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5A528A" w14:textId="77777777" w:rsidR="00602AB1" w:rsidRPr="00993B79" w:rsidRDefault="00602AB1" w:rsidP="00602AB1">
      <w:pPr>
        <w:jc w:val="center"/>
        <w:rPr>
          <w:b/>
          <w:color w:val="0000FF"/>
          <w:sz w:val="28"/>
        </w:rPr>
      </w:pPr>
      <w:r w:rsidRPr="00993B79">
        <w:rPr>
          <w:b/>
          <w:color w:val="0000FF"/>
          <w:sz w:val="28"/>
        </w:rPr>
        <w:t xml:space="preserve">              РАСЧЕТ ВАЛОВЫХ ВЫБРОСОВ</w:t>
      </w:r>
    </w:p>
    <w:p w14:paraId="285A528B" w14:textId="77777777" w:rsidR="00602AB1" w:rsidRPr="00993B79" w:rsidRDefault="00602AB1" w:rsidP="00602AB1">
      <w:pPr>
        <w:jc w:val="center"/>
        <w:rPr>
          <w:b/>
          <w:color w:val="0000FF"/>
          <w:sz w:val="28"/>
        </w:rPr>
      </w:pPr>
    </w:p>
    <w:p w14:paraId="285A528C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Источник загрязнения: 0001</w:t>
      </w:r>
    </w:p>
    <w:p w14:paraId="285A528D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Источник выделения: 0001 01, Узел загрузки в бункер приема для СЗМ (Аспирационная система А1)</w:t>
      </w:r>
    </w:p>
    <w:p w14:paraId="285A528E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Список литературы:</w:t>
      </w:r>
    </w:p>
    <w:p w14:paraId="285A528F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285A5290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285A5291" w14:textId="77777777" w:rsidR="00602AB1" w:rsidRPr="00993B79" w:rsidRDefault="00602AB1" w:rsidP="00602AB1">
      <w:pPr>
        <w:rPr>
          <w:color w:val="000000"/>
          <w:sz w:val="22"/>
        </w:rPr>
      </w:pPr>
    </w:p>
    <w:p w14:paraId="285A5292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993B79">
        <w:rPr>
          <w:b/>
          <w:i/>
          <w:color w:val="008080"/>
          <w:sz w:val="22"/>
        </w:rPr>
        <w:t xml:space="preserve">KOC = </w:t>
      </w:r>
      <w:r w:rsidRPr="00993B79">
        <w:rPr>
          <w:b/>
          <w:color w:val="008000"/>
        </w:rPr>
        <w:t>0.4</w:t>
      </w:r>
    </w:p>
    <w:p w14:paraId="285A5293" w14:textId="77777777" w:rsidR="00602AB1" w:rsidRPr="00993B79" w:rsidRDefault="00602AB1" w:rsidP="00602AB1">
      <w:pPr>
        <w:rPr>
          <w:b/>
          <w:color w:val="008000"/>
        </w:rPr>
      </w:pPr>
    </w:p>
    <w:p w14:paraId="285A5294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285A5295" w14:textId="77777777" w:rsidR="00602AB1" w:rsidRPr="00993B79" w:rsidRDefault="00602AB1" w:rsidP="00602AB1">
      <w:pPr>
        <w:rPr>
          <w:color w:val="000000"/>
          <w:sz w:val="22"/>
        </w:rPr>
      </w:pPr>
    </w:p>
    <w:p w14:paraId="285A5296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п.3.1.Погрузочно-разгрузочные работы, пересыпки пылящих материалов</w:t>
      </w:r>
    </w:p>
    <w:p w14:paraId="285A5297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 xml:space="preserve">Материал: </w:t>
      </w:r>
      <w:r w:rsidR="009E149B" w:rsidRPr="00993B79">
        <w:rPr>
          <w:color w:val="000000"/>
          <w:sz w:val="22"/>
        </w:rPr>
        <w:t>Аммиачная селитра</w:t>
      </w:r>
    </w:p>
    <w:p w14:paraId="285A5298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Весовая доля пылевой фракции в материале (табл.3.1.1), </w:t>
      </w:r>
      <w:r w:rsidRPr="00993B79">
        <w:rPr>
          <w:b/>
          <w:i/>
          <w:color w:val="008080"/>
          <w:sz w:val="22"/>
        </w:rPr>
        <w:t xml:space="preserve">K1 = </w:t>
      </w:r>
      <w:r w:rsidRPr="00993B79">
        <w:rPr>
          <w:b/>
          <w:color w:val="008000"/>
        </w:rPr>
        <w:t>0.04</w:t>
      </w:r>
    </w:p>
    <w:p w14:paraId="285A5299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Доля пыли, переходящей в аэрозоль (табл.3.1.1), </w:t>
      </w:r>
      <w:r w:rsidRPr="00993B79">
        <w:rPr>
          <w:b/>
          <w:i/>
          <w:color w:val="008080"/>
          <w:sz w:val="22"/>
        </w:rPr>
        <w:t xml:space="preserve">K2 = </w:t>
      </w:r>
      <w:r w:rsidRPr="00993B79">
        <w:rPr>
          <w:b/>
          <w:color w:val="008000"/>
        </w:rPr>
        <w:t>0.02</w:t>
      </w:r>
    </w:p>
    <w:p w14:paraId="285A529A" w14:textId="77777777" w:rsidR="00602AB1" w:rsidRPr="00993B79" w:rsidRDefault="00602AB1" w:rsidP="00602AB1">
      <w:pPr>
        <w:rPr>
          <w:b/>
          <w:color w:val="008000"/>
        </w:rPr>
      </w:pPr>
    </w:p>
    <w:p w14:paraId="285A529B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 xml:space="preserve">Примесь: </w:t>
      </w:r>
      <w:r w:rsidR="009E149B" w:rsidRPr="00993B79">
        <w:rPr>
          <w:b/>
          <w:i/>
          <w:color w:val="FF00FF"/>
        </w:rPr>
        <w:t>0305</w:t>
      </w:r>
      <w:r w:rsidR="009E149B" w:rsidRPr="00993B79">
        <w:rPr>
          <w:b/>
          <w:i/>
          <w:color w:val="FF00FF"/>
        </w:rPr>
        <w:tab/>
        <w:t>Аммоний нитрат (Аммиачная селитра) (35)</w:t>
      </w:r>
    </w:p>
    <w:p w14:paraId="285A529C" w14:textId="77777777" w:rsidR="00602AB1" w:rsidRPr="00993B79" w:rsidRDefault="00602AB1" w:rsidP="00602AB1">
      <w:pPr>
        <w:rPr>
          <w:b/>
          <w:i/>
          <w:color w:val="FF00FF"/>
        </w:rPr>
      </w:pPr>
    </w:p>
    <w:p w14:paraId="285A529D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Степень открытости: с 4-х сторон</w:t>
      </w:r>
    </w:p>
    <w:p w14:paraId="285A529E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993B79">
        <w:rPr>
          <w:b/>
          <w:i/>
          <w:color w:val="008080"/>
          <w:sz w:val="22"/>
        </w:rPr>
        <w:t xml:space="preserve">K4 = </w:t>
      </w:r>
      <w:r w:rsidRPr="00993B79">
        <w:rPr>
          <w:b/>
          <w:color w:val="008000"/>
        </w:rPr>
        <w:t>1</w:t>
      </w:r>
    </w:p>
    <w:p w14:paraId="285A529F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Скорость ветра (среднегодовая), м/с, </w:t>
      </w:r>
      <w:r w:rsidRPr="00993B79">
        <w:rPr>
          <w:b/>
          <w:i/>
          <w:color w:val="008080"/>
          <w:sz w:val="22"/>
        </w:rPr>
        <w:t xml:space="preserve">G3SR = </w:t>
      </w:r>
      <w:r w:rsidRPr="00993B79">
        <w:rPr>
          <w:b/>
          <w:color w:val="008000"/>
        </w:rPr>
        <w:t>2.6</w:t>
      </w:r>
    </w:p>
    <w:p w14:paraId="285A52A0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Коэфф</w:t>
      </w:r>
      <w:proofErr w:type="spellEnd"/>
      <w:r w:rsidRPr="00993B79">
        <w:rPr>
          <w:color w:val="000000"/>
          <w:sz w:val="22"/>
        </w:rPr>
        <w:t xml:space="preserve">., учитывающий среднегодовую скорость ветра (табл.3.1.2), </w:t>
      </w:r>
      <w:r w:rsidRPr="00993B79">
        <w:rPr>
          <w:b/>
          <w:i/>
          <w:color w:val="008080"/>
          <w:sz w:val="22"/>
        </w:rPr>
        <w:t xml:space="preserve">K3SR = </w:t>
      </w:r>
      <w:r w:rsidRPr="00993B79">
        <w:rPr>
          <w:b/>
          <w:color w:val="008000"/>
        </w:rPr>
        <w:t>1.2</w:t>
      </w:r>
    </w:p>
    <w:p w14:paraId="285A52A1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Скорость ветра (максимальная), м/c, </w:t>
      </w:r>
      <w:r w:rsidRPr="00993B79">
        <w:rPr>
          <w:b/>
          <w:i/>
          <w:color w:val="008080"/>
          <w:sz w:val="22"/>
        </w:rPr>
        <w:t xml:space="preserve">G3 = </w:t>
      </w:r>
      <w:r w:rsidRPr="00993B79">
        <w:rPr>
          <w:b/>
          <w:color w:val="008000"/>
        </w:rPr>
        <w:t>6</w:t>
      </w:r>
    </w:p>
    <w:p w14:paraId="285A52A2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Коэфф</w:t>
      </w:r>
      <w:proofErr w:type="spellEnd"/>
      <w:r w:rsidRPr="00993B79">
        <w:rPr>
          <w:color w:val="000000"/>
          <w:sz w:val="22"/>
        </w:rPr>
        <w:t xml:space="preserve">., учитывающий максимальную скорость ветра (табл.3.1.2), </w:t>
      </w:r>
      <w:r w:rsidRPr="00993B79">
        <w:rPr>
          <w:b/>
          <w:i/>
          <w:color w:val="008080"/>
          <w:sz w:val="22"/>
        </w:rPr>
        <w:t xml:space="preserve">K3 = </w:t>
      </w:r>
      <w:r w:rsidRPr="00993B79">
        <w:rPr>
          <w:b/>
          <w:color w:val="008000"/>
        </w:rPr>
        <w:t>1.4</w:t>
      </w:r>
    </w:p>
    <w:p w14:paraId="285A52A3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Влажность материала, %, </w:t>
      </w:r>
      <w:r w:rsidRPr="00993B79">
        <w:rPr>
          <w:b/>
          <w:i/>
          <w:color w:val="008080"/>
          <w:sz w:val="22"/>
        </w:rPr>
        <w:t xml:space="preserve">VL = </w:t>
      </w:r>
      <w:r w:rsidRPr="00993B79">
        <w:rPr>
          <w:b/>
          <w:color w:val="008000"/>
        </w:rPr>
        <w:t>0.5</w:t>
      </w:r>
    </w:p>
    <w:p w14:paraId="285A52A4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Коэфф</w:t>
      </w:r>
      <w:proofErr w:type="spellEnd"/>
      <w:r w:rsidRPr="00993B79">
        <w:rPr>
          <w:color w:val="000000"/>
          <w:sz w:val="22"/>
        </w:rPr>
        <w:t xml:space="preserve">., учитывающий влажность материала (табл.3.1.4), </w:t>
      </w:r>
      <w:r w:rsidRPr="00993B79">
        <w:rPr>
          <w:b/>
          <w:i/>
          <w:color w:val="008080"/>
          <w:sz w:val="22"/>
        </w:rPr>
        <w:t xml:space="preserve">K5 = </w:t>
      </w:r>
      <w:r w:rsidRPr="00993B79">
        <w:rPr>
          <w:b/>
          <w:color w:val="008000"/>
        </w:rPr>
        <w:t>1</w:t>
      </w:r>
    </w:p>
    <w:p w14:paraId="285A52A5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Размер куска материала, мм, </w:t>
      </w:r>
      <w:r w:rsidRPr="00993B79">
        <w:rPr>
          <w:b/>
          <w:i/>
          <w:color w:val="008080"/>
          <w:sz w:val="22"/>
        </w:rPr>
        <w:t xml:space="preserve">G7 = </w:t>
      </w:r>
      <w:r w:rsidRPr="00993B79">
        <w:rPr>
          <w:b/>
          <w:color w:val="008000"/>
        </w:rPr>
        <w:t>50</w:t>
      </w:r>
    </w:p>
    <w:p w14:paraId="285A52A6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993B79">
        <w:rPr>
          <w:b/>
          <w:i/>
          <w:color w:val="008080"/>
          <w:sz w:val="22"/>
        </w:rPr>
        <w:t xml:space="preserve">K7 = </w:t>
      </w:r>
      <w:r w:rsidRPr="00993B79">
        <w:rPr>
          <w:b/>
          <w:color w:val="008000"/>
        </w:rPr>
        <w:t>0.4</w:t>
      </w:r>
    </w:p>
    <w:p w14:paraId="285A52A7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Высота падения материала, м, </w:t>
      </w:r>
      <w:r w:rsidRPr="00993B79">
        <w:rPr>
          <w:b/>
          <w:i/>
          <w:color w:val="008080"/>
          <w:sz w:val="22"/>
        </w:rPr>
        <w:t xml:space="preserve">GB = </w:t>
      </w:r>
      <w:r w:rsidRPr="00993B79">
        <w:rPr>
          <w:b/>
          <w:color w:val="008000"/>
        </w:rPr>
        <w:t>2</w:t>
      </w:r>
    </w:p>
    <w:p w14:paraId="285A52A8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Коэффициент, учитывающий высоту падения материала (табл.3.1.7), </w:t>
      </w:r>
      <w:r w:rsidRPr="00993B79">
        <w:rPr>
          <w:b/>
          <w:i/>
          <w:color w:val="008080"/>
          <w:sz w:val="22"/>
        </w:rPr>
        <w:t xml:space="preserve">B = </w:t>
      </w:r>
      <w:r w:rsidRPr="00993B79">
        <w:rPr>
          <w:b/>
          <w:color w:val="008000"/>
        </w:rPr>
        <w:t>0.7</w:t>
      </w:r>
    </w:p>
    <w:p w14:paraId="285A52A9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Суммарное количество перерабатываемого материала, т/час, </w:t>
      </w:r>
      <w:r w:rsidRPr="00993B79">
        <w:rPr>
          <w:b/>
          <w:i/>
          <w:color w:val="008080"/>
          <w:sz w:val="22"/>
        </w:rPr>
        <w:t xml:space="preserve">GMAX = </w:t>
      </w:r>
      <w:r w:rsidRPr="00993B79">
        <w:rPr>
          <w:b/>
          <w:color w:val="008000"/>
        </w:rPr>
        <w:t>6</w:t>
      </w:r>
    </w:p>
    <w:p w14:paraId="285A52AA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Суммарное количество перерабатываемого материала, т/год, </w:t>
      </w:r>
      <w:r w:rsidRPr="00993B79">
        <w:rPr>
          <w:b/>
          <w:i/>
          <w:color w:val="008080"/>
          <w:sz w:val="22"/>
        </w:rPr>
        <w:t xml:space="preserve">GGOD = </w:t>
      </w:r>
      <w:r w:rsidRPr="00993B79">
        <w:rPr>
          <w:b/>
          <w:color w:val="008000"/>
        </w:rPr>
        <w:t>4200</w:t>
      </w:r>
    </w:p>
    <w:p w14:paraId="285A52AB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993B79">
        <w:rPr>
          <w:b/>
          <w:i/>
          <w:color w:val="008080"/>
          <w:sz w:val="22"/>
        </w:rPr>
        <w:t xml:space="preserve">NJ = </w:t>
      </w:r>
      <w:r w:rsidRPr="00993B79">
        <w:rPr>
          <w:b/>
          <w:color w:val="008000"/>
        </w:rPr>
        <w:t>0.9</w:t>
      </w:r>
    </w:p>
    <w:p w14:paraId="285A52AC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Вид работ: Пересыпка</w:t>
      </w:r>
    </w:p>
    <w:p w14:paraId="285A52AD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lastRenderedPageBreak/>
        <w:t xml:space="preserve">Максимальный разовый выброс, г/с (3.1.1), </w:t>
      </w:r>
      <w:r w:rsidRPr="00993B79">
        <w:rPr>
          <w:b/>
          <w:i/>
          <w:color w:val="008080"/>
          <w:sz w:val="22"/>
        </w:rPr>
        <w:t xml:space="preserve">GC = </w:t>
      </w:r>
      <w:r w:rsidRPr="00993B79">
        <w:rPr>
          <w:i/>
          <w:color w:val="FF0000"/>
        </w:rPr>
        <w:t>K1 · K2 · K3 · K4 · K5 · K7 · K8 · K9 · KE · B · GMAX · 10</w:t>
      </w:r>
      <w:r w:rsidRPr="00993B79">
        <w:rPr>
          <w:i/>
          <w:color w:val="FF0000"/>
          <w:vertAlign w:val="superscript"/>
        </w:rPr>
        <w:t>6</w:t>
      </w:r>
      <w:r w:rsidRPr="00993B79">
        <w:rPr>
          <w:i/>
          <w:color w:val="FF0000"/>
        </w:rPr>
        <w:t xml:space="preserve"> / 3600 · (1-NJ) = </w:t>
      </w:r>
      <w:r w:rsidRPr="00993B79">
        <w:rPr>
          <w:b/>
          <w:color w:val="800000"/>
        </w:rPr>
        <w:t>0.04 · 0.02 · 1.4 · 1 · 1 · 0.4 · 1 · 1 · 1 · 0.7 · 6 · 10</w:t>
      </w:r>
      <w:r w:rsidRPr="00993B79">
        <w:rPr>
          <w:b/>
          <w:color w:val="800000"/>
          <w:vertAlign w:val="superscript"/>
        </w:rPr>
        <w:t>6</w:t>
      </w:r>
      <w:r w:rsidRPr="00993B79">
        <w:rPr>
          <w:b/>
          <w:color w:val="800000"/>
        </w:rPr>
        <w:t xml:space="preserve"> / 3600 · (</w:t>
      </w:r>
      <w:proofErr w:type="gramStart"/>
      <w:r w:rsidRPr="00993B79">
        <w:rPr>
          <w:b/>
          <w:color w:val="800000"/>
        </w:rPr>
        <w:t>1-0</w:t>
      </w:r>
      <w:proofErr w:type="gramEnd"/>
      <w:r w:rsidRPr="00993B79">
        <w:rPr>
          <w:b/>
          <w:color w:val="800000"/>
        </w:rPr>
        <w:t xml:space="preserve">.9) = </w:t>
      </w:r>
      <w:r w:rsidRPr="00993B79">
        <w:rPr>
          <w:b/>
          <w:color w:val="008000"/>
        </w:rPr>
        <w:t>0.0523</w:t>
      </w:r>
    </w:p>
    <w:p w14:paraId="285A52AE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выброс, т/год (3.1.2), </w:t>
      </w:r>
      <w:r w:rsidRPr="00993B79">
        <w:rPr>
          <w:b/>
          <w:i/>
          <w:color w:val="008080"/>
          <w:sz w:val="22"/>
        </w:rPr>
        <w:t xml:space="preserve">MC = </w:t>
      </w:r>
      <w:r w:rsidRPr="00993B79">
        <w:rPr>
          <w:i/>
          <w:color w:val="FF0000"/>
        </w:rPr>
        <w:t xml:space="preserve">K1 · K2 · K3SR · K4 · K5 · K7 · K8 · K9 · KE · B · GGOD · (1-NJ) = </w:t>
      </w:r>
      <w:r w:rsidRPr="00993B79">
        <w:rPr>
          <w:b/>
          <w:color w:val="800000"/>
        </w:rPr>
        <w:t xml:space="preserve">0.04 · 0.02 · 1.2 · 1 · 1 · 0.4 · 1 · 1 · 1 · 0.7 · 4200 · (1-0.9) = </w:t>
      </w:r>
      <w:r w:rsidRPr="00993B79">
        <w:rPr>
          <w:b/>
          <w:color w:val="008000"/>
        </w:rPr>
        <w:t>0.113</w:t>
      </w:r>
    </w:p>
    <w:p w14:paraId="285A52AF" w14:textId="77777777" w:rsidR="00602AB1" w:rsidRPr="00993B79" w:rsidRDefault="00602AB1" w:rsidP="00602AB1">
      <w:pPr>
        <w:rPr>
          <w:color w:val="000000"/>
          <w:sz w:val="22"/>
        </w:rPr>
      </w:pPr>
    </w:p>
    <w:p w14:paraId="285A52B0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выброс, г/с (3.2.1), </w:t>
      </w:r>
      <w:r w:rsidRPr="00993B79">
        <w:rPr>
          <w:b/>
          <w:i/>
          <w:color w:val="008080"/>
          <w:sz w:val="22"/>
        </w:rPr>
        <w:t xml:space="preserve">G = </w:t>
      </w:r>
      <w:r w:rsidRPr="00993B79">
        <w:rPr>
          <w:i/>
          <w:color w:val="FF0000"/>
        </w:rPr>
        <w:t>MAX(</w:t>
      </w:r>
      <w:proofErr w:type="gramStart"/>
      <w:r w:rsidRPr="00993B79">
        <w:rPr>
          <w:i/>
          <w:color w:val="FF0000"/>
        </w:rPr>
        <w:t>G,GC</w:t>
      </w:r>
      <w:proofErr w:type="gramEnd"/>
      <w:r w:rsidRPr="00993B79">
        <w:rPr>
          <w:i/>
          <w:color w:val="FF0000"/>
        </w:rPr>
        <w:t xml:space="preserve">) = </w:t>
      </w:r>
      <w:r w:rsidRPr="00993B79">
        <w:rPr>
          <w:b/>
          <w:color w:val="008000"/>
        </w:rPr>
        <w:t>0.0523</w:t>
      </w:r>
    </w:p>
    <w:p w14:paraId="285A52B1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Сумма выбросов, т/год (3.2.4), </w:t>
      </w:r>
      <w:r w:rsidRPr="00993B79">
        <w:rPr>
          <w:b/>
          <w:i/>
          <w:color w:val="008080"/>
          <w:sz w:val="22"/>
        </w:rPr>
        <w:t xml:space="preserve">M = </w:t>
      </w:r>
      <w:r w:rsidRPr="00993B79">
        <w:rPr>
          <w:i/>
          <w:color w:val="FF0000"/>
        </w:rPr>
        <w:t xml:space="preserve">M + MC = </w:t>
      </w:r>
      <w:r w:rsidRPr="00993B79">
        <w:rPr>
          <w:b/>
          <w:color w:val="800000"/>
        </w:rPr>
        <w:t xml:space="preserve">0 + 0.113 = </w:t>
      </w:r>
      <w:r w:rsidRPr="00993B79">
        <w:rPr>
          <w:b/>
          <w:color w:val="008000"/>
        </w:rPr>
        <w:t>0.113</w:t>
      </w:r>
    </w:p>
    <w:p w14:paraId="285A52B2" w14:textId="77777777" w:rsidR="00602AB1" w:rsidRPr="00993B79" w:rsidRDefault="00602AB1" w:rsidP="00602AB1">
      <w:pPr>
        <w:rPr>
          <w:b/>
          <w:color w:val="008000"/>
        </w:rPr>
      </w:pPr>
    </w:p>
    <w:p w14:paraId="285A52B3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С учетом коэффициента гравитационного осаждения</w:t>
      </w:r>
    </w:p>
    <w:p w14:paraId="285A52B4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выброс, т/год, </w:t>
      </w:r>
      <w:r w:rsidRPr="00993B79">
        <w:rPr>
          <w:b/>
          <w:i/>
          <w:color w:val="008080"/>
          <w:sz w:val="22"/>
        </w:rPr>
        <w:t xml:space="preserve">M = </w:t>
      </w:r>
      <w:r w:rsidRPr="00993B79">
        <w:rPr>
          <w:i/>
          <w:color w:val="FF0000"/>
        </w:rPr>
        <w:t xml:space="preserve">KOC · M = </w:t>
      </w:r>
      <w:r w:rsidRPr="00993B79">
        <w:rPr>
          <w:b/>
          <w:color w:val="800000"/>
        </w:rPr>
        <w:t xml:space="preserve">0.4 · 0.113 = </w:t>
      </w:r>
      <w:r w:rsidRPr="00993B79">
        <w:rPr>
          <w:b/>
          <w:color w:val="008000"/>
        </w:rPr>
        <w:t>0.0452</w:t>
      </w:r>
    </w:p>
    <w:p w14:paraId="285A52B5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выброс, </w:t>
      </w:r>
      <w:r w:rsidRPr="00993B79">
        <w:rPr>
          <w:b/>
          <w:i/>
          <w:color w:val="008080"/>
          <w:sz w:val="22"/>
        </w:rPr>
        <w:t xml:space="preserve">G = </w:t>
      </w:r>
      <w:r w:rsidRPr="00993B79">
        <w:rPr>
          <w:i/>
          <w:color w:val="FF0000"/>
        </w:rPr>
        <w:t xml:space="preserve">KOC · G = </w:t>
      </w:r>
      <w:r w:rsidRPr="00993B79">
        <w:rPr>
          <w:b/>
          <w:color w:val="800000"/>
        </w:rPr>
        <w:t xml:space="preserve">0.4 · 0.0523 = </w:t>
      </w:r>
      <w:r w:rsidRPr="00993B79">
        <w:rPr>
          <w:b/>
          <w:color w:val="008000"/>
        </w:rPr>
        <w:t>0.0209</w:t>
      </w:r>
    </w:p>
    <w:p w14:paraId="285A52B6" w14:textId="77777777" w:rsidR="00602AB1" w:rsidRPr="00993B79" w:rsidRDefault="00602AB1" w:rsidP="00602AB1">
      <w:pPr>
        <w:rPr>
          <w:b/>
          <w:color w:val="008000"/>
        </w:rPr>
      </w:pPr>
    </w:p>
    <w:p w14:paraId="285A52B7" w14:textId="77777777" w:rsidR="00602AB1" w:rsidRPr="00993B79" w:rsidRDefault="00602AB1" w:rsidP="00602AB1">
      <w:pPr>
        <w:rPr>
          <w:b/>
          <w:i/>
          <w:color w:val="800080"/>
        </w:rPr>
      </w:pPr>
      <w:r w:rsidRPr="00993B79">
        <w:rPr>
          <w:b/>
          <w:i/>
          <w:color w:val="800080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7"/>
        <w:gridCol w:w="8101"/>
        <w:gridCol w:w="3149"/>
        <w:gridCol w:w="3373"/>
      </w:tblGrid>
      <w:tr w:rsidR="00602AB1" w:rsidRPr="00993B79" w14:paraId="285A52BC" w14:textId="77777777" w:rsidTr="009E149B"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2B8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Код</w:t>
            </w:r>
          </w:p>
        </w:tc>
        <w:tc>
          <w:tcPr>
            <w:tcW w:w="2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2B9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Наименование ЗВ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2BA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Выброс г/с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2BB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Выброс т/год</w:t>
            </w:r>
          </w:p>
        </w:tc>
      </w:tr>
      <w:tr w:rsidR="009E149B" w:rsidRPr="00993B79" w14:paraId="285A52C1" w14:textId="77777777" w:rsidTr="009E149B"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2BD" w14:textId="77777777" w:rsidR="009E149B" w:rsidRPr="00993B79" w:rsidRDefault="009E149B" w:rsidP="009E149B">
            <w:pPr>
              <w:jc w:val="right"/>
              <w:rPr>
                <w:sz w:val="20"/>
                <w:szCs w:val="20"/>
              </w:rPr>
            </w:pPr>
            <w:r w:rsidRPr="00993B79">
              <w:rPr>
                <w:sz w:val="20"/>
                <w:szCs w:val="20"/>
              </w:rPr>
              <w:t>0305</w:t>
            </w:r>
          </w:p>
        </w:tc>
        <w:tc>
          <w:tcPr>
            <w:tcW w:w="2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2BE" w14:textId="77777777" w:rsidR="009E149B" w:rsidRPr="00993B79" w:rsidRDefault="009E149B" w:rsidP="009E149B">
            <w:pPr>
              <w:rPr>
                <w:sz w:val="20"/>
                <w:szCs w:val="20"/>
              </w:rPr>
            </w:pPr>
            <w:r w:rsidRPr="00993B79">
              <w:rPr>
                <w:sz w:val="20"/>
                <w:szCs w:val="20"/>
              </w:rPr>
              <w:t>Аммоний нитрат (Аммиачная селитра) (35)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2BF" w14:textId="77777777" w:rsidR="009E149B" w:rsidRPr="00993B79" w:rsidRDefault="009E149B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0.0209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2C0" w14:textId="77777777" w:rsidR="009E149B" w:rsidRPr="00993B79" w:rsidRDefault="009E149B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0.0452</w:t>
            </w:r>
          </w:p>
        </w:tc>
      </w:tr>
    </w:tbl>
    <w:p w14:paraId="285A52C2" w14:textId="77777777" w:rsidR="00602AB1" w:rsidRPr="00993B79" w:rsidRDefault="00602AB1" w:rsidP="00602AB1">
      <w:pPr>
        <w:rPr>
          <w:color w:val="000000"/>
          <w:sz w:val="22"/>
        </w:rPr>
      </w:pPr>
    </w:p>
    <w:p w14:paraId="285A52C3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Источник загрязнения: 0002</w:t>
      </w:r>
    </w:p>
    <w:p w14:paraId="285A52C4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Источник выделения: 0002 02, Узел загрузки в бункер приема и в емкости приготовления раствора окислителя №1,2 (Аспирационная система А2) Аммиачная селитра</w:t>
      </w:r>
    </w:p>
    <w:p w14:paraId="285A52C5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Список литературы:</w:t>
      </w:r>
    </w:p>
    <w:p w14:paraId="285A52C6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285A52C7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285A52C8" w14:textId="77777777" w:rsidR="00602AB1" w:rsidRPr="00993B79" w:rsidRDefault="00602AB1" w:rsidP="00602AB1">
      <w:pPr>
        <w:rPr>
          <w:color w:val="000000"/>
          <w:sz w:val="22"/>
        </w:rPr>
      </w:pPr>
    </w:p>
    <w:p w14:paraId="285A52C9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993B79">
        <w:rPr>
          <w:b/>
          <w:i/>
          <w:color w:val="008080"/>
          <w:sz w:val="22"/>
        </w:rPr>
        <w:t xml:space="preserve">KOC = </w:t>
      </w:r>
      <w:r w:rsidRPr="00993B79">
        <w:rPr>
          <w:b/>
          <w:color w:val="008000"/>
        </w:rPr>
        <w:t>0.4</w:t>
      </w:r>
    </w:p>
    <w:p w14:paraId="285A52CA" w14:textId="77777777" w:rsidR="00602AB1" w:rsidRPr="00993B79" w:rsidRDefault="00602AB1" w:rsidP="00602AB1">
      <w:pPr>
        <w:rPr>
          <w:b/>
          <w:color w:val="008000"/>
        </w:rPr>
      </w:pPr>
    </w:p>
    <w:p w14:paraId="285A52CB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285A52CC" w14:textId="77777777" w:rsidR="00602AB1" w:rsidRPr="00993B79" w:rsidRDefault="00602AB1" w:rsidP="00602AB1">
      <w:pPr>
        <w:rPr>
          <w:color w:val="000000"/>
          <w:sz w:val="22"/>
        </w:rPr>
      </w:pPr>
    </w:p>
    <w:p w14:paraId="285A52CD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п.3.1.Погрузочно-разгрузочные работы, пересыпки пылящих материалов</w:t>
      </w:r>
    </w:p>
    <w:p w14:paraId="285A52CE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 xml:space="preserve">Материал: </w:t>
      </w:r>
      <w:r w:rsidR="009E149B" w:rsidRPr="00993B79">
        <w:rPr>
          <w:color w:val="000000"/>
          <w:sz w:val="22"/>
        </w:rPr>
        <w:t>Аммиачная селитра</w:t>
      </w:r>
    </w:p>
    <w:p w14:paraId="285A52CF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Весовая доля пылевой фракции в материале (табл.3.1.1), </w:t>
      </w:r>
      <w:r w:rsidRPr="00993B79">
        <w:rPr>
          <w:b/>
          <w:i/>
          <w:color w:val="008080"/>
          <w:sz w:val="22"/>
        </w:rPr>
        <w:t xml:space="preserve">K1 = </w:t>
      </w:r>
      <w:r w:rsidRPr="00993B79">
        <w:rPr>
          <w:b/>
          <w:color w:val="008000"/>
        </w:rPr>
        <w:t>0.04</w:t>
      </w:r>
    </w:p>
    <w:p w14:paraId="285A52D0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Доля пыли, переходящей в аэрозоль (табл.3.1.1), </w:t>
      </w:r>
      <w:r w:rsidRPr="00993B79">
        <w:rPr>
          <w:b/>
          <w:i/>
          <w:color w:val="008080"/>
          <w:sz w:val="22"/>
        </w:rPr>
        <w:t xml:space="preserve">K2 = </w:t>
      </w:r>
      <w:r w:rsidRPr="00993B79">
        <w:rPr>
          <w:b/>
          <w:color w:val="008000"/>
        </w:rPr>
        <w:t>0.02</w:t>
      </w:r>
    </w:p>
    <w:p w14:paraId="285A52D1" w14:textId="77777777" w:rsidR="00602AB1" w:rsidRPr="00993B79" w:rsidRDefault="00602AB1" w:rsidP="00602AB1">
      <w:pPr>
        <w:rPr>
          <w:b/>
          <w:color w:val="008000"/>
        </w:rPr>
      </w:pPr>
    </w:p>
    <w:p w14:paraId="285A52D2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 xml:space="preserve">Примесь: </w:t>
      </w:r>
      <w:r w:rsidR="009E149B" w:rsidRPr="00993B79">
        <w:rPr>
          <w:b/>
          <w:i/>
          <w:color w:val="FF00FF"/>
        </w:rPr>
        <w:t>0305</w:t>
      </w:r>
      <w:r w:rsidR="009E149B" w:rsidRPr="00993B79">
        <w:rPr>
          <w:b/>
          <w:i/>
          <w:color w:val="FF00FF"/>
        </w:rPr>
        <w:tab/>
        <w:t>Аммоний нитрат (Аммиачная селитра) (35)</w:t>
      </w:r>
    </w:p>
    <w:p w14:paraId="285A52D3" w14:textId="77777777" w:rsidR="00602AB1" w:rsidRPr="00993B79" w:rsidRDefault="00602AB1" w:rsidP="00602AB1">
      <w:pPr>
        <w:rPr>
          <w:b/>
          <w:i/>
          <w:color w:val="FF00FF"/>
        </w:rPr>
      </w:pPr>
    </w:p>
    <w:p w14:paraId="285A52D4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Степень открытости: с 4-х сторон</w:t>
      </w:r>
    </w:p>
    <w:p w14:paraId="285A52D5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993B79">
        <w:rPr>
          <w:b/>
          <w:i/>
          <w:color w:val="008080"/>
          <w:sz w:val="22"/>
        </w:rPr>
        <w:t xml:space="preserve">K4 = </w:t>
      </w:r>
      <w:r w:rsidRPr="00993B79">
        <w:rPr>
          <w:b/>
          <w:color w:val="008000"/>
        </w:rPr>
        <w:t>1</w:t>
      </w:r>
    </w:p>
    <w:p w14:paraId="285A52D6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Скорость ветра (среднегодовая), м/с, </w:t>
      </w:r>
      <w:r w:rsidRPr="00993B79">
        <w:rPr>
          <w:b/>
          <w:i/>
          <w:color w:val="008080"/>
          <w:sz w:val="22"/>
        </w:rPr>
        <w:t xml:space="preserve">G3SR = </w:t>
      </w:r>
      <w:r w:rsidRPr="00993B79">
        <w:rPr>
          <w:b/>
          <w:color w:val="008000"/>
        </w:rPr>
        <w:t>2.6</w:t>
      </w:r>
    </w:p>
    <w:p w14:paraId="285A52D7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lastRenderedPageBreak/>
        <w:t>Коэфф</w:t>
      </w:r>
      <w:proofErr w:type="spellEnd"/>
      <w:r w:rsidRPr="00993B79">
        <w:rPr>
          <w:color w:val="000000"/>
          <w:sz w:val="22"/>
        </w:rPr>
        <w:t xml:space="preserve">., учитывающий среднегодовую скорость ветра (табл.3.1.2), </w:t>
      </w:r>
      <w:r w:rsidRPr="00993B79">
        <w:rPr>
          <w:b/>
          <w:i/>
          <w:color w:val="008080"/>
          <w:sz w:val="22"/>
        </w:rPr>
        <w:t xml:space="preserve">K3SR = </w:t>
      </w:r>
      <w:r w:rsidRPr="00993B79">
        <w:rPr>
          <w:b/>
          <w:color w:val="008000"/>
        </w:rPr>
        <w:t>1.2</w:t>
      </w:r>
    </w:p>
    <w:p w14:paraId="285A52D8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Скорость ветра (максимальная), м/c, </w:t>
      </w:r>
      <w:r w:rsidRPr="00993B79">
        <w:rPr>
          <w:b/>
          <w:i/>
          <w:color w:val="008080"/>
          <w:sz w:val="22"/>
        </w:rPr>
        <w:t xml:space="preserve">G3 = </w:t>
      </w:r>
      <w:r w:rsidRPr="00993B79">
        <w:rPr>
          <w:b/>
          <w:color w:val="008000"/>
        </w:rPr>
        <w:t>6</w:t>
      </w:r>
    </w:p>
    <w:p w14:paraId="285A52D9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Коэфф</w:t>
      </w:r>
      <w:proofErr w:type="spellEnd"/>
      <w:r w:rsidRPr="00993B79">
        <w:rPr>
          <w:color w:val="000000"/>
          <w:sz w:val="22"/>
        </w:rPr>
        <w:t xml:space="preserve">., учитывающий максимальную скорость ветра (табл.3.1.2), </w:t>
      </w:r>
      <w:r w:rsidRPr="00993B79">
        <w:rPr>
          <w:b/>
          <w:i/>
          <w:color w:val="008080"/>
          <w:sz w:val="22"/>
        </w:rPr>
        <w:t xml:space="preserve">K3 = </w:t>
      </w:r>
      <w:r w:rsidRPr="00993B79">
        <w:rPr>
          <w:b/>
          <w:color w:val="008000"/>
        </w:rPr>
        <w:t>1.4</w:t>
      </w:r>
    </w:p>
    <w:p w14:paraId="285A52DA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Влажность материала, %, </w:t>
      </w:r>
      <w:r w:rsidRPr="00993B79">
        <w:rPr>
          <w:b/>
          <w:i/>
          <w:color w:val="008080"/>
          <w:sz w:val="22"/>
        </w:rPr>
        <w:t xml:space="preserve">VL = </w:t>
      </w:r>
      <w:r w:rsidRPr="00993B79">
        <w:rPr>
          <w:b/>
          <w:color w:val="008000"/>
        </w:rPr>
        <w:t>0.5</w:t>
      </w:r>
    </w:p>
    <w:p w14:paraId="285A52DB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Коэфф</w:t>
      </w:r>
      <w:proofErr w:type="spellEnd"/>
      <w:r w:rsidRPr="00993B79">
        <w:rPr>
          <w:color w:val="000000"/>
          <w:sz w:val="22"/>
        </w:rPr>
        <w:t xml:space="preserve">., учитывающий влажность материала (табл.3.1.4), </w:t>
      </w:r>
      <w:r w:rsidRPr="00993B79">
        <w:rPr>
          <w:b/>
          <w:i/>
          <w:color w:val="008080"/>
          <w:sz w:val="22"/>
        </w:rPr>
        <w:t xml:space="preserve">K5 = </w:t>
      </w:r>
      <w:r w:rsidRPr="00993B79">
        <w:rPr>
          <w:b/>
          <w:color w:val="008000"/>
        </w:rPr>
        <w:t>1</w:t>
      </w:r>
    </w:p>
    <w:p w14:paraId="285A52DC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Размер куска материала, мм, </w:t>
      </w:r>
      <w:r w:rsidRPr="00993B79">
        <w:rPr>
          <w:b/>
          <w:i/>
          <w:color w:val="008080"/>
          <w:sz w:val="22"/>
        </w:rPr>
        <w:t xml:space="preserve">G7 = </w:t>
      </w:r>
      <w:r w:rsidRPr="00993B79">
        <w:rPr>
          <w:b/>
          <w:color w:val="008000"/>
        </w:rPr>
        <w:t>50</w:t>
      </w:r>
    </w:p>
    <w:p w14:paraId="285A52DD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993B79">
        <w:rPr>
          <w:b/>
          <w:i/>
          <w:color w:val="008080"/>
          <w:sz w:val="22"/>
        </w:rPr>
        <w:t xml:space="preserve">K7 = </w:t>
      </w:r>
      <w:r w:rsidRPr="00993B79">
        <w:rPr>
          <w:b/>
          <w:color w:val="008000"/>
        </w:rPr>
        <w:t>0.4</w:t>
      </w:r>
    </w:p>
    <w:p w14:paraId="285A52DE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Высота падения материала, м, </w:t>
      </w:r>
      <w:r w:rsidRPr="00993B79">
        <w:rPr>
          <w:b/>
          <w:i/>
          <w:color w:val="008080"/>
          <w:sz w:val="22"/>
        </w:rPr>
        <w:t xml:space="preserve">GB = </w:t>
      </w:r>
      <w:r w:rsidRPr="00993B79">
        <w:rPr>
          <w:b/>
          <w:color w:val="008000"/>
        </w:rPr>
        <w:t>2</w:t>
      </w:r>
    </w:p>
    <w:p w14:paraId="285A52DF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Коэффициент, учитывающий высоту падения материала (табл.3.1.7), </w:t>
      </w:r>
      <w:r w:rsidRPr="00993B79">
        <w:rPr>
          <w:b/>
          <w:i/>
          <w:color w:val="008080"/>
          <w:sz w:val="22"/>
        </w:rPr>
        <w:t xml:space="preserve">B = </w:t>
      </w:r>
      <w:r w:rsidRPr="00993B79">
        <w:rPr>
          <w:b/>
          <w:color w:val="008000"/>
        </w:rPr>
        <w:t>0.7</w:t>
      </w:r>
    </w:p>
    <w:p w14:paraId="285A52E0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Суммарное количество перерабатываемого материала, т/час, </w:t>
      </w:r>
      <w:r w:rsidRPr="00993B79">
        <w:rPr>
          <w:b/>
          <w:i/>
          <w:color w:val="008080"/>
          <w:sz w:val="22"/>
        </w:rPr>
        <w:t xml:space="preserve">GMAX = </w:t>
      </w:r>
      <w:r w:rsidRPr="00993B79">
        <w:rPr>
          <w:b/>
          <w:color w:val="008000"/>
        </w:rPr>
        <w:t>12</w:t>
      </w:r>
    </w:p>
    <w:p w14:paraId="285A52E1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Суммарное количество перерабатываемого материала, т/год, </w:t>
      </w:r>
      <w:r w:rsidRPr="00993B79">
        <w:rPr>
          <w:b/>
          <w:i/>
          <w:color w:val="008080"/>
          <w:sz w:val="22"/>
        </w:rPr>
        <w:t xml:space="preserve">GGOD = </w:t>
      </w:r>
      <w:r w:rsidRPr="00993B79">
        <w:rPr>
          <w:b/>
          <w:color w:val="008000"/>
        </w:rPr>
        <w:t>14880</w:t>
      </w:r>
    </w:p>
    <w:p w14:paraId="285A52E2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993B79">
        <w:rPr>
          <w:b/>
          <w:i/>
          <w:color w:val="008080"/>
          <w:sz w:val="22"/>
        </w:rPr>
        <w:t xml:space="preserve">NJ = </w:t>
      </w:r>
      <w:r w:rsidRPr="00993B79">
        <w:rPr>
          <w:b/>
          <w:color w:val="008000"/>
        </w:rPr>
        <w:t>0.9</w:t>
      </w:r>
    </w:p>
    <w:p w14:paraId="285A52E3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Вид работ: Пересыпка</w:t>
      </w:r>
    </w:p>
    <w:p w14:paraId="285A52E4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выброс, г/с (3.1.1), </w:t>
      </w:r>
      <w:r w:rsidRPr="00993B79">
        <w:rPr>
          <w:b/>
          <w:i/>
          <w:color w:val="008080"/>
          <w:sz w:val="22"/>
        </w:rPr>
        <w:t xml:space="preserve">GC = </w:t>
      </w:r>
      <w:r w:rsidRPr="00993B79">
        <w:rPr>
          <w:i/>
          <w:color w:val="FF0000"/>
        </w:rPr>
        <w:t>K1 · K2 · K3 · K4 · K5 · K7 · K8 · K9 · KE · B · GMAX · 10</w:t>
      </w:r>
      <w:r w:rsidRPr="00993B79">
        <w:rPr>
          <w:i/>
          <w:color w:val="FF0000"/>
          <w:vertAlign w:val="superscript"/>
        </w:rPr>
        <w:t>6</w:t>
      </w:r>
      <w:r w:rsidRPr="00993B79">
        <w:rPr>
          <w:i/>
          <w:color w:val="FF0000"/>
        </w:rPr>
        <w:t xml:space="preserve"> / 3600 · (1-NJ) = </w:t>
      </w:r>
      <w:r w:rsidRPr="00993B79">
        <w:rPr>
          <w:b/>
          <w:color w:val="800000"/>
        </w:rPr>
        <w:t>0.04 · 0.02 · 1.4 · 1 · 1 · 0.4 · 1 · 1 · 1 · 0.7 · 12 · 10</w:t>
      </w:r>
      <w:r w:rsidRPr="00993B79">
        <w:rPr>
          <w:b/>
          <w:color w:val="800000"/>
          <w:vertAlign w:val="superscript"/>
        </w:rPr>
        <w:t>6</w:t>
      </w:r>
      <w:r w:rsidRPr="00993B79">
        <w:rPr>
          <w:b/>
          <w:color w:val="800000"/>
        </w:rPr>
        <w:t xml:space="preserve"> / 3600 · (</w:t>
      </w:r>
      <w:proofErr w:type="gramStart"/>
      <w:r w:rsidRPr="00993B79">
        <w:rPr>
          <w:b/>
          <w:color w:val="800000"/>
        </w:rPr>
        <w:t>1-0</w:t>
      </w:r>
      <w:proofErr w:type="gramEnd"/>
      <w:r w:rsidRPr="00993B79">
        <w:rPr>
          <w:b/>
          <w:color w:val="800000"/>
        </w:rPr>
        <w:t xml:space="preserve">.9) = </w:t>
      </w:r>
      <w:r w:rsidRPr="00993B79">
        <w:rPr>
          <w:b/>
          <w:color w:val="008000"/>
        </w:rPr>
        <w:t>0.1045</w:t>
      </w:r>
    </w:p>
    <w:p w14:paraId="285A52E5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выброс, т/год (3.1.2), </w:t>
      </w:r>
      <w:r w:rsidRPr="00993B79">
        <w:rPr>
          <w:b/>
          <w:i/>
          <w:color w:val="008080"/>
          <w:sz w:val="22"/>
        </w:rPr>
        <w:t xml:space="preserve">MC = </w:t>
      </w:r>
      <w:r w:rsidRPr="00993B79">
        <w:rPr>
          <w:i/>
          <w:color w:val="FF0000"/>
        </w:rPr>
        <w:t xml:space="preserve">K1 · K2 · K3SR · K4 · K5 · K7 · K8 · K9 · KE · B · GGOD · (1-NJ) = </w:t>
      </w:r>
      <w:r w:rsidRPr="00993B79">
        <w:rPr>
          <w:b/>
          <w:color w:val="800000"/>
        </w:rPr>
        <w:t xml:space="preserve">0.04 · 0.02 · 1.2 · 1 · 1 · 0.4 · 1 · 1 · 1 · 0.7 · 14880 · (1-0.9) = </w:t>
      </w:r>
      <w:r w:rsidRPr="00993B79">
        <w:rPr>
          <w:b/>
          <w:color w:val="008000"/>
        </w:rPr>
        <w:t>0.4</w:t>
      </w:r>
    </w:p>
    <w:p w14:paraId="285A52E6" w14:textId="77777777" w:rsidR="00602AB1" w:rsidRPr="00993B79" w:rsidRDefault="00602AB1" w:rsidP="00602AB1">
      <w:pPr>
        <w:rPr>
          <w:color w:val="000000"/>
          <w:sz w:val="22"/>
        </w:rPr>
      </w:pPr>
    </w:p>
    <w:p w14:paraId="285A52E7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выброс, г/с (3.2.1), </w:t>
      </w:r>
      <w:r w:rsidRPr="00993B79">
        <w:rPr>
          <w:b/>
          <w:i/>
          <w:color w:val="008080"/>
          <w:sz w:val="22"/>
        </w:rPr>
        <w:t xml:space="preserve">G = </w:t>
      </w:r>
      <w:r w:rsidRPr="00993B79">
        <w:rPr>
          <w:i/>
          <w:color w:val="FF0000"/>
        </w:rPr>
        <w:t>MAX(</w:t>
      </w:r>
      <w:proofErr w:type="gramStart"/>
      <w:r w:rsidRPr="00993B79">
        <w:rPr>
          <w:i/>
          <w:color w:val="FF0000"/>
        </w:rPr>
        <w:t>G,GC</w:t>
      </w:r>
      <w:proofErr w:type="gramEnd"/>
      <w:r w:rsidRPr="00993B79">
        <w:rPr>
          <w:i/>
          <w:color w:val="FF0000"/>
        </w:rPr>
        <w:t xml:space="preserve">) = </w:t>
      </w:r>
      <w:r w:rsidRPr="00993B79">
        <w:rPr>
          <w:b/>
          <w:color w:val="008000"/>
        </w:rPr>
        <w:t>0.1045</w:t>
      </w:r>
    </w:p>
    <w:p w14:paraId="285A52E8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Сумма выбросов, т/год (3.2.4), </w:t>
      </w:r>
      <w:r w:rsidRPr="00993B79">
        <w:rPr>
          <w:b/>
          <w:i/>
          <w:color w:val="008080"/>
          <w:sz w:val="22"/>
        </w:rPr>
        <w:t xml:space="preserve">M = </w:t>
      </w:r>
      <w:r w:rsidRPr="00993B79">
        <w:rPr>
          <w:i/>
          <w:color w:val="FF0000"/>
        </w:rPr>
        <w:t xml:space="preserve">M + MC = </w:t>
      </w:r>
      <w:r w:rsidRPr="00993B79">
        <w:rPr>
          <w:b/>
          <w:color w:val="800000"/>
        </w:rPr>
        <w:t xml:space="preserve">0 + 0.4 = </w:t>
      </w:r>
      <w:r w:rsidRPr="00993B79">
        <w:rPr>
          <w:b/>
          <w:color w:val="008000"/>
        </w:rPr>
        <w:t>0.4</w:t>
      </w:r>
    </w:p>
    <w:p w14:paraId="285A52E9" w14:textId="77777777" w:rsidR="00602AB1" w:rsidRPr="00993B79" w:rsidRDefault="00602AB1" w:rsidP="00602AB1">
      <w:pPr>
        <w:rPr>
          <w:b/>
          <w:color w:val="008000"/>
        </w:rPr>
      </w:pPr>
    </w:p>
    <w:p w14:paraId="285A52EA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п.3.1.Погрузочно-разгрузочные работы, пересыпки пылящих материалов</w:t>
      </w:r>
    </w:p>
    <w:p w14:paraId="285A52EB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 xml:space="preserve">Материал: </w:t>
      </w:r>
      <w:r w:rsidR="009E149B" w:rsidRPr="00993B79">
        <w:rPr>
          <w:color w:val="000000"/>
          <w:sz w:val="22"/>
        </w:rPr>
        <w:t>Аммиачная селитра</w:t>
      </w:r>
    </w:p>
    <w:p w14:paraId="285A52EC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Весовая доля пылевой фракции в материале (табл.3.1.1), </w:t>
      </w:r>
      <w:r w:rsidRPr="00993B79">
        <w:rPr>
          <w:b/>
          <w:i/>
          <w:color w:val="008080"/>
          <w:sz w:val="22"/>
        </w:rPr>
        <w:t xml:space="preserve">K1 = </w:t>
      </w:r>
      <w:r w:rsidRPr="00993B79">
        <w:rPr>
          <w:b/>
          <w:color w:val="008000"/>
        </w:rPr>
        <w:t>0.04</w:t>
      </w:r>
    </w:p>
    <w:p w14:paraId="285A52ED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Доля пыли, переходящей в аэрозоль (табл.3.1.1), </w:t>
      </w:r>
      <w:r w:rsidRPr="00993B79">
        <w:rPr>
          <w:b/>
          <w:i/>
          <w:color w:val="008080"/>
          <w:sz w:val="22"/>
        </w:rPr>
        <w:t xml:space="preserve">K2 = </w:t>
      </w:r>
      <w:r w:rsidRPr="00993B79">
        <w:rPr>
          <w:b/>
          <w:color w:val="008000"/>
        </w:rPr>
        <w:t>0.02</w:t>
      </w:r>
    </w:p>
    <w:p w14:paraId="285A52EE" w14:textId="77777777" w:rsidR="00602AB1" w:rsidRPr="00993B79" w:rsidRDefault="00602AB1" w:rsidP="00602AB1">
      <w:pPr>
        <w:rPr>
          <w:b/>
          <w:color w:val="008000"/>
        </w:rPr>
      </w:pPr>
    </w:p>
    <w:p w14:paraId="285A52EF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 xml:space="preserve">Примесь: </w:t>
      </w:r>
      <w:r w:rsidR="009E149B" w:rsidRPr="00993B79">
        <w:rPr>
          <w:b/>
          <w:i/>
          <w:color w:val="FF00FF"/>
        </w:rPr>
        <w:t>0305</w:t>
      </w:r>
      <w:r w:rsidR="009E149B" w:rsidRPr="00993B79">
        <w:rPr>
          <w:b/>
          <w:i/>
          <w:color w:val="FF00FF"/>
        </w:rPr>
        <w:tab/>
        <w:t>Аммоний нитрат (Аммиачная селитра) (35)</w:t>
      </w:r>
    </w:p>
    <w:p w14:paraId="285A52F0" w14:textId="77777777" w:rsidR="00602AB1" w:rsidRPr="00993B79" w:rsidRDefault="00602AB1" w:rsidP="00602AB1">
      <w:pPr>
        <w:rPr>
          <w:b/>
          <w:i/>
          <w:color w:val="FF00FF"/>
        </w:rPr>
      </w:pPr>
    </w:p>
    <w:p w14:paraId="285A52F1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Степень открытости: с 4-х сторон</w:t>
      </w:r>
    </w:p>
    <w:p w14:paraId="285A52F2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993B79">
        <w:rPr>
          <w:b/>
          <w:i/>
          <w:color w:val="008080"/>
          <w:sz w:val="22"/>
        </w:rPr>
        <w:t xml:space="preserve">K4 = </w:t>
      </w:r>
      <w:r w:rsidRPr="00993B79">
        <w:rPr>
          <w:b/>
          <w:color w:val="008000"/>
        </w:rPr>
        <w:t>1</w:t>
      </w:r>
    </w:p>
    <w:p w14:paraId="285A52F3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Скорость ветра (среднегодовая), м/с, </w:t>
      </w:r>
      <w:r w:rsidRPr="00993B79">
        <w:rPr>
          <w:b/>
          <w:i/>
          <w:color w:val="008080"/>
          <w:sz w:val="22"/>
        </w:rPr>
        <w:t xml:space="preserve">G3SR = </w:t>
      </w:r>
      <w:r w:rsidRPr="00993B79">
        <w:rPr>
          <w:b/>
          <w:color w:val="008000"/>
        </w:rPr>
        <w:t>2.6</w:t>
      </w:r>
    </w:p>
    <w:p w14:paraId="285A52F4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Коэфф</w:t>
      </w:r>
      <w:proofErr w:type="spellEnd"/>
      <w:r w:rsidRPr="00993B79">
        <w:rPr>
          <w:color w:val="000000"/>
          <w:sz w:val="22"/>
        </w:rPr>
        <w:t xml:space="preserve">., учитывающий среднегодовую скорость ветра (табл.3.1.2), </w:t>
      </w:r>
      <w:r w:rsidRPr="00993B79">
        <w:rPr>
          <w:b/>
          <w:i/>
          <w:color w:val="008080"/>
          <w:sz w:val="22"/>
        </w:rPr>
        <w:t xml:space="preserve">K3SR = </w:t>
      </w:r>
      <w:r w:rsidRPr="00993B79">
        <w:rPr>
          <w:b/>
          <w:color w:val="008000"/>
        </w:rPr>
        <w:t>1.2</w:t>
      </w:r>
    </w:p>
    <w:p w14:paraId="285A52F5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Скорость ветра (максимальная), м/c, </w:t>
      </w:r>
      <w:r w:rsidRPr="00993B79">
        <w:rPr>
          <w:b/>
          <w:i/>
          <w:color w:val="008080"/>
          <w:sz w:val="22"/>
        </w:rPr>
        <w:t xml:space="preserve">G3 = </w:t>
      </w:r>
      <w:r w:rsidRPr="00993B79">
        <w:rPr>
          <w:b/>
          <w:color w:val="008000"/>
        </w:rPr>
        <w:t>6</w:t>
      </w:r>
    </w:p>
    <w:p w14:paraId="285A52F6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Коэфф</w:t>
      </w:r>
      <w:proofErr w:type="spellEnd"/>
      <w:r w:rsidRPr="00993B79">
        <w:rPr>
          <w:color w:val="000000"/>
          <w:sz w:val="22"/>
        </w:rPr>
        <w:t xml:space="preserve">., учитывающий максимальную скорость ветра (табл.3.1.2), </w:t>
      </w:r>
      <w:r w:rsidRPr="00993B79">
        <w:rPr>
          <w:b/>
          <w:i/>
          <w:color w:val="008080"/>
          <w:sz w:val="22"/>
        </w:rPr>
        <w:t xml:space="preserve">K3 = </w:t>
      </w:r>
      <w:r w:rsidRPr="00993B79">
        <w:rPr>
          <w:b/>
          <w:color w:val="008000"/>
        </w:rPr>
        <w:t>1.4</w:t>
      </w:r>
    </w:p>
    <w:p w14:paraId="285A52F7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Влажность материала, %, </w:t>
      </w:r>
      <w:r w:rsidRPr="00993B79">
        <w:rPr>
          <w:b/>
          <w:i/>
          <w:color w:val="008080"/>
          <w:sz w:val="22"/>
        </w:rPr>
        <w:t xml:space="preserve">VL = </w:t>
      </w:r>
      <w:r w:rsidRPr="00993B79">
        <w:rPr>
          <w:b/>
          <w:color w:val="008000"/>
        </w:rPr>
        <w:t>0.5</w:t>
      </w:r>
    </w:p>
    <w:p w14:paraId="285A52F8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Коэфф</w:t>
      </w:r>
      <w:proofErr w:type="spellEnd"/>
      <w:r w:rsidRPr="00993B79">
        <w:rPr>
          <w:color w:val="000000"/>
          <w:sz w:val="22"/>
        </w:rPr>
        <w:t xml:space="preserve">., учитывающий влажность материала (табл.3.1.4), </w:t>
      </w:r>
      <w:r w:rsidRPr="00993B79">
        <w:rPr>
          <w:b/>
          <w:i/>
          <w:color w:val="008080"/>
          <w:sz w:val="22"/>
        </w:rPr>
        <w:t xml:space="preserve">K5 = </w:t>
      </w:r>
      <w:r w:rsidRPr="00993B79">
        <w:rPr>
          <w:b/>
          <w:color w:val="008000"/>
        </w:rPr>
        <w:t>1</w:t>
      </w:r>
    </w:p>
    <w:p w14:paraId="285A52F9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lastRenderedPageBreak/>
        <w:t xml:space="preserve">Размер куска материала, мм, </w:t>
      </w:r>
      <w:r w:rsidRPr="00993B79">
        <w:rPr>
          <w:b/>
          <w:i/>
          <w:color w:val="008080"/>
          <w:sz w:val="22"/>
        </w:rPr>
        <w:t xml:space="preserve">G7 = </w:t>
      </w:r>
      <w:r w:rsidRPr="00993B79">
        <w:rPr>
          <w:b/>
          <w:color w:val="008000"/>
        </w:rPr>
        <w:t>50</w:t>
      </w:r>
    </w:p>
    <w:p w14:paraId="285A52FA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993B79">
        <w:rPr>
          <w:b/>
          <w:i/>
          <w:color w:val="008080"/>
          <w:sz w:val="22"/>
        </w:rPr>
        <w:t xml:space="preserve">K7 = </w:t>
      </w:r>
      <w:r w:rsidRPr="00993B79">
        <w:rPr>
          <w:b/>
          <w:color w:val="008000"/>
        </w:rPr>
        <w:t>0.4</w:t>
      </w:r>
    </w:p>
    <w:p w14:paraId="285A52FB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Высота падения материала, м, </w:t>
      </w:r>
      <w:r w:rsidRPr="00993B79">
        <w:rPr>
          <w:b/>
          <w:i/>
          <w:color w:val="008080"/>
          <w:sz w:val="22"/>
        </w:rPr>
        <w:t xml:space="preserve">GB = </w:t>
      </w:r>
      <w:r w:rsidRPr="00993B79">
        <w:rPr>
          <w:b/>
          <w:color w:val="008000"/>
        </w:rPr>
        <w:t>2</w:t>
      </w:r>
    </w:p>
    <w:p w14:paraId="285A52FC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Коэффициент, учитывающий высоту падения материала (табл.3.1.7), </w:t>
      </w:r>
      <w:r w:rsidRPr="00993B79">
        <w:rPr>
          <w:b/>
          <w:i/>
          <w:color w:val="008080"/>
          <w:sz w:val="22"/>
        </w:rPr>
        <w:t xml:space="preserve">B = </w:t>
      </w:r>
      <w:r w:rsidRPr="00993B79">
        <w:rPr>
          <w:b/>
          <w:color w:val="008000"/>
        </w:rPr>
        <w:t>0.7</w:t>
      </w:r>
    </w:p>
    <w:p w14:paraId="285A52FD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Суммарное количество перерабатываемого материала, т/час, </w:t>
      </w:r>
      <w:r w:rsidRPr="00993B79">
        <w:rPr>
          <w:b/>
          <w:i/>
          <w:color w:val="008080"/>
          <w:sz w:val="22"/>
        </w:rPr>
        <w:t xml:space="preserve">GMAX = </w:t>
      </w:r>
      <w:r w:rsidRPr="00993B79">
        <w:rPr>
          <w:b/>
          <w:color w:val="008000"/>
        </w:rPr>
        <w:t>12</w:t>
      </w:r>
    </w:p>
    <w:p w14:paraId="285A52FE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Суммарное количество перерабатываемого материала, т/год, </w:t>
      </w:r>
      <w:r w:rsidRPr="00993B79">
        <w:rPr>
          <w:b/>
          <w:i/>
          <w:color w:val="008080"/>
          <w:sz w:val="22"/>
        </w:rPr>
        <w:t xml:space="preserve">GGOD = </w:t>
      </w:r>
      <w:r w:rsidRPr="00993B79">
        <w:rPr>
          <w:b/>
          <w:color w:val="008000"/>
        </w:rPr>
        <w:t>14880</w:t>
      </w:r>
    </w:p>
    <w:p w14:paraId="285A52FF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993B79">
        <w:rPr>
          <w:b/>
          <w:i/>
          <w:color w:val="008080"/>
          <w:sz w:val="22"/>
        </w:rPr>
        <w:t xml:space="preserve">NJ = </w:t>
      </w:r>
      <w:r w:rsidRPr="00993B79">
        <w:rPr>
          <w:b/>
          <w:color w:val="008000"/>
        </w:rPr>
        <w:t>0.9</w:t>
      </w:r>
    </w:p>
    <w:p w14:paraId="285A5300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Вид работ: Погрузка</w:t>
      </w:r>
    </w:p>
    <w:p w14:paraId="285A5301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выброс, г/с (3.1.1), </w:t>
      </w:r>
      <w:r w:rsidRPr="00993B79">
        <w:rPr>
          <w:b/>
          <w:i/>
          <w:color w:val="008080"/>
          <w:sz w:val="22"/>
        </w:rPr>
        <w:t xml:space="preserve">GC = </w:t>
      </w:r>
      <w:r w:rsidRPr="00993B79">
        <w:rPr>
          <w:i/>
          <w:color w:val="FF0000"/>
        </w:rPr>
        <w:t>K1 · K2 · K3 · K4 · K5 · K7 · K8 · K9 · KE · B · GMAX · 10</w:t>
      </w:r>
      <w:r w:rsidRPr="00993B79">
        <w:rPr>
          <w:i/>
          <w:color w:val="FF0000"/>
          <w:vertAlign w:val="superscript"/>
        </w:rPr>
        <w:t>6</w:t>
      </w:r>
      <w:r w:rsidRPr="00993B79">
        <w:rPr>
          <w:i/>
          <w:color w:val="FF0000"/>
        </w:rPr>
        <w:t xml:space="preserve"> / 3600 · (1-NJ) = </w:t>
      </w:r>
      <w:r w:rsidRPr="00993B79">
        <w:rPr>
          <w:b/>
          <w:color w:val="800000"/>
        </w:rPr>
        <w:t>0.04 · 0.02 · 1.4 · 1 · 1 · 0.4 · 1 · 1 · 1 · 0.7 · 12 · 10</w:t>
      </w:r>
      <w:r w:rsidRPr="00993B79">
        <w:rPr>
          <w:b/>
          <w:color w:val="800000"/>
          <w:vertAlign w:val="superscript"/>
        </w:rPr>
        <w:t>6</w:t>
      </w:r>
      <w:r w:rsidRPr="00993B79">
        <w:rPr>
          <w:b/>
          <w:color w:val="800000"/>
        </w:rPr>
        <w:t xml:space="preserve"> / 3600 · (</w:t>
      </w:r>
      <w:proofErr w:type="gramStart"/>
      <w:r w:rsidRPr="00993B79">
        <w:rPr>
          <w:b/>
          <w:color w:val="800000"/>
        </w:rPr>
        <w:t>1-0</w:t>
      </w:r>
      <w:proofErr w:type="gramEnd"/>
      <w:r w:rsidRPr="00993B79">
        <w:rPr>
          <w:b/>
          <w:color w:val="800000"/>
        </w:rPr>
        <w:t xml:space="preserve">.9) = </w:t>
      </w:r>
      <w:r w:rsidRPr="00993B79">
        <w:rPr>
          <w:b/>
          <w:color w:val="008000"/>
        </w:rPr>
        <w:t>0.1045</w:t>
      </w:r>
    </w:p>
    <w:p w14:paraId="285A5302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выброс, т/год (3.1.2), </w:t>
      </w:r>
      <w:r w:rsidRPr="00993B79">
        <w:rPr>
          <w:b/>
          <w:i/>
          <w:color w:val="008080"/>
          <w:sz w:val="22"/>
        </w:rPr>
        <w:t xml:space="preserve">MC = </w:t>
      </w:r>
      <w:r w:rsidRPr="00993B79">
        <w:rPr>
          <w:i/>
          <w:color w:val="FF0000"/>
        </w:rPr>
        <w:t xml:space="preserve">K1 · K2 · K3SR · K4 · K5 · K7 · K8 · K9 · KE · B · GGOD · (1-NJ) = </w:t>
      </w:r>
      <w:r w:rsidRPr="00993B79">
        <w:rPr>
          <w:b/>
          <w:color w:val="800000"/>
        </w:rPr>
        <w:t xml:space="preserve">0.04 · 0.02 · 1.2 · 1 · 1 · 0.4 · 1 · 1 · 1 · 0.7 · 14880 · (1-0.9) = </w:t>
      </w:r>
      <w:r w:rsidRPr="00993B79">
        <w:rPr>
          <w:b/>
          <w:color w:val="008000"/>
        </w:rPr>
        <w:t>0.4</w:t>
      </w:r>
    </w:p>
    <w:p w14:paraId="285A5303" w14:textId="77777777" w:rsidR="00602AB1" w:rsidRPr="00993B79" w:rsidRDefault="00602AB1" w:rsidP="00602AB1">
      <w:pPr>
        <w:rPr>
          <w:color w:val="000000"/>
          <w:sz w:val="22"/>
        </w:rPr>
      </w:pPr>
    </w:p>
    <w:p w14:paraId="285A5304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выброс, г/с (3.2.1), </w:t>
      </w:r>
      <w:r w:rsidRPr="00993B79">
        <w:rPr>
          <w:b/>
          <w:i/>
          <w:color w:val="008080"/>
          <w:sz w:val="22"/>
        </w:rPr>
        <w:t xml:space="preserve">G = </w:t>
      </w:r>
      <w:r w:rsidRPr="00993B79">
        <w:rPr>
          <w:i/>
          <w:color w:val="FF0000"/>
        </w:rPr>
        <w:t>MAX(</w:t>
      </w:r>
      <w:proofErr w:type="gramStart"/>
      <w:r w:rsidRPr="00993B79">
        <w:rPr>
          <w:i/>
          <w:color w:val="FF0000"/>
        </w:rPr>
        <w:t>G,GC</w:t>
      </w:r>
      <w:proofErr w:type="gramEnd"/>
      <w:r w:rsidRPr="00993B79">
        <w:rPr>
          <w:i/>
          <w:color w:val="FF0000"/>
        </w:rPr>
        <w:t xml:space="preserve">) = </w:t>
      </w:r>
      <w:r w:rsidRPr="00993B79">
        <w:rPr>
          <w:b/>
          <w:color w:val="008000"/>
        </w:rPr>
        <w:t>0.1045</w:t>
      </w:r>
    </w:p>
    <w:p w14:paraId="285A5305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Сумма выбросов, т/год (3.2.4), </w:t>
      </w:r>
      <w:r w:rsidRPr="00993B79">
        <w:rPr>
          <w:b/>
          <w:i/>
          <w:color w:val="008080"/>
          <w:sz w:val="22"/>
        </w:rPr>
        <w:t xml:space="preserve">M = </w:t>
      </w:r>
      <w:r w:rsidRPr="00993B79">
        <w:rPr>
          <w:i/>
          <w:color w:val="FF0000"/>
        </w:rPr>
        <w:t xml:space="preserve">M + MC = </w:t>
      </w:r>
      <w:r w:rsidRPr="00993B79">
        <w:rPr>
          <w:b/>
          <w:color w:val="800000"/>
        </w:rPr>
        <w:t xml:space="preserve">0.4 + 0.4 = </w:t>
      </w:r>
      <w:r w:rsidRPr="00993B79">
        <w:rPr>
          <w:b/>
          <w:color w:val="008000"/>
        </w:rPr>
        <w:t>0.8</w:t>
      </w:r>
    </w:p>
    <w:p w14:paraId="285A5306" w14:textId="77777777" w:rsidR="00602AB1" w:rsidRPr="00993B79" w:rsidRDefault="00602AB1" w:rsidP="00602AB1">
      <w:pPr>
        <w:rPr>
          <w:b/>
          <w:color w:val="008000"/>
        </w:rPr>
      </w:pPr>
    </w:p>
    <w:p w14:paraId="285A5307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п.3.1.Погрузочно-разгрузочные работы, пересыпки пылящих материалов</w:t>
      </w:r>
    </w:p>
    <w:p w14:paraId="285A5308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 xml:space="preserve">Материал: </w:t>
      </w:r>
      <w:r w:rsidR="009E149B" w:rsidRPr="00993B79">
        <w:rPr>
          <w:color w:val="000000"/>
          <w:sz w:val="22"/>
        </w:rPr>
        <w:t>Аммиачная селитра</w:t>
      </w:r>
    </w:p>
    <w:p w14:paraId="285A5309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Весовая доля пылевой фракции в материале (табл.3.1.1), </w:t>
      </w:r>
      <w:r w:rsidRPr="00993B79">
        <w:rPr>
          <w:b/>
          <w:i/>
          <w:color w:val="008080"/>
          <w:sz w:val="22"/>
        </w:rPr>
        <w:t xml:space="preserve">K1 = </w:t>
      </w:r>
      <w:r w:rsidRPr="00993B79">
        <w:rPr>
          <w:b/>
          <w:color w:val="008000"/>
        </w:rPr>
        <w:t>0.04</w:t>
      </w:r>
    </w:p>
    <w:p w14:paraId="285A530A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Доля пыли, переходящей в аэрозоль (табл.3.1.1), </w:t>
      </w:r>
      <w:r w:rsidRPr="00993B79">
        <w:rPr>
          <w:b/>
          <w:i/>
          <w:color w:val="008080"/>
          <w:sz w:val="22"/>
        </w:rPr>
        <w:t xml:space="preserve">K2 = </w:t>
      </w:r>
      <w:r w:rsidRPr="00993B79">
        <w:rPr>
          <w:b/>
          <w:color w:val="008000"/>
        </w:rPr>
        <w:t>0.02</w:t>
      </w:r>
    </w:p>
    <w:p w14:paraId="285A530B" w14:textId="77777777" w:rsidR="00602AB1" w:rsidRPr="00993B79" w:rsidRDefault="00602AB1" w:rsidP="00602AB1">
      <w:pPr>
        <w:rPr>
          <w:b/>
          <w:color w:val="008000"/>
        </w:rPr>
      </w:pPr>
    </w:p>
    <w:p w14:paraId="285A530C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 xml:space="preserve">Примесь: </w:t>
      </w:r>
      <w:r w:rsidR="009E149B" w:rsidRPr="00993B79">
        <w:rPr>
          <w:b/>
          <w:i/>
          <w:color w:val="FF00FF"/>
        </w:rPr>
        <w:t>0305</w:t>
      </w:r>
      <w:r w:rsidR="009E149B" w:rsidRPr="00993B79">
        <w:rPr>
          <w:b/>
          <w:i/>
          <w:color w:val="FF00FF"/>
        </w:rPr>
        <w:tab/>
        <w:t>Аммоний нитрат (Аммиачная селитра) (35)</w:t>
      </w:r>
    </w:p>
    <w:p w14:paraId="285A530D" w14:textId="77777777" w:rsidR="00602AB1" w:rsidRPr="00993B79" w:rsidRDefault="00602AB1" w:rsidP="00602AB1">
      <w:pPr>
        <w:rPr>
          <w:b/>
          <w:i/>
          <w:color w:val="FF00FF"/>
        </w:rPr>
      </w:pPr>
    </w:p>
    <w:p w14:paraId="285A530E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Степень открытости: с 4-х сторон</w:t>
      </w:r>
    </w:p>
    <w:p w14:paraId="285A530F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993B79">
        <w:rPr>
          <w:b/>
          <w:i/>
          <w:color w:val="008080"/>
          <w:sz w:val="22"/>
        </w:rPr>
        <w:t xml:space="preserve">K4 = </w:t>
      </w:r>
      <w:r w:rsidRPr="00993B79">
        <w:rPr>
          <w:b/>
          <w:color w:val="008000"/>
        </w:rPr>
        <w:t>1</w:t>
      </w:r>
    </w:p>
    <w:p w14:paraId="285A5310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Скорость ветра (среднегодовая), м/с, </w:t>
      </w:r>
      <w:r w:rsidRPr="00993B79">
        <w:rPr>
          <w:b/>
          <w:i/>
          <w:color w:val="008080"/>
          <w:sz w:val="22"/>
        </w:rPr>
        <w:t xml:space="preserve">G3SR = </w:t>
      </w:r>
      <w:r w:rsidRPr="00993B79">
        <w:rPr>
          <w:b/>
          <w:color w:val="008000"/>
        </w:rPr>
        <w:t>2.6</w:t>
      </w:r>
    </w:p>
    <w:p w14:paraId="285A5311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Коэфф</w:t>
      </w:r>
      <w:proofErr w:type="spellEnd"/>
      <w:r w:rsidRPr="00993B79">
        <w:rPr>
          <w:color w:val="000000"/>
          <w:sz w:val="22"/>
        </w:rPr>
        <w:t xml:space="preserve">., учитывающий среднегодовую скорость ветра (табл.3.1.2), </w:t>
      </w:r>
      <w:r w:rsidRPr="00993B79">
        <w:rPr>
          <w:b/>
          <w:i/>
          <w:color w:val="008080"/>
          <w:sz w:val="22"/>
        </w:rPr>
        <w:t xml:space="preserve">K3SR = </w:t>
      </w:r>
      <w:r w:rsidRPr="00993B79">
        <w:rPr>
          <w:b/>
          <w:color w:val="008000"/>
        </w:rPr>
        <w:t>1.2</w:t>
      </w:r>
    </w:p>
    <w:p w14:paraId="285A5312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Скорость ветра (максимальная), м/c, </w:t>
      </w:r>
      <w:r w:rsidRPr="00993B79">
        <w:rPr>
          <w:b/>
          <w:i/>
          <w:color w:val="008080"/>
          <w:sz w:val="22"/>
        </w:rPr>
        <w:t xml:space="preserve">G3 = </w:t>
      </w:r>
      <w:r w:rsidRPr="00993B79">
        <w:rPr>
          <w:b/>
          <w:color w:val="008000"/>
        </w:rPr>
        <w:t>6</w:t>
      </w:r>
    </w:p>
    <w:p w14:paraId="285A5313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Коэфф</w:t>
      </w:r>
      <w:proofErr w:type="spellEnd"/>
      <w:r w:rsidRPr="00993B79">
        <w:rPr>
          <w:color w:val="000000"/>
          <w:sz w:val="22"/>
        </w:rPr>
        <w:t xml:space="preserve">., учитывающий максимальную скорость ветра (табл.3.1.2), </w:t>
      </w:r>
      <w:r w:rsidRPr="00993B79">
        <w:rPr>
          <w:b/>
          <w:i/>
          <w:color w:val="008080"/>
          <w:sz w:val="22"/>
        </w:rPr>
        <w:t xml:space="preserve">K3 = </w:t>
      </w:r>
      <w:r w:rsidRPr="00993B79">
        <w:rPr>
          <w:b/>
          <w:color w:val="008000"/>
        </w:rPr>
        <w:t>1.4</w:t>
      </w:r>
    </w:p>
    <w:p w14:paraId="285A5314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Влажность материала, %, </w:t>
      </w:r>
      <w:r w:rsidRPr="00993B79">
        <w:rPr>
          <w:b/>
          <w:i/>
          <w:color w:val="008080"/>
          <w:sz w:val="22"/>
        </w:rPr>
        <w:t xml:space="preserve">VL = </w:t>
      </w:r>
      <w:r w:rsidRPr="00993B79">
        <w:rPr>
          <w:b/>
          <w:color w:val="008000"/>
        </w:rPr>
        <w:t>0.5</w:t>
      </w:r>
    </w:p>
    <w:p w14:paraId="285A5315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Коэфф</w:t>
      </w:r>
      <w:proofErr w:type="spellEnd"/>
      <w:r w:rsidRPr="00993B79">
        <w:rPr>
          <w:color w:val="000000"/>
          <w:sz w:val="22"/>
        </w:rPr>
        <w:t xml:space="preserve">., учитывающий влажность материала (табл.3.1.4), </w:t>
      </w:r>
      <w:r w:rsidRPr="00993B79">
        <w:rPr>
          <w:b/>
          <w:i/>
          <w:color w:val="008080"/>
          <w:sz w:val="22"/>
        </w:rPr>
        <w:t xml:space="preserve">K5 = </w:t>
      </w:r>
      <w:r w:rsidRPr="00993B79">
        <w:rPr>
          <w:b/>
          <w:color w:val="008000"/>
        </w:rPr>
        <w:t>1</w:t>
      </w:r>
    </w:p>
    <w:p w14:paraId="285A5316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Размер куска материала, мм, </w:t>
      </w:r>
      <w:r w:rsidRPr="00993B79">
        <w:rPr>
          <w:b/>
          <w:i/>
          <w:color w:val="008080"/>
          <w:sz w:val="22"/>
        </w:rPr>
        <w:t xml:space="preserve">G7 = </w:t>
      </w:r>
      <w:r w:rsidRPr="00993B79">
        <w:rPr>
          <w:b/>
          <w:color w:val="008000"/>
        </w:rPr>
        <w:t>50</w:t>
      </w:r>
    </w:p>
    <w:p w14:paraId="285A5317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993B79">
        <w:rPr>
          <w:b/>
          <w:i/>
          <w:color w:val="008080"/>
          <w:sz w:val="22"/>
        </w:rPr>
        <w:t xml:space="preserve">K7 = </w:t>
      </w:r>
      <w:r w:rsidRPr="00993B79">
        <w:rPr>
          <w:b/>
          <w:color w:val="008000"/>
        </w:rPr>
        <w:t>0.4</w:t>
      </w:r>
    </w:p>
    <w:p w14:paraId="285A5318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Высота падения материала, м, </w:t>
      </w:r>
      <w:r w:rsidRPr="00993B79">
        <w:rPr>
          <w:b/>
          <w:i/>
          <w:color w:val="008080"/>
          <w:sz w:val="22"/>
        </w:rPr>
        <w:t xml:space="preserve">GB = </w:t>
      </w:r>
      <w:r w:rsidRPr="00993B79">
        <w:rPr>
          <w:b/>
          <w:color w:val="008000"/>
        </w:rPr>
        <w:t>2</w:t>
      </w:r>
    </w:p>
    <w:p w14:paraId="285A5319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Коэффициент, учитывающий высоту падения материала (табл.3.1.7), </w:t>
      </w:r>
      <w:r w:rsidRPr="00993B79">
        <w:rPr>
          <w:b/>
          <w:i/>
          <w:color w:val="008080"/>
          <w:sz w:val="22"/>
        </w:rPr>
        <w:t xml:space="preserve">B = </w:t>
      </w:r>
      <w:r w:rsidRPr="00993B79">
        <w:rPr>
          <w:b/>
          <w:color w:val="008000"/>
        </w:rPr>
        <w:t>0.7</w:t>
      </w:r>
    </w:p>
    <w:p w14:paraId="285A531A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Суммарное количество перерабатываемого материала, т/час, </w:t>
      </w:r>
      <w:r w:rsidRPr="00993B79">
        <w:rPr>
          <w:b/>
          <w:i/>
          <w:color w:val="008080"/>
          <w:sz w:val="22"/>
        </w:rPr>
        <w:t xml:space="preserve">GMAX = </w:t>
      </w:r>
      <w:r w:rsidRPr="00993B79">
        <w:rPr>
          <w:b/>
          <w:color w:val="008000"/>
        </w:rPr>
        <w:t>12</w:t>
      </w:r>
    </w:p>
    <w:p w14:paraId="285A531B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lastRenderedPageBreak/>
        <w:t xml:space="preserve">Суммарное количество перерабатываемого материала, т/год, </w:t>
      </w:r>
      <w:r w:rsidRPr="00993B79">
        <w:rPr>
          <w:b/>
          <w:i/>
          <w:color w:val="008080"/>
          <w:sz w:val="22"/>
        </w:rPr>
        <w:t xml:space="preserve">GGOD = </w:t>
      </w:r>
      <w:r w:rsidRPr="00993B79">
        <w:rPr>
          <w:b/>
          <w:color w:val="008000"/>
        </w:rPr>
        <w:t>14880</w:t>
      </w:r>
    </w:p>
    <w:p w14:paraId="285A531C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993B79">
        <w:rPr>
          <w:b/>
          <w:i/>
          <w:color w:val="008080"/>
          <w:sz w:val="22"/>
        </w:rPr>
        <w:t xml:space="preserve">NJ = </w:t>
      </w:r>
      <w:r w:rsidRPr="00993B79">
        <w:rPr>
          <w:b/>
          <w:color w:val="008000"/>
        </w:rPr>
        <w:t>0.9</w:t>
      </w:r>
    </w:p>
    <w:p w14:paraId="285A531D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Вид работ: Разгрузка</w:t>
      </w:r>
    </w:p>
    <w:p w14:paraId="285A531E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выброс, г/с (3.1.1), </w:t>
      </w:r>
      <w:r w:rsidRPr="00993B79">
        <w:rPr>
          <w:b/>
          <w:i/>
          <w:color w:val="008080"/>
          <w:sz w:val="22"/>
        </w:rPr>
        <w:t xml:space="preserve">GC = </w:t>
      </w:r>
      <w:r w:rsidRPr="00993B79">
        <w:rPr>
          <w:i/>
          <w:color w:val="FF0000"/>
        </w:rPr>
        <w:t>K1 · K2 · K3 · K4 · K5 · K7 · K8 · K9 · KE · B · GMAX · 10</w:t>
      </w:r>
      <w:r w:rsidRPr="00993B79">
        <w:rPr>
          <w:i/>
          <w:color w:val="FF0000"/>
          <w:vertAlign w:val="superscript"/>
        </w:rPr>
        <w:t>6</w:t>
      </w:r>
      <w:r w:rsidRPr="00993B79">
        <w:rPr>
          <w:i/>
          <w:color w:val="FF0000"/>
        </w:rPr>
        <w:t xml:space="preserve"> / 3600 · (1-NJ) = </w:t>
      </w:r>
      <w:r w:rsidRPr="00993B79">
        <w:rPr>
          <w:b/>
          <w:color w:val="800000"/>
        </w:rPr>
        <w:t>0.04 · 0.02 · 1.4 · 1 · 1 · 0.4 · 1 · 1 · 1 · 0.7 · 12 · 10</w:t>
      </w:r>
      <w:r w:rsidRPr="00993B79">
        <w:rPr>
          <w:b/>
          <w:color w:val="800000"/>
          <w:vertAlign w:val="superscript"/>
        </w:rPr>
        <w:t>6</w:t>
      </w:r>
      <w:r w:rsidRPr="00993B79">
        <w:rPr>
          <w:b/>
          <w:color w:val="800000"/>
        </w:rPr>
        <w:t xml:space="preserve"> / 3600 · (</w:t>
      </w:r>
      <w:proofErr w:type="gramStart"/>
      <w:r w:rsidRPr="00993B79">
        <w:rPr>
          <w:b/>
          <w:color w:val="800000"/>
        </w:rPr>
        <w:t>1-0</w:t>
      </w:r>
      <w:proofErr w:type="gramEnd"/>
      <w:r w:rsidRPr="00993B79">
        <w:rPr>
          <w:b/>
          <w:color w:val="800000"/>
        </w:rPr>
        <w:t xml:space="preserve">.9) = </w:t>
      </w:r>
      <w:r w:rsidRPr="00993B79">
        <w:rPr>
          <w:b/>
          <w:color w:val="008000"/>
        </w:rPr>
        <w:t>0.1045</w:t>
      </w:r>
    </w:p>
    <w:p w14:paraId="285A531F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выброс, т/год (3.1.2), </w:t>
      </w:r>
      <w:r w:rsidRPr="00993B79">
        <w:rPr>
          <w:b/>
          <w:i/>
          <w:color w:val="008080"/>
          <w:sz w:val="22"/>
        </w:rPr>
        <w:t xml:space="preserve">MC = </w:t>
      </w:r>
      <w:r w:rsidRPr="00993B79">
        <w:rPr>
          <w:i/>
          <w:color w:val="FF0000"/>
        </w:rPr>
        <w:t xml:space="preserve">K1 · K2 · K3SR · K4 · K5 · K7 · K8 · K9 · KE · B · GGOD · (1-NJ) = </w:t>
      </w:r>
      <w:r w:rsidRPr="00993B79">
        <w:rPr>
          <w:b/>
          <w:color w:val="800000"/>
        </w:rPr>
        <w:t xml:space="preserve">0.04 · 0.02 · 1.2 · 1 · 1 · 0.4 · 1 · 1 · 1 · 0.7 · 14880 · (1-0.9) = </w:t>
      </w:r>
      <w:r w:rsidRPr="00993B79">
        <w:rPr>
          <w:b/>
          <w:color w:val="008000"/>
        </w:rPr>
        <w:t>0.4</w:t>
      </w:r>
    </w:p>
    <w:p w14:paraId="285A5320" w14:textId="77777777" w:rsidR="00602AB1" w:rsidRPr="00993B79" w:rsidRDefault="00602AB1" w:rsidP="00602AB1">
      <w:pPr>
        <w:rPr>
          <w:color w:val="000000"/>
          <w:sz w:val="22"/>
        </w:rPr>
      </w:pPr>
    </w:p>
    <w:p w14:paraId="285A5321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выброс, г/с (3.2.1), </w:t>
      </w:r>
      <w:r w:rsidRPr="00993B79">
        <w:rPr>
          <w:b/>
          <w:i/>
          <w:color w:val="008080"/>
          <w:sz w:val="22"/>
        </w:rPr>
        <w:t xml:space="preserve">G = </w:t>
      </w:r>
      <w:r w:rsidRPr="00993B79">
        <w:rPr>
          <w:i/>
          <w:color w:val="FF0000"/>
        </w:rPr>
        <w:t>MAX(</w:t>
      </w:r>
      <w:proofErr w:type="gramStart"/>
      <w:r w:rsidRPr="00993B79">
        <w:rPr>
          <w:i/>
          <w:color w:val="FF0000"/>
        </w:rPr>
        <w:t>G,GC</w:t>
      </w:r>
      <w:proofErr w:type="gramEnd"/>
      <w:r w:rsidRPr="00993B79">
        <w:rPr>
          <w:i/>
          <w:color w:val="FF0000"/>
        </w:rPr>
        <w:t xml:space="preserve">) = </w:t>
      </w:r>
      <w:r w:rsidRPr="00993B79">
        <w:rPr>
          <w:b/>
          <w:color w:val="008000"/>
        </w:rPr>
        <w:t>0.1045</w:t>
      </w:r>
    </w:p>
    <w:p w14:paraId="285A5322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Сумма выбросов, т/год (3.2.4), </w:t>
      </w:r>
      <w:r w:rsidRPr="00993B79">
        <w:rPr>
          <w:b/>
          <w:i/>
          <w:color w:val="008080"/>
          <w:sz w:val="22"/>
        </w:rPr>
        <w:t xml:space="preserve">M = </w:t>
      </w:r>
      <w:r w:rsidRPr="00993B79">
        <w:rPr>
          <w:i/>
          <w:color w:val="FF0000"/>
        </w:rPr>
        <w:t xml:space="preserve">M + MC = </w:t>
      </w:r>
      <w:r w:rsidRPr="00993B79">
        <w:rPr>
          <w:b/>
          <w:color w:val="800000"/>
        </w:rPr>
        <w:t xml:space="preserve">0.8 + 0.4 = </w:t>
      </w:r>
      <w:r w:rsidRPr="00993B79">
        <w:rPr>
          <w:b/>
          <w:color w:val="008000"/>
        </w:rPr>
        <w:t>1.2</w:t>
      </w:r>
    </w:p>
    <w:p w14:paraId="285A5323" w14:textId="77777777" w:rsidR="00602AB1" w:rsidRPr="00993B79" w:rsidRDefault="00602AB1" w:rsidP="00602AB1">
      <w:pPr>
        <w:rPr>
          <w:b/>
          <w:color w:val="008000"/>
        </w:rPr>
      </w:pPr>
    </w:p>
    <w:p w14:paraId="285A5324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С учетом коэффициента гравитационного осаждения</w:t>
      </w:r>
    </w:p>
    <w:p w14:paraId="285A5325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выброс, т/год, </w:t>
      </w:r>
      <w:r w:rsidRPr="00993B79">
        <w:rPr>
          <w:b/>
          <w:i/>
          <w:color w:val="008080"/>
          <w:sz w:val="22"/>
        </w:rPr>
        <w:t xml:space="preserve">M = </w:t>
      </w:r>
      <w:r w:rsidRPr="00993B79">
        <w:rPr>
          <w:i/>
          <w:color w:val="FF0000"/>
        </w:rPr>
        <w:t xml:space="preserve">KOC · M = </w:t>
      </w:r>
      <w:r w:rsidRPr="00993B79">
        <w:rPr>
          <w:b/>
          <w:color w:val="800000"/>
        </w:rPr>
        <w:t xml:space="preserve">0.4 · 1.2 = </w:t>
      </w:r>
      <w:r w:rsidRPr="00993B79">
        <w:rPr>
          <w:b/>
          <w:color w:val="008000"/>
        </w:rPr>
        <w:t>0.48</w:t>
      </w:r>
    </w:p>
    <w:p w14:paraId="285A5326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выброс, </w:t>
      </w:r>
      <w:r w:rsidRPr="00993B79">
        <w:rPr>
          <w:b/>
          <w:i/>
          <w:color w:val="008080"/>
          <w:sz w:val="22"/>
        </w:rPr>
        <w:t xml:space="preserve">G = </w:t>
      </w:r>
      <w:r w:rsidRPr="00993B79">
        <w:rPr>
          <w:i/>
          <w:color w:val="FF0000"/>
        </w:rPr>
        <w:t xml:space="preserve">KOC · G = </w:t>
      </w:r>
      <w:r w:rsidRPr="00993B79">
        <w:rPr>
          <w:b/>
          <w:color w:val="800000"/>
        </w:rPr>
        <w:t xml:space="preserve">0.4 · 0.1045 = </w:t>
      </w:r>
      <w:r w:rsidRPr="00993B79">
        <w:rPr>
          <w:b/>
          <w:color w:val="008000"/>
        </w:rPr>
        <w:t>0.0418</w:t>
      </w:r>
    </w:p>
    <w:p w14:paraId="285A5327" w14:textId="77777777" w:rsidR="00602AB1" w:rsidRPr="00993B79" w:rsidRDefault="00602AB1" w:rsidP="00602AB1">
      <w:pPr>
        <w:rPr>
          <w:b/>
          <w:color w:val="008000"/>
        </w:rPr>
      </w:pPr>
    </w:p>
    <w:p w14:paraId="285A5328" w14:textId="77777777" w:rsidR="00602AB1" w:rsidRPr="00993B79" w:rsidRDefault="00602AB1" w:rsidP="00602AB1">
      <w:pPr>
        <w:rPr>
          <w:b/>
          <w:i/>
          <w:color w:val="800080"/>
        </w:rPr>
      </w:pPr>
      <w:r w:rsidRPr="00993B79">
        <w:rPr>
          <w:b/>
          <w:i/>
          <w:color w:val="800080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25"/>
        <w:gridCol w:w="8107"/>
        <w:gridCol w:w="3152"/>
        <w:gridCol w:w="3376"/>
      </w:tblGrid>
      <w:tr w:rsidR="00602AB1" w:rsidRPr="00993B79" w14:paraId="285A532D" w14:textId="77777777" w:rsidTr="009E149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329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Код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32A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32B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32C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Выброс т/год</w:t>
            </w:r>
          </w:p>
        </w:tc>
      </w:tr>
      <w:tr w:rsidR="009E149B" w:rsidRPr="00993B79" w14:paraId="285A5332" w14:textId="77777777" w:rsidTr="009E149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32E" w14:textId="77777777" w:rsidR="009E149B" w:rsidRPr="00993B79" w:rsidRDefault="009E149B" w:rsidP="009E149B">
            <w:pPr>
              <w:jc w:val="right"/>
              <w:rPr>
                <w:sz w:val="20"/>
                <w:szCs w:val="20"/>
              </w:rPr>
            </w:pPr>
            <w:r w:rsidRPr="00993B79">
              <w:rPr>
                <w:sz w:val="20"/>
                <w:szCs w:val="20"/>
              </w:rPr>
              <w:t>0305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32F" w14:textId="77777777" w:rsidR="009E149B" w:rsidRPr="00993B79" w:rsidRDefault="009E149B" w:rsidP="009E149B">
            <w:pPr>
              <w:rPr>
                <w:sz w:val="20"/>
                <w:szCs w:val="20"/>
              </w:rPr>
            </w:pPr>
            <w:r w:rsidRPr="00993B79">
              <w:rPr>
                <w:sz w:val="20"/>
                <w:szCs w:val="20"/>
              </w:rPr>
              <w:t>Аммоний нитрат (Аммиачная селитра) (35)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330" w14:textId="77777777" w:rsidR="009E149B" w:rsidRPr="00993B79" w:rsidRDefault="009E149B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0.0418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331" w14:textId="77777777" w:rsidR="009E149B" w:rsidRPr="00993B79" w:rsidRDefault="009E149B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0.48</w:t>
            </w:r>
          </w:p>
        </w:tc>
      </w:tr>
    </w:tbl>
    <w:p w14:paraId="285A5333" w14:textId="77777777" w:rsidR="00602AB1" w:rsidRPr="00993B79" w:rsidRDefault="00602AB1" w:rsidP="00602AB1">
      <w:pPr>
        <w:rPr>
          <w:color w:val="000000"/>
          <w:sz w:val="22"/>
        </w:rPr>
      </w:pPr>
    </w:p>
    <w:p w14:paraId="285A5334" w14:textId="77777777" w:rsidR="00602AB1" w:rsidRPr="00993B79" w:rsidRDefault="00602AB1" w:rsidP="00602AB1">
      <w:pPr>
        <w:rPr>
          <w:color w:val="000000"/>
          <w:sz w:val="22"/>
        </w:rPr>
      </w:pPr>
    </w:p>
    <w:p w14:paraId="285A5335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Источник загрязнения: 000</w:t>
      </w:r>
      <w:r w:rsidR="000C5E29">
        <w:rPr>
          <w:color w:val="000000"/>
          <w:sz w:val="22"/>
        </w:rPr>
        <w:t>3</w:t>
      </w:r>
    </w:p>
    <w:p w14:paraId="285A5336" w14:textId="77777777" w:rsidR="000C5E29" w:rsidRPr="000C5E29" w:rsidRDefault="00602AB1" w:rsidP="000C5E29">
      <w:pPr>
        <w:rPr>
          <w:color w:val="000000"/>
          <w:sz w:val="22"/>
        </w:rPr>
      </w:pPr>
      <w:r w:rsidRPr="00993B79">
        <w:rPr>
          <w:color w:val="000000"/>
          <w:sz w:val="22"/>
        </w:rPr>
        <w:t>Источник выделения: 000</w:t>
      </w:r>
      <w:r w:rsidR="000C5E29">
        <w:rPr>
          <w:color w:val="000000"/>
          <w:sz w:val="22"/>
        </w:rPr>
        <w:t>3</w:t>
      </w:r>
      <w:r w:rsidRPr="00993B79">
        <w:rPr>
          <w:color w:val="000000"/>
          <w:sz w:val="22"/>
        </w:rPr>
        <w:t xml:space="preserve">, </w:t>
      </w:r>
      <w:r w:rsidR="000C5E29" w:rsidRPr="000C5E29">
        <w:rPr>
          <w:color w:val="000000"/>
          <w:sz w:val="22"/>
        </w:rPr>
        <w:t>"Узел загрузки в бункер приема и в емкости приготовления раствора окислителя №3,4 (Аспирационная система А3) Аммиачная селитра</w:t>
      </w:r>
    </w:p>
    <w:p w14:paraId="285A5337" w14:textId="77777777" w:rsidR="000C5E29" w:rsidRPr="000C5E29" w:rsidRDefault="000C5E29" w:rsidP="000C5E29">
      <w:pPr>
        <w:rPr>
          <w:color w:val="000000"/>
          <w:sz w:val="22"/>
        </w:rPr>
      </w:pPr>
      <w:r w:rsidRPr="000C5E29">
        <w:rPr>
          <w:color w:val="000000"/>
          <w:sz w:val="22"/>
        </w:rPr>
        <w:t>Узел загрузки в бункер приема и в емкости приготовления раствора окислителя №3,4 (Аспирационная система А3) Тиомочевины</w:t>
      </w:r>
    </w:p>
    <w:p w14:paraId="285A5338" w14:textId="77777777" w:rsidR="000C5E29" w:rsidRPr="000C5E29" w:rsidRDefault="000C5E29" w:rsidP="000C5E29">
      <w:pPr>
        <w:rPr>
          <w:color w:val="000000"/>
          <w:sz w:val="22"/>
        </w:rPr>
      </w:pPr>
      <w:r w:rsidRPr="000C5E29">
        <w:rPr>
          <w:color w:val="000000"/>
          <w:sz w:val="22"/>
        </w:rPr>
        <w:t>Узел загрузки в бункер приема и в емкости приготовления раствора окислителя №3,4 (Аспирационная система А3) Уксусная кислота"</w:t>
      </w:r>
    </w:p>
    <w:p w14:paraId="285A5339" w14:textId="77777777" w:rsidR="000C5E29" w:rsidRPr="000C5E29" w:rsidRDefault="000C5E29" w:rsidP="000C5E29">
      <w:pPr>
        <w:rPr>
          <w:color w:val="000000"/>
          <w:sz w:val="22"/>
        </w:rPr>
      </w:pPr>
    </w:p>
    <w:p w14:paraId="285A533A" w14:textId="77777777" w:rsidR="00602AB1" w:rsidRPr="00993B79" w:rsidRDefault="00602AB1" w:rsidP="00602AB1">
      <w:pPr>
        <w:rPr>
          <w:color w:val="000000"/>
          <w:sz w:val="22"/>
        </w:rPr>
      </w:pPr>
    </w:p>
    <w:p w14:paraId="285A533B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Список литературы:</w:t>
      </w:r>
    </w:p>
    <w:p w14:paraId="285A533C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285A533D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285A533E" w14:textId="77777777" w:rsidR="00602AB1" w:rsidRPr="00993B79" w:rsidRDefault="00602AB1" w:rsidP="00602AB1">
      <w:pPr>
        <w:rPr>
          <w:color w:val="000000"/>
          <w:sz w:val="22"/>
        </w:rPr>
      </w:pPr>
    </w:p>
    <w:p w14:paraId="285A533F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993B79">
        <w:rPr>
          <w:b/>
          <w:i/>
          <w:color w:val="008080"/>
          <w:sz w:val="22"/>
        </w:rPr>
        <w:t xml:space="preserve">KOC = </w:t>
      </w:r>
      <w:r w:rsidRPr="00993B79">
        <w:rPr>
          <w:b/>
          <w:color w:val="008000"/>
        </w:rPr>
        <w:t>0.4</w:t>
      </w:r>
    </w:p>
    <w:p w14:paraId="285A5340" w14:textId="77777777" w:rsidR="00602AB1" w:rsidRPr="00993B79" w:rsidRDefault="00602AB1" w:rsidP="00602AB1">
      <w:pPr>
        <w:rPr>
          <w:b/>
          <w:color w:val="008000"/>
        </w:rPr>
      </w:pPr>
    </w:p>
    <w:p w14:paraId="285A5341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285A5342" w14:textId="77777777" w:rsidR="00602AB1" w:rsidRPr="00993B79" w:rsidRDefault="00602AB1" w:rsidP="00602AB1">
      <w:pPr>
        <w:rPr>
          <w:color w:val="000000"/>
          <w:sz w:val="22"/>
        </w:rPr>
      </w:pPr>
    </w:p>
    <w:p w14:paraId="285A5343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п.3.1.Погрузочно-разгрузочные работы, пересыпки пылящих материалов</w:t>
      </w:r>
    </w:p>
    <w:p w14:paraId="285A5344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 xml:space="preserve">Материал: </w:t>
      </w:r>
      <w:r w:rsidR="009E149B" w:rsidRPr="00993B79">
        <w:rPr>
          <w:color w:val="000000"/>
          <w:sz w:val="22"/>
        </w:rPr>
        <w:t>Тиомочевина</w:t>
      </w:r>
    </w:p>
    <w:p w14:paraId="285A5345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lastRenderedPageBreak/>
        <w:t xml:space="preserve">Весовая доля пылевой фракции в материале (табл.3.1.1), </w:t>
      </w:r>
      <w:r w:rsidRPr="00993B79">
        <w:rPr>
          <w:b/>
          <w:i/>
          <w:color w:val="008080"/>
          <w:sz w:val="22"/>
        </w:rPr>
        <w:t xml:space="preserve">K1 = </w:t>
      </w:r>
      <w:r w:rsidRPr="00993B79">
        <w:rPr>
          <w:b/>
          <w:color w:val="008000"/>
        </w:rPr>
        <w:t>0.04</w:t>
      </w:r>
    </w:p>
    <w:p w14:paraId="285A5346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Доля пыли, переходящей в аэрозоль (табл.3.1.1), </w:t>
      </w:r>
      <w:r w:rsidRPr="00993B79">
        <w:rPr>
          <w:b/>
          <w:i/>
          <w:color w:val="008080"/>
          <w:sz w:val="22"/>
        </w:rPr>
        <w:t xml:space="preserve">K2 = </w:t>
      </w:r>
      <w:r w:rsidRPr="00993B79">
        <w:rPr>
          <w:b/>
          <w:color w:val="008000"/>
        </w:rPr>
        <w:t>0.02</w:t>
      </w:r>
    </w:p>
    <w:p w14:paraId="285A5347" w14:textId="77777777" w:rsidR="00602AB1" w:rsidRPr="00993B79" w:rsidRDefault="00602AB1" w:rsidP="00602AB1">
      <w:pPr>
        <w:rPr>
          <w:b/>
          <w:color w:val="008000"/>
        </w:rPr>
      </w:pPr>
    </w:p>
    <w:p w14:paraId="285A5348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 xml:space="preserve">Примесь: </w:t>
      </w:r>
      <w:r w:rsidR="009E149B" w:rsidRPr="00993B79">
        <w:rPr>
          <w:b/>
          <w:i/>
          <w:color w:val="FF00FF"/>
        </w:rPr>
        <w:t>1724</w:t>
      </w:r>
      <w:r w:rsidR="009E149B" w:rsidRPr="00993B79">
        <w:rPr>
          <w:b/>
          <w:i/>
          <w:color w:val="FF00FF"/>
        </w:rPr>
        <w:tab/>
      </w:r>
      <w:proofErr w:type="spellStart"/>
      <w:r w:rsidR="009E149B" w:rsidRPr="00993B79">
        <w:rPr>
          <w:b/>
          <w:i/>
          <w:color w:val="FF00FF"/>
        </w:rPr>
        <w:t>Тиокарбамид</w:t>
      </w:r>
      <w:proofErr w:type="spellEnd"/>
      <w:r w:rsidR="009E149B" w:rsidRPr="00993B79">
        <w:rPr>
          <w:b/>
          <w:i/>
          <w:color w:val="FF00FF"/>
        </w:rPr>
        <w:t xml:space="preserve"> (Тиомочевина)</w:t>
      </w:r>
    </w:p>
    <w:p w14:paraId="285A5349" w14:textId="77777777" w:rsidR="00602AB1" w:rsidRPr="00993B79" w:rsidRDefault="00602AB1" w:rsidP="00602AB1">
      <w:pPr>
        <w:rPr>
          <w:b/>
          <w:i/>
          <w:color w:val="FF00FF"/>
        </w:rPr>
      </w:pPr>
    </w:p>
    <w:p w14:paraId="285A534A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Степень открытости: с 4-х сторон</w:t>
      </w:r>
    </w:p>
    <w:p w14:paraId="285A534B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993B79">
        <w:rPr>
          <w:b/>
          <w:i/>
          <w:color w:val="008080"/>
          <w:sz w:val="22"/>
        </w:rPr>
        <w:t xml:space="preserve">K4 = </w:t>
      </w:r>
      <w:r w:rsidRPr="00993B79">
        <w:rPr>
          <w:b/>
          <w:color w:val="008000"/>
        </w:rPr>
        <w:t>1</w:t>
      </w:r>
    </w:p>
    <w:p w14:paraId="285A534C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Скорость ветра (среднегодовая), м/с, </w:t>
      </w:r>
      <w:r w:rsidRPr="00993B79">
        <w:rPr>
          <w:b/>
          <w:i/>
          <w:color w:val="008080"/>
          <w:sz w:val="22"/>
        </w:rPr>
        <w:t xml:space="preserve">G3SR = </w:t>
      </w:r>
      <w:r w:rsidRPr="00993B79">
        <w:rPr>
          <w:b/>
          <w:color w:val="008000"/>
        </w:rPr>
        <w:t>2.6</w:t>
      </w:r>
    </w:p>
    <w:p w14:paraId="285A534D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Коэфф</w:t>
      </w:r>
      <w:proofErr w:type="spellEnd"/>
      <w:r w:rsidRPr="00993B79">
        <w:rPr>
          <w:color w:val="000000"/>
          <w:sz w:val="22"/>
        </w:rPr>
        <w:t xml:space="preserve">., учитывающий среднегодовую скорость ветра (табл.3.1.2), </w:t>
      </w:r>
      <w:r w:rsidRPr="00993B79">
        <w:rPr>
          <w:b/>
          <w:i/>
          <w:color w:val="008080"/>
          <w:sz w:val="22"/>
        </w:rPr>
        <w:t xml:space="preserve">K3SR = </w:t>
      </w:r>
      <w:r w:rsidRPr="00993B79">
        <w:rPr>
          <w:b/>
          <w:color w:val="008000"/>
        </w:rPr>
        <w:t>1.2</w:t>
      </w:r>
    </w:p>
    <w:p w14:paraId="285A534E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Скорость ветра (максимальная), м/c, </w:t>
      </w:r>
      <w:r w:rsidRPr="00993B79">
        <w:rPr>
          <w:b/>
          <w:i/>
          <w:color w:val="008080"/>
          <w:sz w:val="22"/>
        </w:rPr>
        <w:t xml:space="preserve">G3 = </w:t>
      </w:r>
      <w:r w:rsidRPr="00993B79">
        <w:rPr>
          <w:b/>
          <w:color w:val="008000"/>
        </w:rPr>
        <w:t>6</w:t>
      </w:r>
    </w:p>
    <w:p w14:paraId="285A534F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Коэфф</w:t>
      </w:r>
      <w:proofErr w:type="spellEnd"/>
      <w:r w:rsidRPr="00993B79">
        <w:rPr>
          <w:color w:val="000000"/>
          <w:sz w:val="22"/>
        </w:rPr>
        <w:t xml:space="preserve">., учитывающий максимальную скорость ветра (табл.3.1.2), </w:t>
      </w:r>
      <w:r w:rsidRPr="00993B79">
        <w:rPr>
          <w:b/>
          <w:i/>
          <w:color w:val="008080"/>
          <w:sz w:val="22"/>
        </w:rPr>
        <w:t xml:space="preserve">K3 = </w:t>
      </w:r>
      <w:r w:rsidRPr="00993B79">
        <w:rPr>
          <w:b/>
          <w:color w:val="008000"/>
        </w:rPr>
        <w:t>1.4</w:t>
      </w:r>
    </w:p>
    <w:p w14:paraId="285A5350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Влажность материала, %, </w:t>
      </w:r>
      <w:r w:rsidRPr="00993B79">
        <w:rPr>
          <w:b/>
          <w:i/>
          <w:color w:val="008080"/>
          <w:sz w:val="22"/>
        </w:rPr>
        <w:t xml:space="preserve">VL = </w:t>
      </w:r>
      <w:r w:rsidRPr="00993B79">
        <w:rPr>
          <w:b/>
          <w:color w:val="008000"/>
        </w:rPr>
        <w:t>0.5</w:t>
      </w:r>
    </w:p>
    <w:p w14:paraId="285A5351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Коэфф</w:t>
      </w:r>
      <w:proofErr w:type="spellEnd"/>
      <w:r w:rsidRPr="00993B79">
        <w:rPr>
          <w:color w:val="000000"/>
          <w:sz w:val="22"/>
        </w:rPr>
        <w:t xml:space="preserve">., учитывающий влажность материала (табл.3.1.4), </w:t>
      </w:r>
      <w:r w:rsidRPr="00993B79">
        <w:rPr>
          <w:b/>
          <w:i/>
          <w:color w:val="008080"/>
          <w:sz w:val="22"/>
        </w:rPr>
        <w:t xml:space="preserve">K5 = </w:t>
      </w:r>
      <w:r w:rsidRPr="00993B79">
        <w:rPr>
          <w:b/>
          <w:color w:val="008000"/>
        </w:rPr>
        <w:t>1</w:t>
      </w:r>
    </w:p>
    <w:p w14:paraId="285A5352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Размер куска материала, мм, </w:t>
      </w:r>
      <w:r w:rsidRPr="00993B79">
        <w:rPr>
          <w:b/>
          <w:i/>
          <w:color w:val="008080"/>
          <w:sz w:val="22"/>
        </w:rPr>
        <w:t xml:space="preserve">G7 = </w:t>
      </w:r>
      <w:r w:rsidRPr="00993B79">
        <w:rPr>
          <w:b/>
          <w:color w:val="008000"/>
        </w:rPr>
        <w:t>50</w:t>
      </w:r>
    </w:p>
    <w:p w14:paraId="285A5353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993B79">
        <w:rPr>
          <w:b/>
          <w:i/>
          <w:color w:val="008080"/>
          <w:sz w:val="22"/>
        </w:rPr>
        <w:t xml:space="preserve">K7 = </w:t>
      </w:r>
      <w:r w:rsidRPr="00993B79">
        <w:rPr>
          <w:b/>
          <w:color w:val="008000"/>
        </w:rPr>
        <w:t>0.4</w:t>
      </w:r>
    </w:p>
    <w:p w14:paraId="285A5354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Высота падения материала, м, </w:t>
      </w:r>
      <w:r w:rsidRPr="00993B79">
        <w:rPr>
          <w:b/>
          <w:i/>
          <w:color w:val="008080"/>
          <w:sz w:val="22"/>
        </w:rPr>
        <w:t xml:space="preserve">GB = </w:t>
      </w:r>
      <w:r w:rsidRPr="00993B79">
        <w:rPr>
          <w:b/>
          <w:color w:val="008000"/>
        </w:rPr>
        <w:t>2</w:t>
      </w:r>
    </w:p>
    <w:p w14:paraId="285A5355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Коэффициент, учитывающий высоту падения материала (табл.3.1.7), </w:t>
      </w:r>
      <w:r w:rsidRPr="00993B79">
        <w:rPr>
          <w:b/>
          <w:i/>
          <w:color w:val="008080"/>
          <w:sz w:val="22"/>
        </w:rPr>
        <w:t xml:space="preserve">B = </w:t>
      </w:r>
      <w:r w:rsidRPr="00993B79">
        <w:rPr>
          <w:b/>
          <w:color w:val="008000"/>
        </w:rPr>
        <w:t>0.7</w:t>
      </w:r>
    </w:p>
    <w:p w14:paraId="285A5356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Суммарное количество перерабатываемого материала, т/час, </w:t>
      </w:r>
      <w:r w:rsidRPr="00993B79">
        <w:rPr>
          <w:b/>
          <w:i/>
          <w:color w:val="008080"/>
          <w:sz w:val="22"/>
        </w:rPr>
        <w:t xml:space="preserve">GMAX = </w:t>
      </w:r>
      <w:r w:rsidRPr="00993B79">
        <w:rPr>
          <w:b/>
          <w:color w:val="008000"/>
        </w:rPr>
        <w:t>1.5</w:t>
      </w:r>
    </w:p>
    <w:p w14:paraId="285A5357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Суммарное количество перерабатываемого материала, т/год, </w:t>
      </w:r>
      <w:r w:rsidRPr="00993B79">
        <w:rPr>
          <w:b/>
          <w:i/>
          <w:color w:val="008080"/>
          <w:sz w:val="22"/>
        </w:rPr>
        <w:t xml:space="preserve">GGOD = </w:t>
      </w:r>
      <w:r w:rsidRPr="00993B79">
        <w:rPr>
          <w:b/>
          <w:color w:val="008000"/>
        </w:rPr>
        <w:t>27</w:t>
      </w:r>
    </w:p>
    <w:p w14:paraId="285A5358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993B79">
        <w:rPr>
          <w:b/>
          <w:i/>
          <w:color w:val="008080"/>
          <w:sz w:val="22"/>
        </w:rPr>
        <w:t xml:space="preserve">NJ = </w:t>
      </w:r>
      <w:r w:rsidRPr="00993B79">
        <w:rPr>
          <w:b/>
          <w:color w:val="008000"/>
        </w:rPr>
        <w:t>0.9</w:t>
      </w:r>
    </w:p>
    <w:p w14:paraId="285A5359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Вид работ: Пересыпка</w:t>
      </w:r>
    </w:p>
    <w:p w14:paraId="285A535A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выброс, г/с (3.1.1), </w:t>
      </w:r>
      <w:r w:rsidRPr="00993B79">
        <w:rPr>
          <w:b/>
          <w:i/>
          <w:color w:val="008080"/>
          <w:sz w:val="22"/>
        </w:rPr>
        <w:t xml:space="preserve">GC = </w:t>
      </w:r>
      <w:r w:rsidRPr="00993B79">
        <w:rPr>
          <w:i/>
          <w:color w:val="FF0000"/>
        </w:rPr>
        <w:t>K1 · K2 · K3 · K4 · K5 · K7 · K8 · K9 · KE · B · GMAX · 10</w:t>
      </w:r>
      <w:r w:rsidRPr="00993B79">
        <w:rPr>
          <w:i/>
          <w:color w:val="FF0000"/>
          <w:vertAlign w:val="superscript"/>
        </w:rPr>
        <w:t>6</w:t>
      </w:r>
      <w:r w:rsidRPr="00993B79">
        <w:rPr>
          <w:i/>
          <w:color w:val="FF0000"/>
        </w:rPr>
        <w:t xml:space="preserve"> / 3600 · (1-NJ) = </w:t>
      </w:r>
      <w:r w:rsidRPr="00993B79">
        <w:rPr>
          <w:b/>
          <w:color w:val="800000"/>
        </w:rPr>
        <w:t>0.04 · 0.02 · 1.4 · 1 · 1 · 0.4 · 1 · 1 · 1 · 0.7 · 1.5 · 10</w:t>
      </w:r>
      <w:r w:rsidRPr="00993B79">
        <w:rPr>
          <w:b/>
          <w:color w:val="800000"/>
          <w:vertAlign w:val="superscript"/>
        </w:rPr>
        <w:t>6</w:t>
      </w:r>
      <w:r w:rsidRPr="00993B79">
        <w:rPr>
          <w:b/>
          <w:color w:val="800000"/>
        </w:rPr>
        <w:t xml:space="preserve"> / 3600 · (</w:t>
      </w:r>
      <w:proofErr w:type="gramStart"/>
      <w:r w:rsidRPr="00993B79">
        <w:rPr>
          <w:b/>
          <w:color w:val="800000"/>
        </w:rPr>
        <w:t>1-0</w:t>
      </w:r>
      <w:proofErr w:type="gramEnd"/>
      <w:r w:rsidRPr="00993B79">
        <w:rPr>
          <w:b/>
          <w:color w:val="800000"/>
        </w:rPr>
        <w:t xml:space="preserve">.9) = </w:t>
      </w:r>
      <w:r w:rsidRPr="00993B79">
        <w:rPr>
          <w:b/>
          <w:color w:val="008000"/>
        </w:rPr>
        <w:t>0.01307</w:t>
      </w:r>
    </w:p>
    <w:p w14:paraId="285A535B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выброс, т/год (3.1.2), </w:t>
      </w:r>
      <w:r w:rsidRPr="00993B79">
        <w:rPr>
          <w:b/>
          <w:i/>
          <w:color w:val="008080"/>
          <w:sz w:val="22"/>
        </w:rPr>
        <w:t xml:space="preserve">MC = </w:t>
      </w:r>
      <w:r w:rsidRPr="00993B79">
        <w:rPr>
          <w:i/>
          <w:color w:val="FF0000"/>
        </w:rPr>
        <w:t xml:space="preserve">K1 · K2 · K3SR · K4 · K5 · K7 · K8 · K9 · KE · B · GGOD · (1-NJ) = </w:t>
      </w:r>
      <w:r w:rsidRPr="00993B79">
        <w:rPr>
          <w:b/>
          <w:color w:val="800000"/>
        </w:rPr>
        <w:t xml:space="preserve">0.04 · 0.02 · 1.2 · 1 · 1 · 0.4 · 1 · 1 · 1 · 0.7 · 27 · (1-0.9) = </w:t>
      </w:r>
      <w:r w:rsidRPr="00993B79">
        <w:rPr>
          <w:b/>
          <w:color w:val="008000"/>
        </w:rPr>
        <w:t>0.000726</w:t>
      </w:r>
    </w:p>
    <w:p w14:paraId="285A535C" w14:textId="77777777" w:rsidR="00602AB1" w:rsidRPr="00993B79" w:rsidRDefault="00602AB1" w:rsidP="00602AB1">
      <w:pPr>
        <w:rPr>
          <w:color w:val="000000"/>
          <w:sz w:val="22"/>
        </w:rPr>
      </w:pPr>
    </w:p>
    <w:p w14:paraId="285A535D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выброс, г/с (3.2.1), </w:t>
      </w:r>
      <w:r w:rsidRPr="00993B79">
        <w:rPr>
          <w:b/>
          <w:i/>
          <w:color w:val="008080"/>
          <w:sz w:val="22"/>
        </w:rPr>
        <w:t xml:space="preserve">G = </w:t>
      </w:r>
      <w:r w:rsidRPr="00993B79">
        <w:rPr>
          <w:i/>
          <w:color w:val="FF0000"/>
        </w:rPr>
        <w:t>MAX(</w:t>
      </w:r>
      <w:proofErr w:type="gramStart"/>
      <w:r w:rsidRPr="00993B79">
        <w:rPr>
          <w:i/>
          <w:color w:val="FF0000"/>
        </w:rPr>
        <w:t>G,GC</w:t>
      </w:r>
      <w:proofErr w:type="gramEnd"/>
      <w:r w:rsidRPr="00993B79">
        <w:rPr>
          <w:i/>
          <w:color w:val="FF0000"/>
        </w:rPr>
        <w:t xml:space="preserve">) = </w:t>
      </w:r>
      <w:r w:rsidRPr="00993B79">
        <w:rPr>
          <w:b/>
          <w:color w:val="008000"/>
        </w:rPr>
        <w:t>0.01307</w:t>
      </w:r>
    </w:p>
    <w:p w14:paraId="285A535E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Сумма выбросов, т/год (3.2.4), </w:t>
      </w:r>
      <w:r w:rsidRPr="00993B79">
        <w:rPr>
          <w:b/>
          <w:i/>
          <w:color w:val="008080"/>
          <w:sz w:val="22"/>
        </w:rPr>
        <w:t xml:space="preserve">M = </w:t>
      </w:r>
      <w:r w:rsidRPr="00993B79">
        <w:rPr>
          <w:i/>
          <w:color w:val="FF0000"/>
        </w:rPr>
        <w:t xml:space="preserve">M + MC = </w:t>
      </w:r>
      <w:r w:rsidRPr="00993B79">
        <w:rPr>
          <w:b/>
          <w:color w:val="800000"/>
        </w:rPr>
        <w:t xml:space="preserve">0 + 0.000726 = </w:t>
      </w:r>
      <w:r w:rsidRPr="00993B79">
        <w:rPr>
          <w:b/>
          <w:color w:val="008000"/>
        </w:rPr>
        <w:t>0.000726</w:t>
      </w:r>
    </w:p>
    <w:p w14:paraId="285A535F" w14:textId="77777777" w:rsidR="00602AB1" w:rsidRPr="00993B79" w:rsidRDefault="00602AB1" w:rsidP="00602AB1">
      <w:pPr>
        <w:rPr>
          <w:b/>
          <w:color w:val="008000"/>
        </w:rPr>
      </w:pPr>
    </w:p>
    <w:p w14:paraId="285A5360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п.3.1.Погрузочно-разгрузочные работы, пересыпки пылящих материалов</w:t>
      </w:r>
    </w:p>
    <w:p w14:paraId="285A5361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 xml:space="preserve">Материал: </w:t>
      </w:r>
      <w:r w:rsidR="009E149B" w:rsidRPr="00993B79">
        <w:rPr>
          <w:color w:val="000000"/>
          <w:sz w:val="22"/>
        </w:rPr>
        <w:t xml:space="preserve">Тиомочевина </w:t>
      </w:r>
    </w:p>
    <w:p w14:paraId="285A5362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Весовая доля пылевой фракции в материале (табл.3.1.1), </w:t>
      </w:r>
      <w:r w:rsidRPr="00993B79">
        <w:rPr>
          <w:b/>
          <w:i/>
          <w:color w:val="008080"/>
          <w:sz w:val="22"/>
        </w:rPr>
        <w:t xml:space="preserve">K1 = </w:t>
      </w:r>
      <w:r w:rsidRPr="00993B79">
        <w:rPr>
          <w:b/>
          <w:color w:val="008000"/>
        </w:rPr>
        <w:t>0.04</w:t>
      </w:r>
    </w:p>
    <w:p w14:paraId="285A5363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Доля пыли, переходящей в аэрозоль (табл.3.1.1), </w:t>
      </w:r>
      <w:r w:rsidRPr="00993B79">
        <w:rPr>
          <w:b/>
          <w:i/>
          <w:color w:val="008080"/>
          <w:sz w:val="22"/>
        </w:rPr>
        <w:t xml:space="preserve">K2 = </w:t>
      </w:r>
      <w:r w:rsidRPr="00993B79">
        <w:rPr>
          <w:b/>
          <w:color w:val="008000"/>
        </w:rPr>
        <w:t>0.02</w:t>
      </w:r>
    </w:p>
    <w:p w14:paraId="285A5364" w14:textId="77777777" w:rsidR="00602AB1" w:rsidRPr="00993B79" w:rsidRDefault="00602AB1" w:rsidP="00602AB1">
      <w:pPr>
        <w:rPr>
          <w:b/>
          <w:color w:val="008000"/>
        </w:rPr>
      </w:pPr>
    </w:p>
    <w:p w14:paraId="285A5365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 xml:space="preserve">Примесь: </w:t>
      </w:r>
      <w:r w:rsidR="009E149B" w:rsidRPr="00993B79">
        <w:rPr>
          <w:b/>
          <w:i/>
          <w:color w:val="FF00FF"/>
        </w:rPr>
        <w:t>1724</w:t>
      </w:r>
      <w:r w:rsidR="009E149B" w:rsidRPr="00993B79">
        <w:rPr>
          <w:b/>
          <w:i/>
          <w:color w:val="FF00FF"/>
        </w:rPr>
        <w:tab/>
      </w:r>
      <w:proofErr w:type="spellStart"/>
      <w:r w:rsidR="009E149B" w:rsidRPr="00993B79">
        <w:rPr>
          <w:b/>
          <w:i/>
          <w:color w:val="FF00FF"/>
        </w:rPr>
        <w:t>Тиокарбамид</w:t>
      </w:r>
      <w:proofErr w:type="spellEnd"/>
      <w:r w:rsidR="009E149B" w:rsidRPr="00993B79">
        <w:rPr>
          <w:b/>
          <w:i/>
          <w:color w:val="FF00FF"/>
        </w:rPr>
        <w:t xml:space="preserve"> (Тиомочевина)</w:t>
      </w:r>
    </w:p>
    <w:p w14:paraId="285A5366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Степень открытости: с 4-х сторон</w:t>
      </w:r>
    </w:p>
    <w:p w14:paraId="285A5367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lastRenderedPageBreak/>
        <w:t xml:space="preserve">Коэффициент, учитывающий степень защищенности узла (табл.3.1.3), </w:t>
      </w:r>
      <w:r w:rsidRPr="00993B79">
        <w:rPr>
          <w:b/>
          <w:i/>
          <w:color w:val="008080"/>
          <w:sz w:val="22"/>
        </w:rPr>
        <w:t xml:space="preserve">K4 = </w:t>
      </w:r>
      <w:r w:rsidRPr="00993B79">
        <w:rPr>
          <w:b/>
          <w:color w:val="008000"/>
        </w:rPr>
        <w:t>1</w:t>
      </w:r>
    </w:p>
    <w:p w14:paraId="285A5368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Скорость ветра (среднегодовая), м/с, </w:t>
      </w:r>
      <w:r w:rsidRPr="00993B79">
        <w:rPr>
          <w:b/>
          <w:i/>
          <w:color w:val="008080"/>
          <w:sz w:val="22"/>
        </w:rPr>
        <w:t xml:space="preserve">G3SR = </w:t>
      </w:r>
      <w:r w:rsidRPr="00993B79">
        <w:rPr>
          <w:b/>
          <w:color w:val="008000"/>
        </w:rPr>
        <w:t>2.6</w:t>
      </w:r>
    </w:p>
    <w:p w14:paraId="285A5369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Коэфф</w:t>
      </w:r>
      <w:proofErr w:type="spellEnd"/>
      <w:r w:rsidRPr="00993B79">
        <w:rPr>
          <w:color w:val="000000"/>
          <w:sz w:val="22"/>
        </w:rPr>
        <w:t xml:space="preserve">., учитывающий среднегодовую скорость ветра (табл.3.1.2), </w:t>
      </w:r>
      <w:r w:rsidRPr="00993B79">
        <w:rPr>
          <w:b/>
          <w:i/>
          <w:color w:val="008080"/>
          <w:sz w:val="22"/>
        </w:rPr>
        <w:t xml:space="preserve">K3SR = </w:t>
      </w:r>
      <w:r w:rsidRPr="00993B79">
        <w:rPr>
          <w:b/>
          <w:color w:val="008000"/>
        </w:rPr>
        <w:t>1.2</w:t>
      </w:r>
    </w:p>
    <w:p w14:paraId="285A536A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Скорость ветра (максимальная), м/c, </w:t>
      </w:r>
      <w:r w:rsidRPr="00993B79">
        <w:rPr>
          <w:b/>
          <w:i/>
          <w:color w:val="008080"/>
          <w:sz w:val="22"/>
        </w:rPr>
        <w:t xml:space="preserve">G3 = </w:t>
      </w:r>
      <w:r w:rsidRPr="00993B79">
        <w:rPr>
          <w:b/>
          <w:color w:val="008000"/>
        </w:rPr>
        <w:t>6</w:t>
      </w:r>
    </w:p>
    <w:p w14:paraId="285A536B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Коэфф</w:t>
      </w:r>
      <w:proofErr w:type="spellEnd"/>
      <w:r w:rsidRPr="00993B79">
        <w:rPr>
          <w:color w:val="000000"/>
          <w:sz w:val="22"/>
        </w:rPr>
        <w:t xml:space="preserve">., учитывающий максимальную скорость ветра (табл.3.1.2), </w:t>
      </w:r>
      <w:r w:rsidRPr="00993B79">
        <w:rPr>
          <w:b/>
          <w:i/>
          <w:color w:val="008080"/>
          <w:sz w:val="22"/>
        </w:rPr>
        <w:t xml:space="preserve">K3 = </w:t>
      </w:r>
      <w:r w:rsidRPr="00993B79">
        <w:rPr>
          <w:b/>
          <w:color w:val="008000"/>
        </w:rPr>
        <w:t>1.4</w:t>
      </w:r>
    </w:p>
    <w:p w14:paraId="285A536C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Влажность материала, %, </w:t>
      </w:r>
      <w:r w:rsidRPr="00993B79">
        <w:rPr>
          <w:b/>
          <w:i/>
          <w:color w:val="008080"/>
          <w:sz w:val="22"/>
        </w:rPr>
        <w:t xml:space="preserve">VL = </w:t>
      </w:r>
      <w:r w:rsidRPr="00993B79">
        <w:rPr>
          <w:b/>
          <w:color w:val="008000"/>
        </w:rPr>
        <w:t>0.5</w:t>
      </w:r>
    </w:p>
    <w:p w14:paraId="285A536D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Коэфф</w:t>
      </w:r>
      <w:proofErr w:type="spellEnd"/>
      <w:r w:rsidRPr="00993B79">
        <w:rPr>
          <w:color w:val="000000"/>
          <w:sz w:val="22"/>
        </w:rPr>
        <w:t xml:space="preserve">., учитывающий влажность материала (табл.3.1.4), </w:t>
      </w:r>
      <w:r w:rsidRPr="00993B79">
        <w:rPr>
          <w:b/>
          <w:i/>
          <w:color w:val="008080"/>
          <w:sz w:val="22"/>
        </w:rPr>
        <w:t xml:space="preserve">K5 = </w:t>
      </w:r>
      <w:r w:rsidRPr="00993B79">
        <w:rPr>
          <w:b/>
          <w:color w:val="008000"/>
        </w:rPr>
        <w:t>1</w:t>
      </w:r>
    </w:p>
    <w:p w14:paraId="285A536E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Размер куска материала, мм, </w:t>
      </w:r>
      <w:r w:rsidRPr="00993B79">
        <w:rPr>
          <w:b/>
          <w:i/>
          <w:color w:val="008080"/>
          <w:sz w:val="22"/>
        </w:rPr>
        <w:t xml:space="preserve">G7 = </w:t>
      </w:r>
      <w:r w:rsidRPr="00993B79">
        <w:rPr>
          <w:b/>
          <w:color w:val="008000"/>
        </w:rPr>
        <w:t>50</w:t>
      </w:r>
    </w:p>
    <w:p w14:paraId="285A536F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993B79">
        <w:rPr>
          <w:b/>
          <w:i/>
          <w:color w:val="008080"/>
          <w:sz w:val="22"/>
        </w:rPr>
        <w:t xml:space="preserve">K7 = </w:t>
      </w:r>
      <w:r w:rsidRPr="00993B79">
        <w:rPr>
          <w:b/>
          <w:color w:val="008000"/>
        </w:rPr>
        <w:t>0.4</w:t>
      </w:r>
    </w:p>
    <w:p w14:paraId="285A5370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Высота падения материала, м, </w:t>
      </w:r>
      <w:r w:rsidRPr="00993B79">
        <w:rPr>
          <w:b/>
          <w:i/>
          <w:color w:val="008080"/>
          <w:sz w:val="22"/>
        </w:rPr>
        <w:t xml:space="preserve">GB = </w:t>
      </w:r>
      <w:r w:rsidRPr="00993B79">
        <w:rPr>
          <w:b/>
          <w:color w:val="008000"/>
        </w:rPr>
        <w:t>2</w:t>
      </w:r>
    </w:p>
    <w:p w14:paraId="285A5371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Коэффициент, учитывающий высоту падения материала (табл.3.1.7), </w:t>
      </w:r>
      <w:r w:rsidRPr="00993B79">
        <w:rPr>
          <w:b/>
          <w:i/>
          <w:color w:val="008080"/>
          <w:sz w:val="22"/>
        </w:rPr>
        <w:t xml:space="preserve">B = </w:t>
      </w:r>
      <w:r w:rsidRPr="00993B79">
        <w:rPr>
          <w:b/>
          <w:color w:val="008000"/>
        </w:rPr>
        <w:t>0.7</w:t>
      </w:r>
    </w:p>
    <w:p w14:paraId="285A5372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Суммарное количество перерабатываемого материала, т/час, </w:t>
      </w:r>
      <w:r w:rsidRPr="00993B79">
        <w:rPr>
          <w:b/>
          <w:i/>
          <w:color w:val="008080"/>
          <w:sz w:val="22"/>
        </w:rPr>
        <w:t xml:space="preserve">GMAX = </w:t>
      </w:r>
      <w:r w:rsidRPr="00993B79">
        <w:rPr>
          <w:b/>
          <w:color w:val="008000"/>
        </w:rPr>
        <w:t>1.5</w:t>
      </w:r>
    </w:p>
    <w:p w14:paraId="285A5373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Суммарное количество перерабатываемого материала, т/год, </w:t>
      </w:r>
      <w:r w:rsidRPr="00993B79">
        <w:rPr>
          <w:b/>
          <w:i/>
          <w:color w:val="008080"/>
          <w:sz w:val="22"/>
        </w:rPr>
        <w:t xml:space="preserve">GGOD = </w:t>
      </w:r>
      <w:r w:rsidRPr="00993B79">
        <w:rPr>
          <w:b/>
          <w:color w:val="008000"/>
        </w:rPr>
        <w:t>27</w:t>
      </w:r>
    </w:p>
    <w:p w14:paraId="285A5374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993B79">
        <w:rPr>
          <w:b/>
          <w:i/>
          <w:color w:val="008080"/>
          <w:sz w:val="22"/>
        </w:rPr>
        <w:t xml:space="preserve">NJ = </w:t>
      </w:r>
      <w:r w:rsidRPr="00993B79">
        <w:rPr>
          <w:b/>
          <w:color w:val="008000"/>
        </w:rPr>
        <w:t>0.9</w:t>
      </w:r>
    </w:p>
    <w:p w14:paraId="285A5375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Вид работ: Разгрузка</w:t>
      </w:r>
    </w:p>
    <w:p w14:paraId="285A5376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выброс, г/с (3.1.1), </w:t>
      </w:r>
      <w:r w:rsidRPr="00993B79">
        <w:rPr>
          <w:b/>
          <w:i/>
          <w:color w:val="008080"/>
          <w:sz w:val="22"/>
        </w:rPr>
        <w:t xml:space="preserve">GC = </w:t>
      </w:r>
      <w:r w:rsidRPr="00993B79">
        <w:rPr>
          <w:i/>
          <w:color w:val="FF0000"/>
        </w:rPr>
        <w:t>K1 · K2 · K3 · K4 · K5 · K7 · K8 · K9 · KE · B · GMAX · 10</w:t>
      </w:r>
      <w:r w:rsidRPr="00993B79">
        <w:rPr>
          <w:i/>
          <w:color w:val="FF0000"/>
          <w:vertAlign w:val="superscript"/>
        </w:rPr>
        <w:t>6</w:t>
      </w:r>
      <w:r w:rsidRPr="00993B79">
        <w:rPr>
          <w:i/>
          <w:color w:val="FF0000"/>
        </w:rPr>
        <w:t xml:space="preserve"> / 3600 · (1-NJ) = </w:t>
      </w:r>
      <w:r w:rsidRPr="00993B79">
        <w:rPr>
          <w:b/>
          <w:color w:val="800000"/>
        </w:rPr>
        <w:t>0.04 · 0.02 · 1.4 · 1 · 1 · 0.4 · 1 · 1 · 1 · 0.7 · 1.5 · 10</w:t>
      </w:r>
      <w:r w:rsidRPr="00993B79">
        <w:rPr>
          <w:b/>
          <w:color w:val="800000"/>
          <w:vertAlign w:val="superscript"/>
        </w:rPr>
        <w:t>6</w:t>
      </w:r>
      <w:r w:rsidRPr="00993B79">
        <w:rPr>
          <w:b/>
          <w:color w:val="800000"/>
        </w:rPr>
        <w:t xml:space="preserve"> / 3600 · (</w:t>
      </w:r>
      <w:proofErr w:type="gramStart"/>
      <w:r w:rsidRPr="00993B79">
        <w:rPr>
          <w:b/>
          <w:color w:val="800000"/>
        </w:rPr>
        <w:t>1-0</w:t>
      </w:r>
      <w:proofErr w:type="gramEnd"/>
      <w:r w:rsidRPr="00993B79">
        <w:rPr>
          <w:b/>
          <w:color w:val="800000"/>
        </w:rPr>
        <w:t xml:space="preserve">.9) = </w:t>
      </w:r>
      <w:r w:rsidRPr="00993B79">
        <w:rPr>
          <w:b/>
          <w:color w:val="008000"/>
        </w:rPr>
        <w:t>0.01307</w:t>
      </w:r>
    </w:p>
    <w:p w14:paraId="285A5377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выброс, т/год (3.1.2), </w:t>
      </w:r>
      <w:r w:rsidRPr="00993B79">
        <w:rPr>
          <w:b/>
          <w:i/>
          <w:color w:val="008080"/>
          <w:sz w:val="22"/>
        </w:rPr>
        <w:t xml:space="preserve">MC = </w:t>
      </w:r>
      <w:r w:rsidRPr="00993B79">
        <w:rPr>
          <w:i/>
          <w:color w:val="FF0000"/>
        </w:rPr>
        <w:t xml:space="preserve">K1 · K2 · K3SR · K4 · K5 · K7 · K8 · K9 · KE · B · GGOD · (1-NJ) = </w:t>
      </w:r>
      <w:r w:rsidRPr="00993B79">
        <w:rPr>
          <w:b/>
          <w:color w:val="800000"/>
        </w:rPr>
        <w:t xml:space="preserve">0.04 · 0.02 · 1.2 · 1 · 1 · 0.4 · 1 · 1 · 1 · 0.7 · 27 · (1-0.9) = </w:t>
      </w:r>
      <w:r w:rsidRPr="00993B79">
        <w:rPr>
          <w:b/>
          <w:color w:val="008000"/>
        </w:rPr>
        <w:t>0.000726</w:t>
      </w:r>
    </w:p>
    <w:p w14:paraId="285A5378" w14:textId="77777777" w:rsidR="00602AB1" w:rsidRPr="00993B79" w:rsidRDefault="00602AB1" w:rsidP="00602AB1">
      <w:pPr>
        <w:rPr>
          <w:color w:val="000000"/>
          <w:sz w:val="22"/>
        </w:rPr>
      </w:pPr>
    </w:p>
    <w:p w14:paraId="285A5379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выброс, г/с (3.2.1), </w:t>
      </w:r>
      <w:r w:rsidRPr="00993B79">
        <w:rPr>
          <w:b/>
          <w:i/>
          <w:color w:val="008080"/>
          <w:sz w:val="22"/>
        </w:rPr>
        <w:t xml:space="preserve">G = </w:t>
      </w:r>
      <w:r w:rsidRPr="00993B79">
        <w:rPr>
          <w:i/>
          <w:color w:val="FF0000"/>
        </w:rPr>
        <w:t>MAX(</w:t>
      </w:r>
      <w:proofErr w:type="gramStart"/>
      <w:r w:rsidRPr="00993B79">
        <w:rPr>
          <w:i/>
          <w:color w:val="FF0000"/>
        </w:rPr>
        <w:t>G,GC</w:t>
      </w:r>
      <w:proofErr w:type="gramEnd"/>
      <w:r w:rsidRPr="00993B79">
        <w:rPr>
          <w:i/>
          <w:color w:val="FF0000"/>
        </w:rPr>
        <w:t xml:space="preserve">) = </w:t>
      </w:r>
      <w:r w:rsidRPr="00993B79">
        <w:rPr>
          <w:b/>
          <w:color w:val="008000"/>
        </w:rPr>
        <w:t>0.01307</w:t>
      </w:r>
    </w:p>
    <w:p w14:paraId="285A537A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Сумма выбросов, т/год (3.2.4), </w:t>
      </w:r>
      <w:r w:rsidRPr="00993B79">
        <w:rPr>
          <w:b/>
          <w:i/>
          <w:color w:val="008080"/>
          <w:sz w:val="22"/>
        </w:rPr>
        <w:t xml:space="preserve">M = </w:t>
      </w:r>
      <w:r w:rsidRPr="00993B79">
        <w:rPr>
          <w:i/>
          <w:color w:val="FF0000"/>
        </w:rPr>
        <w:t xml:space="preserve">M + MC = </w:t>
      </w:r>
      <w:r w:rsidRPr="00993B79">
        <w:rPr>
          <w:b/>
          <w:color w:val="800000"/>
        </w:rPr>
        <w:t xml:space="preserve">0.000726 + 0.000726 = </w:t>
      </w:r>
      <w:r w:rsidRPr="00993B79">
        <w:rPr>
          <w:b/>
          <w:color w:val="008000"/>
        </w:rPr>
        <w:t>0.001452</w:t>
      </w:r>
    </w:p>
    <w:p w14:paraId="285A537B" w14:textId="77777777" w:rsidR="00602AB1" w:rsidRPr="00993B79" w:rsidRDefault="00602AB1" w:rsidP="00602AB1">
      <w:pPr>
        <w:rPr>
          <w:b/>
          <w:color w:val="008000"/>
        </w:rPr>
      </w:pPr>
    </w:p>
    <w:p w14:paraId="285A537C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С учетом коэффициента гравитационного осаждения</w:t>
      </w:r>
    </w:p>
    <w:p w14:paraId="285A537D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выброс, т/год, </w:t>
      </w:r>
      <w:r w:rsidRPr="00993B79">
        <w:rPr>
          <w:b/>
          <w:i/>
          <w:color w:val="008080"/>
          <w:sz w:val="22"/>
        </w:rPr>
        <w:t xml:space="preserve">M = </w:t>
      </w:r>
      <w:r w:rsidRPr="00993B79">
        <w:rPr>
          <w:i/>
          <w:color w:val="FF0000"/>
        </w:rPr>
        <w:t xml:space="preserve">KOC · M = </w:t>
      </w:r>
      <w:r w:rsidRPr="00993B79">
        <w:rPr>
          <w:b/>
          <w:color w:val="800000"/>
        </w:rPr>
        <w:t xml:space="preserve">0.4 · 0.001452 = </w:t>
      </w:r>
      <w:r w:rsidRPr="00993B79">
        <w:rPr>
          <w:b/>
          <w:color w:val="008000"/>
        </w:rPr>
        <w:t>0.000581</w:t>
      </w:r>
    </w:p>
    <w:p w14:paraId="285A537E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выброс, </w:t>
      </w:r>
      <w:r w:rsidRPr="00993B79">
        <w:rPr>
          <w:b/>
          <w:i/>
          <w:color w:val="008080"/>
          <w:sz w:val="22"/>
        </w:rPr>
        <w:t xml:space="preserve">G = </w:t>
      </w:r>
      <w:r w:rsidRPr="00993B79">
        <w:rPr>
          <w:i/>
          <w:color w:val="FF0000"/>
        </w:rPr>
        <w:t xml:space="preserve">KOC · G = </w:t>
      </w:r>
      <w:r w:rsidRPr="00993B79">
        <w:rPr>
          <w:b/>
          <w:color w:val="800000"/>
        </w:rPr>
        <w:t xml:space="preserve">0.4 · 0.01307 = </w:t>
      </w:r>
      <w:r w:rsidRPr="00993B79">
        <w:rPr>
          <w:b/>
          <w:color w:val="008000"/>
        </w:rPr>
        <w:t>0.00523</w:t>
      </w:r>
    </w:p>
    <w:p w14:paraId="285A537F" w14:textId="77777777" w:rsidR="00602AB1" w:rsidRPr="00993B79" w:rsidRDefault="00602AB1" w:rsidP="00602AB1">
      <w:pPr>
        <w:rPr>
          <w:b/>
          <w:color w:val="008000"/>
        </w:rPr>
      </w:pPr>
    </w:p>
    <w:p w14:paraId="285A5380" w14:textId="77777777" w:rsidR="00602AB1" w:rsidRPr="00993B79" w:rsidRDefault="00602AB1" w:rsidP="00602AB1">
      <w:pPr>
        <w:rPr>
          <w:b/>
          <w:i/>
          <w:color w:val="800080"/>
        </w:rPr>
      </w:pPr>
      <w:r w:rsidRPr="00993B79">
        <w:rPr>
          <w:b/>
          <w:i/>
          <w:color w:val="800080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7"/>
        <w:gridCol w:w="8101"/>
        <w:gridCol w:w="3149"/>
        <w:gridCol w:w="3373"/>
      </w:tblGrid>
      <w:tr w:rsidR="00602AB1" w:rsidRPr="00993B79" w14:paraId="285A5385" w14:textId="77777777" w:rsidTr="009E149B"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381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Код</w:t>
            </w:r>
          </w:p>
        </w:tc>
        <w:tc>
          <w:tcPr>
            <w:tcW w:w="2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382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Наименование ЗВ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383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Выброс г/с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384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Выброс т/год</w:t>
            </w:r>
          </w:p>
        </w:tc>
      </w:tr>
      <w:tr w:rsidR="009E149B" w:rsidRPr="00993B79" w14:paraId="285A538A" w14:textId="77777777" w:rsidTr="009E149B"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386" w14:textId="77777777" w:rsidR="009E149B" w:rsidRPr="00993B79" w:rsidRDefault="009E149B" w:rsidP="009E149B">
            <w:pPr>
              <w:jc w:val="right"/>
              <w:rPr>
                <w:sz w:val="20"/>
                <w:szCs w:val="20"/>
              </w:rPr>
            </w:pPr>
            <w:r w:rsidRPr="00993B79">
              <w:rPr>
                <w:sz w:val="20"/>
                <w:szCs w:val="20"/>
              </w:rPr>
              <w:t>1724</w:t>
            </w:r>
          </w:p>
        </w:tc>
        <w:tc>
          <w:tcPr>
            <w:tcW w:w="2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387" w14:textId="77777777" w:rsidR="009E149B" w:rsidRPr="00993B79" w:rsidRDefault="009E149B" w:rsidP="009E149B">
            <w:pPr>
              <w:rPr>
                <w:sz w:val="20"/>
                <w:szCs w:val="20"/>
              </w:rPr>
            </w:pPr>
            <w:proofErr w:type="spellStart"/>
            <w:r w:rsidRPr="00993B79">
              <w:rPr>
                <w:sz w:val="20"/>
                <w:szCs w:val="20"/>
              </w:rPr>
              <w:t>Тиокарбамид</w:t>
            </w:r>
            <w:proofErr w:type="spellEnd"/>
            <w:r w:rsidRPr="00993B79">
              <w:rPr>
                <w:sz w:val="20"/>
                <w:szCs w:val="20"/>
              </w:rPr>
              <w:t xml:space="preserve"> (Тиомочевина) 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388" w14:textId="77777777" w:rsidR="009E149B" w:rsidRPr="00993B79" w:rsidRDefault="009E149B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0.00523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389" w14:textId="77777777" w:rsidR="009E149B" w:rsidRPr="00993B79" w:rsidRDefault="009E149B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0.000581</w:t>
            </w:r>
          </w:p>
        </w:tc>
      </w:tr>
    </w:tbl>
    <w:p w14:paraId="285A538B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1. Методика расчета выбросов загрязняющих веществ в атмосферу от объектов 4 категории</w:t>
      </w:r>
    </w:p>
    <w:p w14:paraId="285A538C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п.6. Расчет выбросов загрязняющих веществ в атмосферу от химических лабораторий</w:t>
      </w:r>
    </w:p>
    <w:p w14:paraId="285A538D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Приложение № 7 к Приказу Министра охраны окружающей среды и водных ресурсов Республики Казахстан от 12.06.2014 г. № 221-Ґ</w:t>
      </w:r>
    </w:p>
    <w:p w14:paraId="285A538E" w14:textId="77777777" w:rsidR="00602AB1" w:rsidRPr="00993B79" w:rsidRDefault="00602AB1" w:rsidP="00602AB1">
      <w:pPr>
        <w:rPr>
          <w:color w:val="000000"/>
          <w:sz w:val="22"/>
        </w:rPr>
      </w:pPr>
    </w:p>
    <w:p w14:paraId="285A538F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Оборудование: Химическая лаборатория. Шкаф вытяжной химический ШВ-4.2 (ШВ-3,3)</w:t>
      </w:r>
    </w:p>
    <w:p w14:paraId="285A5390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Чистое время работы одного шкафа, час/год, </w:t>
      </w:r>
      <w:r w:rsidRPr="00993B79">
        <w:rPr>
          <w:b/>
          <w:i/>
          <w:color w:val="008080"/>
          <w:sz w:val="22"/>
        </w:rPr>
        <w:t xml:space="preserve">_T_ = </w:t>
      </w:r>
      <w:r w:rsidRPr="00993B79">
        <w:rPr>
          <w:b/>
          <w:color w:val="008000"/>
        </w:rPr>
        <w:t>220</w:t>
      </w:r>
    </w:p>
    <w:p w14:paraId="285A5391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lastRenderedPageBreak/>
        <w:t xml:space="preserve">Общее количество таких шкафов, шт., </w:t>
      </w:r>
      <w:r w:rsidRPr="00993B79">
        <w:rPr>
          <w:b/>
          <w:i/>
          <w:color w:val="008080"/>
          <w:sz w:val="22"/>
        </w:rPr>
        <w:t xml:space="preserve">_KOLIV_ = </w:t>
      </w:r>
      <w:r w:rsidRPr="00993B79">
        <w:rPr>
          <w:b/>
          <w:color w:val="008000"/>
        </w:rPr>
        <w:t>1</w:t>
      </w:r>
    </w:p>
    <w:p w14:paraId="285A5392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Количество одновременно работающих шкафов, шт., </w:t>
      </w:r>
      <w:r w:rsidRPr="00993B79">
        <w:rPr>
          <w:b/>
          <w:i/>
          <w:color w:val="008080"/>
          <w:sz w:val="22"/>
        </w:rPr>
        <w:t xml:space="preserve">K1 = </w:t>
      </w:r>
      <w:r w:rsidRPr="00993B79">
        <w:rPr>
          <w:b/>
          <w:color w:val="008000"/>
        </w:rPr>
        <w:t>1</w:t>
      </w:r>
    </w:p>
    <w:p w14:paraId="285A5393" w14:textId="77777777" w:rsidR="00602AB1" w:rsidRPr="00993B79" w:rsidRDefault="00602AB1" w:rsidP="00602AB1">
      <w:pPr>
        <w:rPr>
          <w:b/>
          <w:color w:val="008000"/>
        </w:rPr>
      </w:pPr>
    </w:p>
    <w:p w14:paraId="285A5394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>Примесь: 1555 Уксусная кислота (Этановая кислота) (586)</w:t>
      </w:r>
    </w:p>
    <w:p w14:paraId="285A5395" w14:textId="77777777" w:rsidR="00602AB1" w:rsidRPr="00993B79" w:rsidRDefault="00602AB1" w:rsidP="00602AB1">
      <w:pPr>
        <w:rPr>
          <w:b/>
          <w:i/>
          <w:color w:val="FF00FF"/>
        </w:rPr>
      </w:pPr>
    </w:p>
    <w:p w14:paraId="285A5396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Удельный выброс, г/с (табл. 6.1), </w:t>
      </w:r>
      <w:r w:rsidRPr="00993B79">
        <w:rPr>
          <w:b/>
          <w:i/>
          <w:color w:val="008080"/>
          <w:sz w:val="22"/>
        </w:rPr>
        <w:t xml:space="preserve">Q = </w:t>
      </w:r>
      <w:r w:rsidRPr="00993B79">
        <w:rPr>
          <w:b/>
          <w:color w:val="008000"/>
        </w:rPr>
        <w:t>0.000192</w:t>
      </w:r>
    </w:p>
    <w:p w14:paraId="285A5397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выброс, г/с (2.1), </w:t>
      </w:r>
      <w:r w:rsidRPr="00993B79">
        <w:rPr>
          <w:b/>
          <w:i/>
          <w:color w:val="008080"/>
          <w:sz w:val="22"/>
        </w:rPr>
        <w:t xml:space="preserve">G = </w:t>
      </w:r>
      <w:r w:rsidRPr="00993B79">
        <w:rPr>
          <w:i/>
          <w:color w:val="FF0000"/>
        </w:rPr>
        <w:t xml:space="preserve">Q · K1 = </w:t>
      </w:r>
      <w:r w:rsidRPr="00993B79">
        <w:rPr>
          <w:b/>
          <w:color w:val="800000"/>
        </w:rPr>
        <w:t xml:space="preserve">0.000192 · 1 = </w:t>
      </w:r>
      <w:r w:rsidRPr="00993B79">
        <w:rPr>
          <w:b/>
          <w:color w:val="008000"/>
        </w:rPr>
        <w:t>0.000192</w:t>
      </w:r>
    </w:p>
    <w:p w14:paraId="285A5398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выброс, г/с, </w:t>
      </w:r>
      <w:r w:rsidRPr="00993B79">
        <w:rPr>
          <w:b/>
          <w:i/>
          <w:color w:val="008080"/>
          <w:sz w:val="22"/>
        </w:rPr>
        <w:t xml:space="preserve">_G_ = </w:t>
      </w:r>
      <w:r w:rsidRPr="00993B79">
        <w:rPr>
          <w:b/>
          <w:color w:val="008000"/>
        </w:rPr>
        <w:t>0.000192</w:t>
      </w:r>
    </w:p>
    <w:p w14:paraId="285A5399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выброс, т/год (2.11), </w:t>
      </w:r>
      <w:r w:rsidRPr="00993B79">
        <w:rPr>
          <w:b/>
          <w:i/>
          <w:color w:val="008080"/>
          <w:sz w:val="22"/>
        </w:rPr>
        <w:t xml:space="preserve">_M_ = </w:t>
      </w:r>
      <w:r w:rsidRPr="00993B79">
        <w:rPr>
          <w:i/>
          <w:color w:val="FF0000"/>
        </w:rPr>
        <w:t>Q · _T_ · 3600 · _KOLIV_ / 10</w:t>
      </w:r>
      <w:r w:rsidRPr="00993B79">
        <w:rPr>
          <w:i/>
          <w:color w:val="FF0000"/>
          <w:vertAlign w:val="superscript"/>
        </w:rPr>
        <w:t>6</w:t>
      </w:r>
      <w:r w:rsidRPr="00993B79">
        <w:rPr>
          <w:i/>
          <w:color w:val="FF0000"/>
        </w:rPr>
        <w:t xml:space="preserve"> = </w:t>
      </w:r>
      <w:r w:rsidRPr="00993B79">
        <w:rPr>
          <w:b/>
          <w:color w:val="800000"/>
        </w:rPr>
        <w:t>0.000192 · 220 · 3600 · 1 / 10</w:t>
      </w:r>
      <w:r w:rsidRPr="00993B79">
        <w:rPr>
          <w:b/>
          <w:color w:val="800000"/>
          <w:vertAlign w:val="superscript"/>
        </w:rPr>
        <w:t>6</w:t>
      </w:r>
      <w:r w:rsidRPr="00993B79">
        <w:rPr>
          <w:b/>
          <w:color w:val="800000"/>
        </w:rPr>
        <w:t xml:space="preserve"> = </w:t>
      </w:r>
      <w:r w:rsidRPr="00993B79">
        <w:rPr>
          <w:b/>
          <w:color w:val="008000"/>
        </w:rPr>
        <w:t>0.000152064</w:t>
      </w:r>
    </w:p>
    <w:p w14:paraId="285A539A" w14:textId="77777777" w:rsidR="00602AB1" w:rsidRPr="00993B79" w:rsidRDefault="00602AB1" w:rsidP="00602AB1">
      <w:pPr>
        <w:rPr>
          <w:b/>
          <w:color w:val="008000"/>
        </w:rPr>
      </w:pPr>
    </w:p>
    <w:p w14:paraId="285A539B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3"/>
        <w:gridCol w:w="7518"/>
        <w:gridCol w:w="3395"/>
        <w:gridCol w:w="3634"/>
      </w:tblGrid>
      <w:tr w:rsidR="00602AB1" w:rsidRPr="00993B79" w14:paraId="285A53A0" w14:textId="77777777" w:rsidTr="00602AB1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39C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39D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39E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Выброс г/с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39F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Выброс т/год</w:t>
            </w:r>
          </w:p>
        </w:tc>
      </w:tr>
      <w:tr w:rsidR="00602AB1" w:rsidRPr="00993B79" w14:paraId="285A53A5" w14:textId="77777777" w:rsidTr="00602AB1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3A1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1555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3A2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Уксусная кислота (Этановая кислота) (586)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3A3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0.000192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3A4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0.000152064</w:t>
            </w:r>
          </w:p>
        </w:tc>
      </w:tr>
    </w:tbl>
    <w:p w14:paraId="285A53A6" w14:textId="77777777" w:rsidR="00602AB1" w:rsidRPr="00993B79" w:rsidRDefault="00602AB1" w:rsidP="00602AB1">
      <w:pPr>
        <w:rPr>
          <w:color w:val="000000"/>
          <w:sz w:val="22"/>
        </w:rPr>
      </w:pPr>
    </w:p>
    <w:p w14:paraId="285A53A7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Список литературы:</w:t>
      </w:r>
    </w:p>
    <w:p w14:paraId="285A53A8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285A53A9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285A53AA" w14:textId="77777777" w:rsidR="00602AB1" w:rsidRPr="00993B79" w:rsidRDefault="00602AB1" w:rsidP="00602AB1">
      <w:pPr>
        <w:rPr>
          <w:color w:val="000000"/>
          <w:sz w:val="22"/>
        </w:rPr>
      </w:pPr>
    </w:p>
    <w:p w14:paraId="285A53AB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993B79">
        <w:rPr>
          <w:b/>
          <w:i/>
          <w:color w:val="008080"/>
          <w:sz w:val="22"/>
        </w:rPr>
        <w:t xml:space="preserve">KOC = </w:t>
      </w:r>
      <w:r w:rsidRPr="00993B79">
        <w:rPr>
          <w:b/>
          <w:color w:val="008000"/>
        </w:rPr>
        <w:t>0.4</w:t>
      </w:r>
    </w:p>
    <w:p w14:paraId="285A53AC" w14:textId="77777777" w:rsidR="00602AB1" w:rsidRPr="00993B79" w:rsidRDefault="00602AB1" w:rsidP="00602AB1">
      <w:pPr>
        <w:rPr>
          <w:b/>
          <w:color w:val="008000"/>
        </w:rPr>
      </w:pPr>
    </w:p>
    <w:p w14:paraId="285A53AD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285A53AE" w14:textId="77777777" w:rsidR="00602AB1" w:rsidRPr="00993B79" w:rsidRDefault="00602AB1" w:rsidP="00602AB1">
      <w:pPr>
        <w:rPr>
          <w:color w:val="000000"/>
          <w:sz w:val="22"/>
        </w:rPr>
      </w:pPr>
    </w:p>
    <w:p w14:paraId="285A53AF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п.3.1.Погрузочно-разгрузочные работы, пересыпки пылящих материалов</w:t>
      </w:r>
    </w:p>
    <w:p w14:paraId="285A53B0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 xml:space="preserve">Материал: </w:t>
      </w:r>
      <w:r w:rsidR="009E149B" w:rsidRPr="00993B79">
        <w:rPr>
          <w:color w:val="000000"/>
          <w:sz w:val="22"/>
        </w:rPr>
        <w:t>Аммиачная селитра</w:t>
      </w:r>
    </w:p>
    <w:p w14:paraId="285A53B1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Весовая доля пылевой фракции в материале (табл.3.1.1), </w:t>
      </w:r>
      <w:r w:rsidRPr="00993B79">
        <w:rPr>
          <w:b/>
          <w:i/>
          <w:color w:val="008080"/>
          <w:sz w:val="22"/>
        </w:rPr>
        <w:t xml:space="preserve">K1 = </w:t>
      </w:r>
      <w:r w:rsidRPr="00993B79">
        <w:rPr>
          <w:b/>
          <w:color w:val="008000"/>
        </w:rPr>
        <w:t>0.04</w:t>
      </w:r>
    </w:p>
    <w:p w14:paraId="285A53B2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Доля пыли, переходящей в аэрозоль (табл.3.1.1), </w:t>
      </w:r>
      <w:r w:rsidRPr="00993B79">
        <w:rPr>
          <w:b/>
          <w:i/>
          <w:color w:val="008080"/>
          <w:sz w:val="22"/>
        </w:rPr>
        <w:t xml:space="preserve">K2 = </w:t>
      </w:r>
      <w:r w:rsidRPr="00993B79">
        <w:rPr>
          <w:b/>
          <w:color w:val="008000"/>
        </w:rPr>
        <w:t>0.02</w:t>
      </w:r>
    </w:p>
    <w:p w14:paraId="285A53B3" w14:textId="77777777" w:rsidR="00602AB1" w:rsidRPr="00993B79" w:rsidRDefault="00602AB1" w:rsidP="00602AB1">
      <w:pPr>
        <w:rPr>
          <w:b/>
          <w:color w:val="008000"/>
        </w:rPr>
      </w:pPr>
    </w:p>
    <w:p w14:paraId="285A53B4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 xml:space="preserve">Примесь: </w:t>
      </w:r>
      <w:r w:rsidR="009E149B" w:rsidRPr="00993B79">
        <w:rPr>
          <w:b/>
          <w:i/>
          <w:color w:val="FF00FF"/>
        </w:rPr>
        <w:t>0305</w:t>
      </w:r>
      <w:r w:rsidR="009E149B" w:rsidRPr="00993B79">
        <w:rPr>
          <w:b/>
          <w:i/>
          <w:color w:val="FF00FF"/>
        </w:rPr>
        <w:tab/>
        <w:t>Аммоний нитрат (Аммиачная селитра) (35)</w:t>
      </w:r>
    </w:p>
    <w:p w14:paraId="285A53B5" w14:textId="77777777" w:rsidR="00602AB1" w:rsidRPr="00993B79" w:rsidRDefault="00602AB1" w:rsidP="00602AB1">
      <w:pPr>
        <w:rPr>
          <w:b/>
          <w:i/>
          <w:color w:val="FF00FF"/>
        </w:rPr>
      </w:pPr>
    </w:p>
    <w:p w14:paraId="285A53B6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Степень открытости: с 4-х сторон</w:t>
      </w:r>
    </w:p>
    <w:p w14:paraId="285A53B7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993B79">
        <w:rPr>
          <w:b/>
          <w:i/>
          <w:color w:val="008080"/>
          <w:sz w:val="22"/>
        </w:rPr>
        <w:t xml:space="preserve">K4 = </w:t>
      </w:r>
      <w:r w:rsidRPr="00993B79">
        <w:rPr>
          <w:b/>
          <w:color w:val="008000"/>
        </w:rPr>
        <w:t>1</w:t>
      </w:r>
    </w:p>
    <w:p w14:paraId="285A53B8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Скорость ветра (среднегодовая), м/с, </w:t>
      </w:r>
      <w:r w:rsidRPr="00993B79">
        <w:rPr>
          <w:b/>
          <w:i/>
          <w:color w:val="008080"/>
          <w:sz w:val="22"/>
        </w:rPr>
        <w:t xml:space="preserve">G3SR = </w:t>
      </w:r>
      <w:r w:rsidRPr="00993B79">
        <w:rPr>
          <w:b/>
          <w:color w:val="008000"/>
        </w:rPr>
        <w:t>2.6</w:t>
      </w:r>
    </w:p>
    <w:p w14:paraId="285A53B9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Коэфф</w:t>
      </w:r>
      <w:proofErr w:type="spellEnd"/>
      <w:r w:rsidRPr="00993B79">
        <w:rPr>
          <w:color w:val="000000"/>
          <w:sz w:val="22"/>
        </w:rPr>
        <w:t xml:space="preserve">., учитывающий среднегодовую скорость ветра (табл.3.1.2), </w:t>
      </w:r>
      <w:r w:rsidRPr="00993B79">
        <w:rPr>
          <w:b/>
          <w:i/>
          <w:color w:val="008080"/>
          <w:sz w:val="22"/>
        </w:rPr>
        <w:t xml:space="preserve">K3SR = </w:t>
      </w:r>
      <w:r w:rsidRPr="00993B79">
        <w:rPr>
          <w:b/>
          <w:color w:val="008000"/>
        </w:rPr>
        <w:t>1.2</w:t>
      </w:r>
    </w:p>
    <w:p w14:paraId="285A53BA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Скорость ветра (максимальная), м/c, </w:t>
      </w:r>
      <w:r w:rsidRPr="00993B79">
        <w:rPr>
          <w:b/>
          <w:i/>
          <w:color w:val="008080"/>
          <w:sz w:val="22"/>
        </w:rPr>
        <w:t xml:space="preserve">G3 = </w:t>
      </w:r>
      <w:r w:rsidRPr="00993B79">
        <w:rPr>
          <w:b/>
          <w:color w:val="008000"/>
        </w:rPr>
        <w:t>6</w:t>
      </w:r>
    </w:p>
    <w:p w14:paraId="285A53BB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Коэфф</w:t>
      </w:r>
      <w:proofErr w:type="spellEnd"/>
      <w:r w:rsidRPr="00993B79">
        <w:rPr>
          <w:color w:val="000000"/>
          <w:sz w:val="22"/>
        </w:rPr>
        <w:t xml:space="preserve">., учитывающий максимальную скорость ветра (табл.3.1.2), </w:t>
      </w:r>
      <w:r w:rsidRPr="00993B79">
        <w:rPr>
          <w:b/>
          <w:i/>
          <w:color w:val="008080"/>
          <w:sz w:val="22"/>
        </w:rPr>
        <w:t xml:space="preserve">K3 = </w:t>
      </w:r>
      <w:r w:rsidRPr="00993B79">
        <w:rPr>
          <w:b/>
          <w:color w:val="008000"/>
        </w:rPr>
        <w:t>1.4</w:t>
      </w:r>
    </w:p>
    <w:p w14:paraId="285A53BC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lastRenderedPageBreak/>
        <w:t xml:space="preserve">Влажность материала, %, </w:t>
      </w:r>
      <w:r w:rsidRPr="00993B79">
        <w:rPr>
          <w:b/>
          <w:i/>
          <w:color w:val="008080"/>
          <w:sz w:val="22"/>
        </w:rPr>
        <w:t xml:space="preserve">VL = </w:t>
      </w:r>
      <w:r w:rsidRPr="00993B79">
        <w:rPr>
          <w:b/>
          <w:color w:val="008000"/>
        </w:rPr>
        <w:t>0.5</w:t>
      </w:r>
    </w:p>
    <w:p w14:paraId="285A53BD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Коэфф</w:t>
      </w:r>
      <w:proofErr w:type="spellEnd"/>
      <w:r w:rsidRPr="00993B79">
        <w:rPr>
          <w:color w:val="000000"/>
          <w:sz w:val="22"/>
        </w:rPr>
        <w:t xml:space="preserve">., учитывающий влажность материала (табл.3.1.4), </w:t>
      </w:r>
      <w:r w:rsidRPr="00993B79">
        <w:rPr>
          <w:b/>
          <w:i/>
          <w:color w:val="008080"/>
          <w:sz w:val="22"/>
        </w:rPr>
        <w:t xml:space="preserve">K5 = </w:t>
      </w:r>
      <w:r w:rsidRPr="00993B79">
        <w:rPr>
          <w:b/>
          <w:color w:val="008000"/>
        </w:rPr>
        <w:t>1</w:t>
      </w:r>
    </w:p>
    <w:p w14:paraId="285A53BE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Размер куска материала, мм, </w:t>
      </w:r>
      <w:r w:rsidRPr="00993B79">
        <w:rPr>
          <w:b/>
          <w:i/>
          <w:color w:val="008080"/>
          <w:sz w:val="22"/>
        </w:rPr>
        <w:t xml:space="preserve">G7 = </w:t>
      </w:r>
      <w:r w:rsidRPr="00993B79">
        <w:rPr>
          <w:b/>
          <w:color w:val="008000"/>
        </w:rPr>
        <w:t>50</w:t>
      </w:r>
    </w:p>
    <w:p w14:paraId="285A53BF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993B79">
        <w:rPr>
          <w:b/>
          <w:i/>
          <w:color w:val="008080"/>
          <w:sz w:val="22"/>
        </w:rPr>
        <w:t xml:space="preserve">K7 = </w:t>
      </w:r>
      <w:r w:rsidRPr="00993B79">
        <w:rPr>
          <w:b/>
          <w:color w:val="008000"/>
        </w:rPr>
        <w:t>0.4</w:t>
      </w:r>
    </w:p>
    <w:p w14:paraId="285A53C0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Высота падения материала, м, </w:t>
      </w:r>
      <w:r w:rsidRPr="00993B79">
        <w:rPr>
          <w:b/>
          <w:i/>
          <w:color w:val="008080"/>
          <w:sz w:val="22"/>
        </w:rPr>
        <w:t xml:space="preserve">GB = </w:t>
      </w:r>
      <w:r w:rsidRPr="00993B79">
        <w:rPr>
          <w:b/>
          <w:color w:val="008000"/>
        </w:rPr>
        <w:t>2</w:t>
      </w:r>
    </w:p>
    <w:p w14:paraId="285A53C1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Коэффициент, учитывающий высоту падения материала (табл.3.1.7), </w:t>
      </w:r>
      <w:r w:rsidRPr="00993B79">
        <w:rPr>
          <w:b/>
          <w:i/>
          <w:color w:val="008080"/>
          <w:sz w:val="22"/>
        </w:rPr>
        <w:t xml:space="preserve">B = </w:t>
      </w:r>
      <w:r w:rsidRPr="00993B79">
        <w:rPr>
          <w:b/>
          <w:color w:val="008000"/>
        </w:rPr>
        <w:t>0.7</w:t>
      </w:r>
    </w:p>
    <w:p w14:paraId="285A53C2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Суммарное количество перерабатываемого материала, т/час, </w:t>
      </w:r>
      <w:r w:rsidRPr="00993B79">
        <w:rPr>
          <w:b/>
          <w:i/>
          <w:color w:val="008080"/>
          <w:sz w:val="22"/>
        </w:rPr>
        <w:t xml:space="preserve">GMAX = </w:t>
      </w:r>
      <w:r w:rsidRPr="00993B79">
        <w:rPr>
          <w:b/>
          <w:color w:val="008000"/>
        </w:rPr>
        <w:t>12</w:t>
      </w:r>
    </w:p>
    <w:p w14:paraId="285A53C3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Суммарное количество перерабатываемого материала, т/год, </w:t>
      </w:r>
      <w:r w:rsidRPr="00993B79">
        <w:rPr>
          <w:b/>
          <w:i/>
          <w:color w:val="008080"/>
          <w:sz w:val="22"/>
        </w:rPr>
        <w:t xml:space="preserve">GGOD = </w:t>
      </w:r>
      <w:r w:rsidRPr="00993B79">
        <w:rPr>
          <w:b/>
          <w:color w:val="008000"/>
        </w:rPr>
        <w:t>14880</w:t>
      </w:r>
    </w:p>
    <w:p w14:paraId="285A53C4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993B79">
        <w:rPr>
          <w:b/>
          <w:i/>
          <w:color w:val="008080"/>
          <w:sz w:val="22"/>
        </w:rPr>
        <w:t xml:space="preserve">NJ = </w:t>
      </w:r>
      <w:r w:rsidRPr="00993B79">
        <w:rPr>
          <w:b/>
          <w:color w:val="008000"/>
        </w:rPr>
        <w:t>0.9</w:t>
      </w:r>
    </w:p>
    <w:p w14:paraId="285A53C5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Вид работ: Пересыпка</w:t>
      </w:r>
    </w:p>
    <w:p w14:paraId="285A53C6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выброс, г/с (3.1.1), </w:t>
      </w:r>
      <w:r w:rsidRPr="00993B79">
        <w:rPr>
          <w:b/>
          <w:i/>
          <w:color w:val="008080"/>
          <w:sz w:val="22"/>
        </w:rPr>
        <w:t xml:space="preserve">GC = </w:t>
      </w:r>
      <w:r w:rsidRPr="00993B79">
        <w:rPr>
          <w:i/>
          <w:color w:val="FF0000"/>
        </w:rPr>
        <w:t>K1 · K2 · K3 · K4 · K5 · K7 · K8 · K9 · KE · B · GMAX · 10</w:t>
      </w:r>
      <w:r w:rsidRPr="00993B79">
        <w:rPr>
          <w:i/>
          <w:color w:val="FF0000"/>
          <w:vertAlign w:val="superscript"/>
        </w:rPr>
        <w:t>6</w:t>
      </w:r>
      <w:r w:rsidRPr="00993B79">
        <w:rPr>
          <w:i/>
          <w:color w:val="FF0000"/>
        </w:rPr>
        <w:t xml:space="preserve"> / 3600 · (1-NJ) = </w:t>
      </w:r>
      <w:r w:rsidRPr="00993B79">
        <w:rPr>
          <w:b/>
          <w:color w:val="800000"/>
        </w:rPr>
        <w:t>0.04 · 0.02 · 1.4 · 1 · 1 · 0.4 · 1 · 1 · 1 · 0.7 · 12 · 10</w:t>
      </w:r>
      <w:r w:rsidRPr="00993B79">
        <w:rPr>
          <w:b/>
          <w:color w:val="800000"/>
          <w:vertAlign w:val="superscript"/>
        </w:rPr>
        <w:t>6</w:t>
      </w:r>
      <w:r w:rsidRPr="00993B79">
        <w:rPr>
          <w:b/>
          <w:color w:val="800000"/>
        </w:rPr>
        <w:t xml:space="preserve"> / 3600 · (</w:t>
      </w:r>
      <w:proofErr w:type="gramStart"/>
      <w:r w:rsidRPr="00993B79">
        <w:rPr>
          <w:b/>
          <w:color w:val="800000"/>
        </w:rPr>
        <w:t>1-0</w:t>
      </w:r>
      <w:proofErr w:type="gramEnd"/>
      <w:r w:rsidRPr="00993B79">
        <w:rPr>
          <w:b/>
          <w:color w:val="800000"/>
        </w:rPr>
        <w:t xml:space="preserve">.9) = </w:t>
      </w:r>
      <w:r w:rsidRPr="00993B79">
        <w:rPr>
          <w:b/>
          <w:color w:val="008000"/>
        </w:rPr>
        <w:t>0.1045</w:t>
      </w:r>
    </w:p>
    <w:p w14:paraId="285A53C7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выброс, т/год (3.1.2), </w:t>
      </w:r>
      <w:r w:rsidRPr="00993B79">
        <w:rPr>
          <w:b/>
          <w:i/>
          <w:color w:val="008080"/>
          <w:sz w:val="22"/>
        </w:rPr>
        <w:t xml:space="preserve">MC = </w:t>
      </w:r>
      <w:r w:rsidRPr="00993B79">
        <w:rPr>
          <w:i/>
          <w:color w:val="FF0000"/>
        </w:rPr>
        <w:t xml:space="preserve">K1 · K2 · K3SR · K4 · K5 · K7 · K8 · K9 · KE · B · GGOD · (1-NJ) = </w:t>
      </w:r>
      <w:r w:rsidRPr="00993B79">
        <w:rPr>
          <w:b/>
          <w:color w:val="800000"/>
        </w:rPr>
        <w:t xml:space="preserve">0.04 · 0.02 · 1.2 · 1 · 1 · 0.4 · 1 · 1 · 1 · 0.7 · 14880 · (1-0.9) = </w:t>
      </w:r>
      <w:r w:rsidRPr="00993B79">
        <w:rPr>
          <w:b/>
          <w:color w:val="008000"/>
        </w:rPr>
        <w:t>0.4</w:t>
      </w:r>
    </w:p>
    <w:p w14:paraId="285A53C8" w14:textId="77777777" w:rsidR="00602AB1" w:rsidRPr="00993B79" w:rsidRDefault="00602AB1" w:rsidP="00602AB1">
      <w:pPr>
        <w:rPr>
          <w:color w:val="000000"/>
          <w:sz w:val="22"/>
        </w:rPr>
      </w:pPr>
    </w:p>
    <w:p w14:paraId="285A53C9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выброс, г/с (3.2.1), </w:t>
      </w:r>
      <w:r w:rsidRPr="00993B79">
        <w:rPr>
          <w:b/>
          <w:i/>
          <w:color w:val="008080"/>
          <w:sz w:val="22"/>
        </w:rPr>
        <w:t xml:space="preserve">G = </w:t>
      </w:r>
      <w:r w:rsidRPr="00993B79">
        <w:rPr>
          <w:i/>
          <w:color w:val="FF0000"/>
        </w:rPr>
        <w:t>MAX(</w:t>
      </w:r>
      <w:proofErr w:type="gramStart"/>
      <w:r w:rsidRPr="00993B79">
        <w:rPr>
          <w:i/>
          <w:color w:val="FF0000"/>
        </w:rPr>
        <w:t>G,GC</w:t>
      </w:r>
      <w:proofErr w:type="gramEnd"/>
      <w:r w:rsidRPr="00993B79">
        <w:rPr>
          <w:i/>
          <w:color w:val="FF0000"/>
        </w:rPr>
        <w:t xml:space="preserve">) = </w:t>
      </w:r>
      <w:r w:rsidRPr="00993B79">
        <w:rPr>
          <w:b/>
          <w:color w:val="008000"/>
        </w:rPr>
        <w:t>0.1045</w:t>
      </w:r>
    </w:p>
    <w:p w14:paraId="285A53CA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Сумма выбросов, т/год (3.2.4), </w:t>
      </w:r>
      <w:r w:rsidRPr="00993B79">
        <w:rPr>
          <w:b/>
          <w:i/>
          <w:color w:val="008080"/>
          <w:sz w:val="22"/>
        </w:rPr>
        <w:t xml:space="preserve">M = </w:t>
      </w:r>
      <w:r w:rsidRPr="00993B79">
        <w:rPr>
          <w:i/>
          <w:color w:val="FF0000"/>
        </w:rPr>
        <w:t xml:space="preserve">M + MC = </w:t>
      </w:r>
      <w:r w:rsidRPr="00993B79">
        <w:rPr>
          <w:b/>
          <w:color w:val="800000"/>
        </w:rPr>
        <w:t xml:space="preserve">0 + 0.4 = </w:t>
      </w:r>
      <w:r w:rsidRPr="00993B79">
        <w:rPr>
          <w:b/>
          <w:color w:val="008000"/>
        </w:rPr>
        <w:t>0.4</w:t>
      </w:r>
    </w:p>
    <w:p w14:paraId="285A53CB" w14:textId="77777777" w:rsidR="00602AB1" w:rsidRPr="00993B79" w:rsidRDefault="00602AB1" w:rsidP="00602AB1">
      <w:pPr>
        <w:rPr>
          <w:b/>
          <w:color w:val="008000"/>
        </w:rPr>
      </w:pPr>
    </w:p>
    <w:p w14:paraId="285A53CC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п.3.1.Погрузочно-разгрузочные работы, пересыпки пылящих материалов</w:t>
      </w:r>
    </w:p>
    <w:p w14:paraId="285A53CD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 xml:space="preserve">Материал: </w:t>
      </w:r>
      <w:r w:rsidR="009E149B" w:rsidRPr="00993B79">
        <w:rPr>
          <w:color w:val="000000"/>
          <w:sz w:val="22"/>
        </w:rPr>
        <w:t>Аммиачная селитра</w:t>
      </w:r>
    </w:p>
    <w:p w14:paraId="285A53CE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Весовая доля пылевой фракции в материале (табл.3.1.1), </w:t>
      </w:r>
      <w:r w:rsidRPr="00993B79">
        <w:rPr>
          <w:b/>
          <w:i/>
          <w:color w:val="008080"/>
          <w:sz w:val="22"/>
        </w:rPr>
        <w:t xml:space="preserve">K1 = </w:t>
      </w:r>
      <w:r w:rsidRPr="00993B79">
        <w:rPr>
          <w:b/>
          <w:color w:val="008000"/>
        </w:rPr>
        <w:t>0.04</w:t>
      </w:r>
    </w:p>
    <w:p w14:paraId="285A53CF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Доля пыли, переходящей в аэрозоль (табл.3.1.1), </w:t>
      </w:r>
      <w:r w:rsidRPr="00993B79">
        <w:rPr>
          <w:b/>
          <w:i/>
          <w:color w:val="008080"/>
          <w:sz w:val="22"/>
        </w:rPr>
        <w:t xml:space="preserve">K2 = </w:t>
      </w:r>
      <w:r w:rsidRPr="00993B79">
        <w:rPr>
          <w:b/>
          <w:color w:val="008000"/>
        </w:rPr>
        <w:t>0.02</w:t>
      </w:r>
    </w:p>
    <w:p w14:paraId="285A53D0" w14:textId="77777777" w:rsidR="00602AB1" w:rsidRPr="00993B79" w:rsidRDefault="00602AB1" w:rsidP="00602AB1">
      <w:pPr>
        <w:rPr>
          <w:b/>
          <w:color w:val="008000"/>
        </w:rPr>
      </w:pPr>
    </w:p>
    <w:p w14:paraId="285A53D1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 xml:space="preserve">Примесь: </w:t>
      </w:r>
      <w:r w:rsidR="009E149B" w:rsidRPr="00993B79">
        <w:rPr>
          <w:b/>
          <w:i/>
          <w:color w:val="FF00FF"/>
        </w:rPr>
        <w:t>0305</w:t>
      </w:r>
      <w:r w:rsidR="009E149B" w:rsidRPr="00993B79">
        <w:rPr>
          <w:b/>
          <w:i/>
          <w:color w:val="FF00FF"/>
        </w:rPr>
        <w:tab/>
        <w:t>Аммоний нитрат (Аммиачная селитра) (35)</w:t>
      </w:r>
    </w:p>
    <w:p w14:paraId="285A53D2" w14:textId="77777777" w:rsidR="00602AB1" w:rsidRPr="00993B79" w:rsidRDefault="00602AB1" w:rsidP="00602AB1">
      <w:pPr>
        <w:rPr>
          <w:b/>
          <w:i/>
          <w:color w:val="FF00FF"/>
        </w:rPr>
      </w:pPr>
    </w:p>
    <w:p w14:paraId="285A53D3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Степень открытости: с 4-х сторон</w:t>
      </w:r>
    </w:p>
    <w:p w14:paraId="285A53D4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993B79">
        <w:rPr>
          <w:b/>
          <w:i/>
          <w:color w:val="008080"/>
          <w:sz w:val="22"/>
        </w:rPr>
        <w:t xml:space="preserve">K4 = </w:t>
      </w:r>
      <w:r w:rsidRPr="00993B79">
        <w:rPr>
          <w:b/>
          <w:color w:val="008000"/>
        </w:rPr>
        <w:t>1</w:t>
      </w:r>
    </w:p>
    <w:p w14:paraId="285A53D5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Скорость ветра (среднегодовая), м/с, </w:t>
      </w:r>
      <w:r w:rsidRPr="00993B79">
        <w:rPr>
          <w:b/>
          <w:i/>
          <w:color w:val="008080"/>
          <w:sz w:val="22"/>
        </w:rPr>
        <w:t xml:space="preserve">G3SR = </w:t>
      </w:r>
      <w:r w:rsidRPr="00993B79">
        <w:rPr>
          <w:b/>
          <w:color w:val="008000"/>
        </w:rPr>
        <w:t>2.6</w:t>
      </w:r>
    </w:p>
    <w:p w14:paraId="285A53D6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Коэфф</w:t>
      </w:r>
      <w:proofErr w:type="spellEnd"/>
      <w:r w:rsidRPr="00993B79">
        <w:rPr>
          <w:color w:val="000000"/>
          <w:sz w:val="22"/>
        </w:rPr>
        <w:t xml:space="preserve">., учитывающий среднегодовую скорость ветра (табл.3.1.2), </w:t>
      </w:r>
      <w:r w:rsidRPr="00993B79">
        <w:rPr>
          <w:b/>
          <w:i/>
          <w:color w:val="008080"/>
          <w:sz w:val="22"/>
        </w:rPr>
        <w:t xml:space="preserve">K3SR = </w:t>
      </w:r>
      <w:r w:rsidRPr="00993B79">
        <w:rPr>
          <w:b/>
          <w:color w:val="008000"/>
        </w:rPr>
        <w:t>1.2</w:t>
      </w:r>
    </w:p>
    <w:p w14:paraId="285A53D7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Скорость ветра (максимальная), м/c, </w:t>
      </w:r>
      <w:r w:rsidRPr="00993B79">
        <w:rPr>
          <w:b/>
          <w:i/>
          <w:color w:val="008080"/>
          <w:sz w:val="22"/>
        </w:rPr>
        <w:t xml:space="preserve">G3 = </w:t>
      </w:r>
      <w:r w:rsidRPr="00993B79">
        <w:rPr>
          <w:b/>
          <w:color w:val="008000"/>
        </w:rPr>
        <w:t>6</w:t>
      </w:r>
    </w:p>
    <w:p w14:paraId="285A53D8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Коэфф</w:t>
      </w:r>
      <w:proofErr w:type="spellEnd"/>
      <w:r w:rsidRPr="00993B79">
        <w:rPr>
          <w:color w:val="000000"/>
          <w:sz w:val="22"/>
        </w:rPr>
        <w:t xml:space="preserve">., учитывающий максимальную скорость ветра (табл.3.1.2), </w:t>
      </w:r>
      <w:r w:rsidRPr="00993B79">
        <w:rPr>
          <w:b/>
          <w:i/>
          <w:color w:val="008080"/>
          <w:sz w:val="22"/>
        </w:rPr>
        <w:t xml:space="preserve">K3 = </w:t>
      </w:r>
      <w:r w:rsidRPr="00993B79">
        <w:rPr>
          <w:b/>
          <w:color w:val="008000"/>
        </w:rPr>
        <w:t>1.4</w:t>
      </w:r>
    </w:p>
    <w:p w14:paraId="285A53D9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Влажность материала, %, </w:t>
      </w:r>
      <w:r w:rsidRPr="00993B79">
        <w:rPr>
          <w:b/>
          <w:i/>
          <w:color w:val="008080"/>
          <w:sz w:val="22"/>
        </w:rPr>
        <w:t xml:space="preserve">VL = </w:t>
      </w:r>
      <w:r w:rsidRPr="00993B79">
        <w:rPr>
          <w:b/>
          <w:color w:val="008000"/>
        </w:rPr>
        <w:t>0.5</w:t>
      </w:r>
    </w:p>
    <w:p w14:paraId="285A53DA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Коэфф</w:t>
      </w:r>
      <w:proofErr w:type="spellEnd"/>
      <w:r w:rsidRPr="00993B79">
        <w:rPr>
          <w:color w:val="000000"/>
          <w:sz w:val="22"/>
        </w:rPr>
        <w:t xml:space="preserve">., учитывающий влажность материала (табл.3.1.4), </w:t>
      </w:r>
      <w:r w:rsidRPr="00993B79">
        <w:rPr>
          <w:b/>
          <w:i/>
          <w:color w:val="008080"/>
          <w:sz w:val="22"/>
        </w:rPr>
        <w:t xml:space="preserve">K5 = </w:t>
      </w:r>
      <w:r w:rsidRPr="00993B79">
        <w:rPr>
          <w:b/>
          <w:color w:val="008000"/>
        </w:rPr>
        <w:t>1</w:t>
      </w:r>
    </w:p>
    <w:p w14:paraId="285A53DB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Размер куска материала, мм, </w:t>
      </w:r>
      <w:r w:rsidRPr="00993B79">
        <w:rPr>
          <w:b/>
          <w:i/>
          <w:color w:val="008080"/>
          <w:sz w:val="22"/>
        </w:rPr>
        <w:t xml:space="preserve">G7 = </w:t>
      </w:r>
      <w:r w:rsidRPr="00993B79">
        <w:rPr>
          <w:b/>
          <w:color w:val="008000"/>
        </w:rPr>
        <w:t>50</w:t>
      </w:r>
    </w:p>
    <w:p w14:paraId="285A53DC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993B79">
        <w:rPr>
          <w:b/>
          <w:i/>
          <w:color w:val="008080"/>
          <w:sz w:val="22"/>
        </w:rPr>
        <w:t xml:space="preserve">K7 = </w:t>
      </w:r>
      <w:r w:rsidRPr="00993B79">
        <w:rPr>
          <w:b/>
          <w:color w:val="008000"/>
        </w:rPr>
        <w:t>0.4</w:t>
      </w:r>
    </w:p>
    <w:p w14:paraId="285A53DD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Высота падения материала, м, </w:t>
      </w:r>
      <w:r w:rsidRPr="00993B79">
        <w:rPr>
          <w:b/>
          <w:i/>
          <w:color w:val="008080"/>
          <w:sz w:val="22"/>
        </w:rPr>
        <w:t xml:space="preserve">GB = </w:t>
      </w:r>
      <w:r w:rsidRPr="00993B79">
        <w:rPr>
          <w:b/>
          <w:color w:val="008000"/>
        </w:rPr>
        <w:t>2</w:t>
      </w:r>
    </w:p>
    <w:p w14:paraId="285A53DE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lastRenderedPageBreak/>
        <w:t xml:space="preserve">Коэффициент, учитывающий высоту падения материала (табл.3.1.7), </w:t>
      </w:r>
      <w:r w:rsidRPr="00993B79">
        <w:rPr>
          <w:b/>
          <w:i/>
          <w:color w:val="008080"/>
          <w:sz w:val="22"/>
        </w:rPr>
        <w:t xml:space="preserve">B = </w:t>
      </w:r>
      <w:r w:rsidRPr="00993B79">
        <w:rPr>
          <w:b/>
          <w:color w:val="008000"/>
        </w:rPr>
        <w:t>0.7</w:t>
      </w:r>
    </w:p>
    <w:p w14:paraId="285A53DF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Суммарное количество перерабатываемого материала, т/час, </w:t>
      </w:r>
      <w:r w:rsidRPr="00993B79">
        <w:rPr>
          <w:b/>
          <w:i/>
          <w:color w:val="008080"/>
          <w:sz w:val="22"/>
        </w:rPr>
        <w:t xml:space="preserve">GMAX = </w:t>
      </w:r>
      <w:r w:rsidRPr="00993B79">
        <w:rPr>
          <w:b/>
          <w:color w:val="008000"/>
        </w:rPr>
        <w:t>12</w:t>
      </w:r>
    </w:p>
    <w:p w14:paraId="285A53E0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Суммарное количество перерабатываемого материала, т/год, </w:t>
      </w:r>
      <w:r w:rsidRPr="00993B79">
        <w:rPr>
          <w:b/>
          <w:i/>
          <w:color w:val="008080"/>
          <w:sz w:val="22"/>
        </w:rPr>
        <w:t xml:space="preserve">GGOD = </w:t>
      </w:r>
      <w:r w:rsidRPr="00993B79">
        <w:rPr>
          <w:b/>
          <w:color w:val="008000"/>
        </w:rPr>
        <w:t>14880</w:t>
      </w:r>
    </w:p>
    <w:p w14:paraId="285A53E1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993B79">
        <w:rPr>
          <w:b/>
          <w:i/>
          <w:color w:val="008080"/>
          <w:sz w:val="22"/>
        </w:rPr>
        <w:t xml:space="preserve">NJ = </w:t>
      </w:r>
      <w:r w:rsidRPr="00993B79">
        <w:rPr>
          <w:b/>
          <w:color w:val="008000"/>
        </w:rPr>
        <w:t>0.9</w:t>
      </w:r>
    </w:p>
    <w:p w14:paraId="285A53E2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Вид работ: Погрузка</w:t>
      </w:r>
    </w:p>
    <w:p w14:paraId="285A53E3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выброс, г/с (3.1.1), </w:t>
      </w:r>
      <w:r w:rsidRPr="00993B79">
        <w:rPr>
          <w:b/>
          <w:i/>
          <w:color w:val="008080"/>
          <w:sz w:val="22"/>
        </w:rPr>
        <w:t xml:space="preserve">GC = </w:t>
      </w:r>
      <w:r w:rsidRPr="00993B79">
        <w:rPr>
          <w:i/>
          <w:color w:val="FF0000"/>
        </w:rPr>
        <w:t>K1 · K2 · K3 · K4 · K5 · K7 · K8 · K9 · KE · B · GMAX · 10</w:t>
      </w:r>
      <w:r w:rsidRPr="00993B79">
        <w:rPr>
          <w:i/>
          <w:color w:val="FF0000"/>
          <w:vertAlign w:val="superscript"/>
        </w:rPr>
        <w:t>6</w:t>
      </w:r>
      <w:r w:rsidRPr="00993B79">
        <w:rPr>
          <w:i/>
          <w:color w:val="FF0000"/>
        </w:rPr>
        <w:t xml:space="preserve"> / 3600 · (1-NJ) = </w:t>
      </w:r>
      <w:r w:rsidRPr="00993B79">
        <w:rPr>
          <w:b/>
          <w:color w:val="800000"/>
        </w:rPr>
        <w:t>0.04 · 0.02 · 1.4 · 1 · 1 · 0.4 · 1 · 1 · 1 · 0.7 · 12 · 10</w:t>
      </w:r>
      <w:r w:rsidRPr="00993B79">
        <w:rPr>
          <w:b/>
          <w:color w:val="800000"/>
          <w:vertAlign w:val="superscript"/>
        </w:rPr>
        <w:t>6</w:t>
      </w:r>
      <w:r w:rsidRPr="00993B79">
        <w:rPr>
          <w:b/>
          <w:color w:val="800000"/>
        </w:rPr>
        <w:t xml:space="preserve"> / 3600 · (</w:t>
      </w:r>
      <w:proofErr w:type="gramStart"/>
      <w:r w:rsidRPr="00993B79">
        <w:rPr>
          <w:b/>
          <w:color w:val="800000"/>
        </w:rPr>
        <w:t>1-0</w:t>
      </w:r>
      <w:proofErr w:type="gramEnd"/>
      <w:r w:rsidRPr="00993B79">
        <w:rPr>
          <w:b/>
          <w:color w:val="800000"/>
        </w:rPr>
        <w:t xml:space="preserve">.9) = </w:t>
      </w:r>
      <w:r w:rsidRPr="00993B79">
        <w:rPr>
          <w:b/>
          <w:color w:val="008000"/>
        </w:rPr>
        <w:t>0.1045</w:t>
      </w:r>
    </w:p>
    <w:p w14:paraId="285A53E4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выброс, т/год (3.1.2), </w:t>
      </w:r>
      <w:r w:rsidRPr="00993B79">
        <w:rPr>
          <w:b/>
          <w:i/>
          <w:color w:val="008080"/>
          <w:sz w:val="22"/>
        </w:rPr>
        <w:t xml:space="preserve">MC = </w:t>
      </w:r>
      <w:r w:rsidRPr="00993B79">
        <w:rPr>
          <w:i/>
          <w:color w:val="FF0000"/>
        </w:rPr>
        <w:t xml:space="preserve">K1 · K2 · K3SR · K4 · K5 · K7 · K8 · K9 · KE · B · GGOD · (1-NJ) = </w:t>
      </w:r>
      <w:r w:rsidRPr="00993B79">
        <w:rPr>
          <w:b/>
          <w:color w:val="800000"/>
        </w:rPr>
        <w:t xml:space="preserve">0.04 · 0.02 · 1.2 · 1 · 1 · 0.4 · 1 · 1 · 1 · 0.7 · 14880 · (1-0.9) = </w:t>
      </w:r>
      <w:r w:rsidRPr="00993B79">
        <w:rPr>
          <w:b/>
          <w:color w:val="008000"/>
        </w:rPr>
        <w:t>0.4</w:t>
      </w:r>
    </w:p>
    <w:p w14:paraId="285A53E5" w14:textId="77777777" w:rsidR="00602AB1" w:rsidRPr="00993B79" w:rsidRDefault="00602AB1" w:rsidP="00602AB1">
      <w:pPr>
        <w:rPr>
          <w:color w:val="000000"/>
          <w:sz w:val="22"/>
        </w:rPr>
      </w:pPr>
    </w:p>
    <w:p w14:paraId="285A53E6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выброс, г/с (3.2.1), </w:t>
      </w:r>
      <w:r w:rsidRPr="00993B79">
        <w:rPr>
          <w:b/>
          <w:i/>
          <w:color w:val="008080"/>
          <w:sz w:val="22"/>
        </w:rPr>
        <w:t xml:space="preserve">G = </w:t>
      </w:r>
      <w:r w:rsidRPr="00993B79">
        <w:rPr>
          <w:i/>
          <w:color w:val="FF0000"/>
        </w:rPr>
        <w:t>MAX(</w:t>
      </w:r>
      <w:proofErr w:type="gramStart"/>
      <w:r w:rsidRPr="00993B79">
        <w:rPr>
          <w:i/>
          <w:color w:val="FF0000"/>
        </w:rPr>
        <w:t>G,GC</w:t>
      </w:r>
      <w:proofErr w:type="gramEnd"/>
      <w:r w:rsidRPr="00993B79">
        <w:rPr>
          <w:i/>
          <w:color w:val="FF0000"/>
        </w:rPr>
        <w:t xml:space="preserve">) = </w:t>
      </w:r>
      <w:r w:rsidRPr="00993B79">
        <w:rPr>
          <w:b/>
          <w:color w:val="008000"/>
        </w:rPr>
        <w:t>0.1045</w:t>
      </w:r>
    </w:p>
    <w:p w14:paraId="285A53E7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Сумма выбросов, т/год (3.2.4), </w:t>
      </w:r>
      <w:r w:rsidRPr="00993B79">
        <w:rPr>
          <w:b/>
          <w:i/>
          <w:color w:val="008080"/>
          <w:sz w:val="22"/>
        </w:rPr>
        <w:t xml:space="preserve">M = </w:t>
      </w:r>
      <w:r w:rsidRPr="00993B79">
        <w:rPr>
          <w:i/>
          <w:color w:val="FF0000"/>
        </w:rPr>
        <w:t xml:space="preserve">M + MC = </w:t>
      </w:r>
      <w:r w:rsidRPr="00993B79">
        <w:rPr>
          <w:b/>
          <w:color w:val="800000"/>
        </w:rPr>
        <w:t xml:space="preserve">0.4 + 0.4 = </w:t>
      </w:r>
      <w:r w:rsidRPr="00993B79">
        <w:rPr>
          <w:b/>
          <w:color w:val="008000"/>
        </w:rPr>
        <w:t>0.8</w:t>
      </w:r>
    </w:p>
    <w:p w14:paraId="285A53E8" w14:textId="77777777" w:rsidR="00602AB1" w:rsidRPr="00993B79" w:rsidRDefault="00602AB1" w:rsidP="00602AB1">
      <w:pPr>
        <w:rPr>
          <w:b/>
          <w:color w:val="008000"/>
        </w:rPr>
      </w:pPr>
    </w:p>
    <w:p w14:paraId="285A53E9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п.3.1.Погрузочно-разгрузочные работы, пересыпки пылящих материалов</w:t>
      </w:r>
    </w:p>
    <w:p w14:paraId="285A53EA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 xml:space="preserve">Материал: </w:t>
      </w:r>
      <w:r w:rsidR="009E149B" w:rsidRPr="00993B79">
        <w:rPr>
          <w:color w:val="000000"/>
          <w:sz w:val="22"/>
        </w:rPr>
        <w:t>Аммиачная селитра</w:t>
      </w:r>
    </w:p>
    <w:p w14:paraId="285A53EB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Весовая доля пылевой фракции в материале (табл.3.1.1), </w:t>
      </w:r>
      <w:r w:rsidRPr="00993B79">
        <w:rPr>
          <w:b/>
          <w:i/>
          <w:color w:val="008080"/>
          <w:sz w:val="22"/>
        </w:rPr>
        <w:t xml:space="preserve">K1 = </w:t>
      </w:r>
      <w:r w:rsidRPr="00993B79">
        <w:rPr>
          <w:b/>
          <w:color w:val="008000"/>
        </w:rPr>
        <w:t>0.04</w:t>
      </w:r>
    </w:p>
    <w:p w14:paraId="285A53EC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Доля пыли, переходящей в аэрозоль (табл.3.1.1), </w:t>
      </w:r>
      <w:r w:rsidRPr="00993B79">
        <w:rPr>
          <w:b/>
          <w:i/>
          <w:color w:val="008080"/>
          <w:sz w:val="22"/>
        </w:rPr>
        <w:t xml:space="preserve">K2 = </w:t>
      </w:r>
      <w:r w:rsidRPr="00993B79">
        <w:rPr>
          <w:b/>
          <w:color w:val="008000"/>
        </w:rPr>
        <w:t>0.02</w:t>
      </w:r>
    </w:p>
    <w:p w14:paraId="285A53ED" w14:textId="77777777" w:rsidR="00602AB1" w:rsidRPr="00993B79" w:rsidRDefault="00602AB1" w:rsidP="00602AB1">
      <w:pPr>
        <w:rPr>
          <w:b/>
          <w:color w:val="008000"/>
        </w:rPr>
      </w:pPr>
    </w:p>
    <w:p w14:paraId="285A53EE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 xml:space="preserve">Примесь: </w:t>
      </w:r>
      <w:r w:rsidR="009E149B" w:rsidRPr="00993B79">
        <w:rPr>
          <w:b/>
          <w:i/>
          <w:color w:val="FF00FF"/>
        </w:rPr>
        <w:t>0305</w:t>
      </w:r>
      <w:r w:rsidR="009E149B" w:rsidRPr="00993B79">
        <w:rPr>
          <w:b/>
          <w:i/>
          <w:color w:val="FF00FF"/>
        </w:rPr>
        <w:tab/>
        <w:t>Аммоний нитрат (Аммиачная селитра) (35)</w:t>
      </w:r>
    </w:p>
    <w:p w14:paraId="285A53EF" w14:textId="77777777" w:rsidR="00602AB1" w:rsidRPr="00993B79" w:rsidRDefault="00602AB1" w:rsidP="00602AB1">
      <w:pPr>
        <w:rPr>
          <w:b/>
          <w:i/>
          <w:color w:val="FF00FF"/>
        </w:rPr>
      </w:pPr>
    </w:p>
    <w:p w14:paraId="285A53F0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Степень открытости: с 4-х сторон</w:t>
      </w:r>
    </w:p>
    <w:p w14:paraId="285A53F1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993B79">
        <w:rPr>
          <w:b/>
          <w:i/>
          <w:color w:val="008080"/>
          <w:sz w:val="22"/>
        </w:rPr>
        <w:t xml:space="preserve">K4 = </w:t>
      </w:r>
      <w:r w:rsidRPr="00993B79">
        <w:rPr>
          <w:b/>
          <w:color w:val="008000"/>
        </w:rPr>
        <w:t>1</w:t>
      </w:r>
    </w:p>
    <w:p w14:paraId="285A53F2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Скорость ветра (среднегодовая), м/с, </w:t>
      </w:r>
      <w:r w:rsidRPr="00993B79">
        <w:rPr>
          <w:b/>
          <w:i/>
          <w:color w:val="008080"/>
          <w:sz w:val="22"/>
        </w:rPr>
        <w:t xml:space="preserve">G3SR = </w:t>
      </w:r>
      <w:r w:rsidRPr="00993B79">
        <w:rPr>
          <w:b/>
          <w:color w:val="008000"/>
        </w:rPr>
        <w:t>2.6</w:t>
      </w:r>
    </w:p>
    <w:p w14:paraId="285A53F3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Коэфф</w:t>
      </w:r>
      <w:proofErr w:type="spellEnd"/>
      <w:r w:rsidRPr="00993B79">
        <w:rPr>
          <w:color w:val="000000"/>
          <w:sz w:val="22"/>
        </w:rPr>
        <w:t xml:space="preserve">., учитывающий среднегодовую скорость ветра (табл.3.1.2), </w:t>
      </w:r>
      <w:r w:rsidRPr="00993B79">
        <w:rPr>
          <w:b/>
          <w:i/>
          <w:color w:val="008080"/>
          <w:sz w:val="22"/>
        </w:rPr>
        <w:t xml:space="preserve">K3SR = </w:t>
      </w:r>
      <w:r w:rsidRPr="00993B79">
        <w:rPr>
          <w:b/>
          <w:color w:val="008000"/>
        </w:rPr>
        <w:t>1.2</w:t>
      </w:r>
    </w:p>
    <w:p w14:paraId="285A53F4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Скорость ветра (максимальная), м/c, </w:t>
      </w:r>
      <w:r w:rsidRPr="00993B79">
        <w:rPr>
          <w:b/>
          <w:i/>
          <w:color w:val="008080"/>
          <w:sz w:val="22"/>
        </w:rPr>
        <w:t xml:space="preserve">G3 = </w:t>
      </w:r>
      <w:r w:rsidRPr="00993B79">
        <w:rPr>
          <w:b/>
          <w:color w:val="008000"/>
        </w:rPr>
        <w:t>6</w:t>
      </w:r>
    </w:p>
    <w:p w14:paraId="285A53F5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Коэфф</w:t>
      </w:r>
      <w:proofErr w:type="spellEnd"/>
      <w:r w:rsidRPr="00993B79">
        <w:rPr>
          <w:color w:val="000000"/>
          <w:sz w:val="22"/>
        </w:rPr>
        <w:t xml:space="preserve">., учитывающий максимальную скорость ветра (табл.3.1.2), </w:t>
      </w:r>
      <w:r w:rsidRPr="00993B79">
        <w:rPr>
          <w:b/>
          <w:i/>
          <w:color w:val="008080"/>
          <w:sz w:val="22"/>
        </w:rPr>
        <w:t xml:space="preserve">K3 = </w:t>
      </w:r>
      <w:r w:rsidRPr="00993B79">
        <w:rPr>
          <w:b/>
          <w:color w:val="008000"/>
        </w:rPr>
        <w:t>1.4</w:t>
      </w:r>
    </w:p>
    <w:p w14:paraId="285A53F6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Влажность материала, %, </w:t>
      </w:r>
      <w:r w:rsidRPr="00993B79">
        <w:rPr>
          <w:b/>
          <w:i/>
          <w:color w:val="008080"/>
          <w:sz w:val="22"/>
        </w:rPr>
        <w:t xml:space="preserve">VL = </w:t>
      </w:r>
      <w:r w:rsidRPr="00993B79">
        <w:rPr>
          <w:b/>
          <w:color w:val="008000"/>
        </w:rPr>
        <w:t>0.5</w:t>
      </w:r>
    </w:p>
    <w:p w14:paraId="285A53F7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Коэфф</w:t>
      </w:r>
      <w:proofErr w:type="spellEnd"/>
      <w:r w:rsidRPr="00993B79">
        <w:rPr>
          <w:color w:val="000000"/>
          <w:sz w:val="22"/>
        </w:rPr>
        <w:t xml:space="preserve">., учитывающий влажность материала (табл.3.1.4), </w:t>
      </w:r>
      <w:r w:rsidRPr="00993B79">
        <w:rPr>
          <w:b/>
          <w:i/>
          <w:color w:val="008080"/>
          <w:sz w:val="22"/>
        </w:rPr>
        <w:t xml:space="preserve">K5 = </w:t>
      </w:r>
      <w:r w:rsidRPr="00993B79">
        <w:rPr>
          <w:b/>
          <w:color w:val="008000"/>
        </w:rPr>
        <w:t>1</w:t>
      </w:r>
    </w:p>
    <w:p w14:paraId="285A53F8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Размер куска материала, мм, </w:t>
      </w:r>
      <w:r w:rsidRPr="00993B79">
        <w:rPr>
          <w:b/>
          <w:i/>
          <w:color w:val="008080"/>
          <w:sz w:val="22"/>
        </w:rPr>
        <w:t xml:space="preserve">G7 = </w:t>
      </w:r>
      <w:r w:rsidRPr="00993B79">
        <w:rPr>
          <w:b/>
          <w:color w:val="008000"/>
        </w:rPr>
        <w:t>50</w:t>
      </w:r>
    </w:p>
    <w:p w14:paraId="285A53F9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993B79">
        <w:rPr>
          <w:b/>
          <w:i/>
          <w:color w:val="008080"/>
          <w:sz w:val="22"/>
        </w:rPr>
        <w:t xml:space="preserve">K7 = </w:t>
      </w:r>
      <w:r w:rsidRPr="00993B79">
        <w:rPr>
          <w:b/>
          <w:color w:val="008000"/>
        </w:rPr>
        <w:t>0.4</w:t>
      </w:r>
    </w:p>
    <w:p w14:paraId="285A53FA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Высота падения материала, м, </w:t>
      </w:r>
      <w:r w:rsidRPr="00993B79">
        <w:rPr>
          <w:b/>
          <w:i/>
          <w:color w:val="008080"/>
          <w:sz w:val="22"/>
        </w:rPr>
        <w:t xml:space="preserve">GB = </w:t>
      </w:r>
      <w:r w:rsidRPr="00993B79">
        <w:rPr>
          <w:b/>
          <w:color w:val="008000"/>
        </w:rPr>
        <w:t>2</w:t>
      </w:r>
    </w:p>
    <w:p w14:paraId="285A53FB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Коэффициент, учитывающий высоту падения материала (табл.3.1.7), </w:t>
      </w:r>
      <w:r w:rsidRPr="00993B79">
        <w:rPr>
          <w:b/>
          <w:i/>
          <w:color w:val="008080"/>
          <w:sz w:val="22"/>
        </w:rPr>
        <w:t xml:space="preserve">B = </w:t>
      </w:r>
      <w:r w:rsidRPr="00993B79">
        <w:rPr>
          <w:b/>
          <w:color w:val="008000"/>
        </w:rPr>
        <w:t>0.7</w:t>
      </w:r>
    </w:p>
    <w:p w14:paraId="285A53FC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Суммарное количество перерабатываемого материала, т/час, </w:t>
      </w:r>
      <w:r w:rsidRPr="00993B79">
        <w:rPr>
          <w:b/>
          <w:i/>
          <w:color w:val="008080"/>
          <w:sz w:val="22"/>
        </w:rPr>
        <w:t xml:space="preserve">GMAX = </w:t>
      </w:r>
      <w:r w:rsidRPr="00993B79">
        <w:rPr>
          <w:b/>
          <w:color w:val="008000"/>
        </w:rPr>
        <w:t>12</w:t>
      </w:r>
    </w:p>
    <w:p w14:paraId="285A53FD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Суммарное количество перерабатываемого материала, т/год, </w:t>
      </w:r>
      <w:r w:rsidRPr="00993B79">
        <w:rPr>
          <w:b/>
          <w:i/>
          <w:color w:val="008080"/>
          <w:sz w:val="22"/>
        </w:rPr>
        <w:t xml:space="preserve">GGOD = </w:t>
      </w:r>
      <w:r w:rsidRPr="00993B79">
        <w:rPr>
          <w:b/>
          <w:color w:val="008000"/>
        </w:rPr>
        <w:t>14880</w:t>
      </w:r>
    </w:p>
    <w:p w14:paraId="285A53FE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993B79">
        <w:rPr>
          <w:b/>
          <w:i/>
          <w:color w:val="008080"/>
          <w:sz w:val="22"/>
        </w:rPr>
        <w:t xml:space="preserve">NJ = </w:t>
      </w:r>
      <w:r w:rsidRPr="00993B79">
        <w:rPr>
          <w:b/>
          <w:color w:val="008000"/>
        </w:rPr>
        <w:t>0.9</w:t>
      </w:r>
    </w:p>
    <w:p w14:paraId="285A53FF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Вид работ: Разгрузка</w:t>
      </w:r>
    </w:p>
    <w:p w14:paraId="285A5400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lastRenderedPageBreak/>
        <w:t xml:space="preserve">Максимальный разовый выброс, г/с (3.1.1), </w:t>
      </w:r>
      <w:r w:rsidRPr="00993B79">
        <w:rPr>
          <w:b/>
          <w:i/>
          <w:color w:val="008080"/>
          <w:sz w:val="22"/>
        </w:rPr>
        <w:t xml:space="preserve">GC = </w:t>
      </w:r>
      <w:r w:rsidRPr="00993B79">
        <w:rPr>
          <w:i/>
          <w:color w:val="FF0000"/>
        </w:rPr>
        <w:t>K1 · K2 · K3 · K4 · K5 · K7 · K8 · K9 · KE · B · GMAX · 10</w:t>
      </w:r>
      <w:r w:rsidRPr="00993B79">
        <w:rPr>
          <w:i/>
          <w:color w:val="FF0000"/>
          <w:vertAlign w:val="superscript"/>
        </w:rPr>
        <w:t>6</w:t>
      </w:r>
      <w:r w:rsidRPr="00993B79">
        <w:rPr>
          <w:i/>
          <w:color w:val="FF0000"/>
        </w:rPr>
        <w:t xml:space="preserve"> / 3600 · (1-NJ) = </w:t>
      </w:r>
      <w:r w:rsidRPr="00993B79">
        <w:rPr>
          <w:b/>
          <w:color w:val="800000"/>
        </w:rPr>
        <w:t>0.04 · 0.02 · 1.4 · 1 · 1 · 0.4 · 1 · 1 · 1 · 0.7 · 12 · 10</w:t>
      </w:r>
      <w:r w:rsidRPr="00993B79">
        <w:rPr>
          <w:b/>
          <w:color w:val="800000"/>
          <w:vertAlign w:val="superscript"/>
        </w:rPr>
        <w:t>6</w:t>
      </w:r>
      <w:r w:rsidRPr="00993B79">
        <w:rPr>
          <w:b/>
          <w:color w:val="800000"/>
        </w:rPr>
        <w:t xml:space="preserve"> / 3600 · (</w:t>
      </w:r>
      <w:proofErr w:type="gramStart"/>
      <w:r w:rsidRPr="00993B79">
        <w:rPr>
          <w:b/>
          <w:color w:val="800000"/>
        </w:rPr>
        <w:t>1-0</w:t>
      </w:r>
      <w:proofErr w:type="gramEnd"/>
      <w:r w:rsidRPr="00993B79">
        <w:rPr>
          <w:b/>
          <w:color w:val="800000"/>
        </w:rPr>
        <w:t xml:space="preserve">.9) = </w:t>
      </w:r>
      <w:r w:rsidRPr="00993B79">
        <w:rPr>
          <w:b/>
          <w:color w:val="008000"/>
        </w:rPr>
        <w:t>0.1045</w:t>
      </w:r>
    </w:p>
    <w:p w14:paraId="285A5401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выброс, т/год (3.1.2), </w:t>
      </w:r>
      <w:r w:rsidRPr="00993B79">
        <w:rPr>
          <w:b/>
          <w:i/>
          <w:color w:val="008080"/>
          <w:sz w:val="22"/>
        </w:rPr>
        <w:t xml:space="preserve">MC = </w:t>
      </w:r>
      <w:r w:rsidRPr="00993B79">
        <w:rPr>
          <w:i/>
          <w:color w:val="FF0000"/>
        </w:rPr>
        <w:t xml:space="preserve">K1 · K2 · K3SR · K4 · K5 · K7 · K8 · K9 · KE · B · GGOD · (1-NJ) = </w:t>
      </w:r>
      <w:r w:rsidRPr="00993B79">
        <w:rPr>
          <w:b/>
          <w:color w:val="800000"/>
        </w:rPr>
        <w:t xml:space="preserve">0.04 · 0.02 · 1.2 · 1 · 1 · 0.4 · 1 · 1 · 1 · 0.7 · 14880 · (1-0.9) = </w:t>
      </w:r>
      <w:r w:rsidRPr="00993B79">
        <w:rPr>
          <w:b/>
          <w:color w:val="008000"/>
        </w:rPr>
        <w:t>0.4</w:t>
      </w:r>
    </w:p>
    <w:p w14:paraId="285A5402" w14:textId="77777777" w:rsidR="00602AB1" w:rsidRPr="00993B79" w:rsidRDefault="00602AB1" w:rsidP="00602AB1">
      <w:pPr>
        <w:rPr>
          <w:color w:val="000000"/>
          <w:sz w:val="22"/>
        </w:rPr>
      </w:pPr>
    </w:p>
    <w:p w14:paraId="285A5403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выброс, г/с (3.2.1), </w:t>
      </w:r>
      <w:r w:rsidRPr="00993B79">
        <w:rPr>
          <w:b/>
          <w:i/>
          <w:color w:val="008080"/>
          <w:sz w:val="22"/>
        </w:rPr>
        <w:t xml:space="preserve">G = </w:t>
      </w:r>
      <w:r w:rsidRPr="00993B79">
        <w:rPr>
          <w:i/>
          <w:color w:val="FF0000"/>
        </w:rPr>
        <w:t>MAX(</w:t>
      </w:r>
      <w:proofErr w:type="gramStart"/>
      <w:r w:rsidRPr="00993B79">
        <w:rPr>
          <w:i/>
          <w:color w:val="FF0000"/>
        </w:rPr>
        <w:t>G,GC</w:t>
      </w:r>
      <w:proofErr w:type="gramEnd"/>
      <w:r w:rsidRPr="00993B79">
        <w:rPr>
          <w:i/>
          <w:color w:val="FF0000"/>
        </w:rPr>
        <w:t xml:space="preserve">) = </w:t>
      </w:r>
      <w:r w:rsidRPr="00993B79">
        <w:rPr>
          <w:b/>
          <w:color w:val="008000"/>
        </w:rPr>
        <w:t>0.1045</w:t>
      </w:r>
    </w:p>
    <w:p w14:paraId="285A5404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Сумма выбросов, т/год (3.2.4), </w:t>
      </w:r>
      <w:r w:rsidRPr="00993B79">
        <w:rPr>
          <w:b/>
          <w:i/>
          <w:color w:val="008080"/>
          <w:sz w:val="22"/>
        </w:rPr>
        <w:t xml:space="preserve">M = </w:t>
      </w:r>
      <w:r w:rsidRPr="00993B79">
        <w:rPr>
          <w:i/>
          <w:color w:val="FF0000"/>
        </w:rPr>
        <w:t xml:space="preserve">M + MC = </w:t>
      </w:r>
      <w:r w:rsidRPr="00993B79">
        <w:rPr>
          <w:b/>
          <w:color w:val="800000"/>
        </w:rPr>
        <w:t xml:space="preserve">0.8 + 0.4 = </w:t>
      </w:r>
      <w:r w:rsidRPr="00993B79">
        <w:rPr>
          <w:b/>
          <w:color w:val="008000"/>
        </w:rPr>
        <w:t>1.2</w:t>
      </w:r>
    </w:p>
    <w:p w14:paraId="285A5405" w14:textId="77777777" w:rsidR="00602AB1" w:rsidRPr="00993B79" w:rsidRDefault="00602AB1" w:rsidP="00602AB1">
      <w:pPr>
        <w:rPr>
          <w:b/>
          <w:color w:val="008000"/>
        </w:rPr>
      </w:pPr>
    </w:p>
    <w:p w14:paraId="285A5406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С учетом коэффициента гравитационного осаждения</w:t>
      </w:r>
    </w:p>
    <w:p w14:paraId="285A5407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выброс, т/год, </w:t>
      </w:r>
      <w:r w:rsidRPr="00993B79">
        <w:rPr>
          <w:b/>
          <w:i/>
          <w:color w:val="008080"/>
          <w:sz w:val="22"/>
        </w:rPr>
        <w:t xml:space="preserve">M = </w:t>
      </w:r>
      <w:r w:rsidRPr="00993B79">
        <w:rPr>
          <w:i/>
          <w:color w:val="FF0000"/>
        </w:rPr>
        <w:t xml:space="preserve">KOC · M = </w:t>
      </w:r>
      <w:r w:rsidRPr="00993B79">
        <w:rPr>
          <w:b/>
          <w:color w:val="800000"/>
        </w:rPr>
        <w:t xml:space="preserve">0.4 · 1.2 = </w:t>
      </w:r>
      <w:r w:rsidRPr="00993B79">
        <w:rPr>
          <w:b/>
          <w:color w:val="008000"/>
        </w:rPr>
        <w:t>0.48</w:t>
      </w:r>
    </w:p>
    <w:p w14:paraId="285A5408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выброс, </w:t>
      </w:r>
      <w:r w:rsidRPr="00993B79">
        <w:rPr>
          <w:b/>
          <w:i/>
          <w:color w:val="008080"/>
          <w:sz w:val="22"/>
        </w:rPr>
        <w:t xml:space="preserve">G = </w:t>
      </w:r>
      <w:r w:rsidRPr="00993B79">
        <w:rPr>
          <w:i/>
          <w:color w:val="FF0000"/>
        </w:rPr>
        <w:t xml:space="preserve">KOC · G = </w:t>
      </w:r>
      <w:r w:rsidRPr="00993B79">
        <w:rPr>
          <w:b/>
          <w:color w:val="800000"/>
        </w:rPr>
        <w:t xml:space="preserve">0.4 · 0.1045 = </w:t>
      </w:r>
      <w:r w:rsidRPr="00993B79">
        <w:rPr>
          <w:b/>
          <w:color w:val="008000"/>
        </w:rPr>
        <w:t>0.0418</w:t>
      </w:r>
    </w:p>
    <w:p w14:paraId="285A5409" w14:textId="77777777" w:rsidR="00602AB1" w:rsidRPr="00993B79" w:rsidRDefault="00602AB1" w:rsidP="00602AB1">
      <w:pPr>
        <w:rPr>
          <w:b/>
          <w:color w:val="008000"/>
        </w:rPr>
      </w:pPr>
    </w:p>
    <w:p w14:paraId="285A540A" w14:textId="77777777" w:rsidR="00602AB1" w:rsidRPr="00993B79" w:rsidRDefault="00602AB1" w:rsidP="00602AB1">
      <w:pPr>
        <w:rPr>
          <w:b/>
          <w:i/>
          <w:color w:val="800080"/>
        </w:rPr>
      </w:pPr>
      <w:r w:rsidRPr="00993B79">
        <w:rPr>
          <w:b/>
          <w:i/>
          <w:color w:val="800080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25"/>
        <w:gridCol w:w="8107"/>
        <w:gridCol w:w="3152"/>
        <w:gridCol w:w="3376"/>
      </w:tblGrid>
      <w:tr w:rsidR="00602AB1" w:rsidRPr="00993B79" w14:paraId="285A540F" w14:textId="77777777" w:rsidTr="009E149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40B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Код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40C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40D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40E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Выброс т/год</w:t>
            </w:r>
          </w:p>
        </w:tc>
      </w:tr>
      <w:tr w:rsidR="009E149B" w:rsidRPr="00993B79" w14:paraId="285A5414" w14:textId="77777777" w:rsidTr="009E149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410" w14:textId="77777777" w:rsidR="009E149B" w:rsidRPr="00993B79" w:rsidRDefault="009E149B" w:rsidP="009E149B">
            <w:pPr>
              <w:jc w:val="right"/>
              <w:rPr>
                <w:sz w:val="20"/>
                <w:szCs w:val="20"/>
              </w:rPr>
            </w:pPr>
            <w:r w:rsidRPr="00993B79">
              <w:rPr>
                <w:sz w:val="20"/>
                <w:szCs w:val="20"/>
              </w:rPr>
              <w:t>0305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411" w14:textId="77777777" w:rsidR="009E149B" w:rsidRPr="00993B79" w:rsidRDefault="009E149B" w:rsidP="009E149B">
            <w:pPr>
              <w:rPr>
                <w:sz w:val="20"/>
                <w:szCs w:val="20"/>
              </w:rPr>
            </w:pPr>
            <w:r w:rsidRPr="00993B79">
              <w:rPr>
                <w:sz w:val="20"/>
                <w:szCs w:val="20"/>
              </w:rPr>
              <w:t>Аммоний нитрат (Аммиачная селитра) (35)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412" w14:textId="77777777" w:rsidR="009E149B" w:rsidRPr="00993B79" w:rsidRDefault="009E149B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0.0418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413" w14:textId="77777777" w:rsidR="009E149B" w:rsidRPr="00993B79" w:rsidRDefault="009E149B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0.48</w:t>
            </w:r>
          </w:p>
        </w:tc>
      </w:tr>
    </w:tbl>
    <w:p w14:paraId="285A5415" w14:textId="77777777" w:rsidR="00602AB1" w:rsidRPr="00993B79" w:rsidRDefault="00602AB1" w:rsidP="00602AB1">
      <w:pPr>
        <w:rPr>
          <w:color w:val="000000"/>
          <w:sz w:val="22"/>
        </w:rPr>
      </w:pPr>
    </w:p>
    <w:p w14:paraId="285A5416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Список литературы:</w:t>
      </w:r>
    </w:p>
    <w:p w14:paraId="285A5417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285A5418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285A5419" w14:textId="77777777" w:rsidR="00602AB1" w:rsidRPr="00993B79" w:rsidRDefault="00602AB1" w:rsidP="00602AB1">
      <w:pPr>
        <w:rPr>
          <w:color w:val="000000"/>
          <w:sz w:val="22"/>
        </w:rPr>
      </w:pPr>
    </w:p>
    <w:p w14:paraId="285A541A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993B79">
        <w:rPr>
          <w:b/>
          <w:i/>
          <w:color w:val="008080"/>
          <w:sz w:val="22"/>
        </w:rPr>
        <w:t xml:space="preserve">KOC = </w:t>
      </w:r>
      <w:r w:rsidRPr="00993B79">
        <w:rPr>
          <w:b/>
          <w:color w:val="008000"/>
        </w:rPr>
        <w:t>0.4</w:t>
      </w:r>
    </w:p>
    <w:p w14:paraId="285A541B" w14:textId="77777777" w:rsidR="00602AB1" w:rsidRPr="00993B79" w:rsidRDefault="00602AB1" w:rsidP="00602AB1">
      <w:pPr>
        <w:rPr>
          <w:b/>
          <w:color w:val="008000"/>
        </w:rPr>
      </w:pPr>
    </w:p>
    <w:p w14:paraId="285A541C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285A541D" w14:textId="77777777" w:rsidR="00602AB1" w:rsidRPr="00993B79" w:rsidRDefault="00602AB1" w:rsidP="00602AB1">
      <w:pPr>
        <w:rPr>
          <w:color w:val="000000"/>
          <w:sz w:val="22"/>
        </w:rPr>
      </w:pPr>
    </w:p>
    <w:p w14:paraId="285A541E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п.3.1.Погрузочно-разгрузочные работы, пересыпки пылящих материалов</w:t>
      </w:r>
    </w:p>
    <w:p w14:paraId="285A541F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Материал: Известняк дробленый</w:t>
      </w:r>
    </w:p>
    <w:p w14:paraId="285A5420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Весовая доля пылевой фракции в материале (табл.3.1.1), </w:t>
      </w:r>
      <w:r w:rsidRPr="00993B79">
        <w:rPr>
          <w:b/>
          <w:i/>
          <w:color w:val="008080"/>
          <w:sz w:val="22"/>
        </w:rPr>
        <w:t xml:space="preserve">K1 = </w:t>
      </w:r>
      <w:r w:rsidRPr="00993B79">
        <w:rPr>
          <w:b/>
          <w:color w:val="008000"/>
        </w:rPr>
        <w:t>0.04</w:t>
      </w:r>
    </w:p>
    <w:p w14:paraId="285A5421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Доля пыли, переходящей в аэрозоль (табл.3.1.1), </w:t>
      </w:r>
      <w:r w:rsidRPr="00993B79">
        <w:rPr>
          <w:b/>
          <w:i/>
          <w:color w:val="008080"/>
          <w:sz w:val="22"/>
        </w:rPr>
        <w:t xml:space="preserve">K2 = </w:t>
      </w:r>
      <w:r w:rsidRPr="00993B79">
        <w:rPr>
          <w:b/>
          <w:color w:val="008000"/>
        </w:rPr>
        <w:t>0.02</w:t>
      </w:r>
    </w:p>
    <w:p w14:paraId="285A5422" w14:textId="77777777" w:rsidR="00602AB1" w:rsidRPr="00993B79" w:rsidRDefault="00602AB1" w:rsidP="00602AB1">
      <w:pPr>
        <w:rPr>
          <w:b/>
          <w:color w:val="008000"/>
        </w:rPr>
      </w:pPr>
    </w:p>
    <w:p w14:paraId="285A5423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 xml:space="preserve">Примесь: </w:t>
      </w:r>
      <w:r w:rsidR="009E149B" w:rsidRPr="00993B79">
        <w:rPr>
          <w:b/>
          <w:i/>
          <w:color w:val="FF00FF"/>
        </w:rPr>
        <w:t>1724</w:t>
      </w:r>
      <w:r w:rsidR="009E149B" w:rsidRPr="00993B79">
        <w:rPr>
          <w:b/>
          <w:i/>
          <w:color w:val="FF00FF"/>
        </w:rPr>
        <w:tab/>
      </w:r>
      <w:proofErr w:type="spellStart"/>
      <w:r w:rsidR="009E149B" w:rsidRPr="00993B79">
        <w:rPr>
          <w:b/>
          <w:i/>
          <w:color w:val="FF00FF"/>
        </w:rPr>
        <w:t>Тиокарбамид</w:t>
      </w:r>
      <w:proofErr w:type="spellEnd"/>
      <w:r w:rsidR="009E149B" w:rsidRPr="00993B79">
        <w:rPr>
          <w:b/>
          <w:i/>
          <w:color w:val="FF00FF"/>
        </w:rPr>
        <w:t xml:space="preserve"> (Тиомочевина)</w:t>
      </w:r>
    </w:p>
    <w:p w14:paraId="285A5424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Степень открытости: с 4-х сторон</w:t>
      </w:r>
    </w:p>
    <w:p w14:paraId="285A5425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993B79">
        <w:rPr>
          <w:b/>
          <w:i/>
          <w:color w:val="008080"/>
          <w:sz w:val="22"/>
        </w:rPr>
        <w:t xml:space="preserve">K4 = </w:t>
      </w:r>
      <w:r w:rsidRPr="00993B79">
        <w:rPr>
          <w:b/>
          <w:color w:val="008000"/>
        </w:rPr>
        <w:t>1</w:t>
      </w:r>
    </w:p>
    <w:p w14:paraId="285A5426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Скорость ветра (среднегодовая), м/с, </w:t>
      </w:r>
      <w:r w:rsidRPr="00993B79">
        <w:rPr>
          <w:b/>
          <w:i/>
          <w:color w:val="008080"/>
          <w:sz w:val="22"/>
        </w:rPr>
        <w:t xml:space="preserve">G3SR = </w:t>
      </w:r>
      <w:r w:rsidRPr="00993B79">
        <w:rPr>
          <w:b/>
          <w:color w:val="008000"/>
        </w:rPr>
        <w:t>2.6</w:t>
      </w:r>
    </w:p>
    <w:p w14:paraId="285A5427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Коэфф</w:t>
      </w:r>
      <w:proofErr w:type="spellEnd"/>
      <w:r w:rsidRPr="00993B79">
        <w:rPr>
          <w:color w:val="000000"/>
          <w:sz w:val="22"/>
        </w:rPr>
        <w:t xml:space="preserve">., учитывающий среднегодовую скорость ветра (табл.3.1.2), </w:t>
      </w:r>
      <w:r w:rsidRPr="00993B79">
        <w:rPr>
          <w:b/>
          <w:i/>
          <w:color w:val="008080"/>
          <w:sz w:val="22"/>
        </w:rPr>
        <w:t xml:space="preserve">K3SR = </w:t>
      </w:r>
      <w:r w:rsidRPr="00993B79">
        <w:rPr>
          <w:b/>
          <w:color w:val="008000"/>
        </w:rPr>
        <w:t>1.2</w:t>
      </w:r>
    </w:p>
    <w:p w14:paraId="285A5428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Скорость ветра (максимальная), м/c, </w:t>
      </w:r>
      <w:r w:rsidRPr="00993B79">
        <w:rPr>
          <w:b/>
          <w:i/>
          <w:color w:val="008080"/>
          <w:sz w:val="22"/>
        </w:rPr>
        <w:t xml:space="preserve">G3 = </w:t>
      </w:r>
      <w:r w:rsidRPr="00993B79">
        <w:rPr>
          <w:b/>
          <w:color w:val="008000"/>
        </w:rPr>
        <w:t>6</w:t>
      </w:r>
    </w:p>
    <w:p w14:paraId="285A5429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Коэфф</w:t>
      </w:r>
      <w:proofErr w:type="spellEnd"/>
      <w:r w:rsidRPr="00993B79">
        <w:rPr>
          <w:color w:val="000000"/>
          <w:sz w:val="22"/>
        </w:rPr>
        <w:t xml:space="preserve">., учитывающий максимальную скорость ветра (табл.3.1.2), </w:t>
      </w:r>
      <w:r w:rsidRPr="00993B79">
        <w:rPr>
          <w:b/>
          <w:i/>
          <w:color w:val="008080"/>
          <w:sz w:val="22"/>
        </w:rPr>
        <w:t xml:space="preserve">K3 = </w:t>
      </w:r>
      <w:r w:rsidRPr="00993B79">
        <w:rPr>
          <w:b/>
          <w:color w:val="008000"/>
        </w:rPr>
        <w:t>1.4</w:t>
      </w:r>
    </w:p>
    <w:p w14:paraId="285A542A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lastRenderedPageBreak/>
        <w:t xml:space="preserve">Влажность материала, %, </w:t>
      </w:r>
      <w:r w:rsidRPr="00993B79">
        <w:rPr>
          <w:b/>
          <w:i/>
          <w:color w:val="008080"/>
          <w:sz w:val="22"/>
        </w:rPr>
        <w:t xml:space="preserve">VL = </w:t>
      </w:r>
      <w:r w:rsidRPr="00993B79">
        <w:rPr>
          <w:b/>
          <w:color w:val="008000"/>
        </w:rPr>
        <w:t>0.5</w:t>
      </w:r>
    </w:p>
    <w:p w14:paraId="285A542B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Коэфф</w:t>
      </w:r>
      <w:proofErr w:type="spellEnd"/>
      <w:r w:rsidRPr="00993B79">
        <w:rPr>
          <w:color w:val="000000"/>
          <w:sz w:val="22"/>
        </w:rPr>
        <w:t xml:space="preserve">., учитывающий влажность материала (табл.3.1.4), </w:t>
      </w:r>
      <w:r w:rsidRPr="00993B79">
        <w:rPr>
          <w:b/>
          <w:i/>
          <w:color w:val="008080"/>
          <w:sz w:val="22"/>
        </w:rPr>
        <w:t xml:space="preserve">K5 = </w:t>
      </w:r>
      <w:r w:rsidRPr="00993B79">
        <w:rPr>
          <w:b/>
          <w:color w:val="008000"/>
        </w:rPr>
        <w:t>1</w:t>
      </w:r>
    </w:p>
    <w:p w14:paraId="285A542C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Размер куска материала, мм, </w:t>
      </w:r>
      <w:r w:rsidRPr="00993B79">
        <w:rPr>
          <w:b/>
          <w:i/>
          <w:color w:val="008080"/>
          <w:sz w:val="22"/>
        </w:rPr>
        <w:t xml:space="preserve">G7 = </w:t>
      </w:r>
      <w:r w:rsidRPr="00993B79">
        <w:rPr>
          <w:b/>
          <w:color w:val="008000"/>
        </w:rPr>
        <w:t>50</w:t>
      </w:r>
    </w:p>
    <w:p w14:paraId="285A542D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993B79">
        <w:rPr>
          <w:b/>
          <w:i/>
          <w:color w:val="008080"/>
          <w:sz w:val="22"/>
        </w:rPr>
        <w:t xml:space="preserve">K7 = </w:t>
      </w:r>
      <w:r w:rsidRPr="00993B79">
        <w:rPr>
          <w:b/>
          <w:color w:val="008000"/>
        </w:rPr>
        <w:t>0.4</w:t>
      </w:r>
    </w:p>
    <w:p w14:paraId="285A542E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Высота падения материала, м, </w:t>
      </w:r>
      <w:r w:rsidRPr="00993B79">
        <w:rPr>
          <w:b/>
          <w:i/>
          <w:color w:val="008080"/>
          <w:sz w:val="22"/>
        </w:rPr>
        <w:t xml:space="preserve">GB = </w:t>
      </w:r>
      <w:r w:rsidRPr="00993B79">
        <w:rPr>
          <w:b/>
          <w:color w:val="008000"/>
        </w:rPr>
        <w:t>2</w:t>
      </w:r>
    </w:p>
    <w:p w14:paraId="285A542F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Коэффициент, учитывающий высоту падения материала (табл.3.1.7), </w:t>
      </w:r>
      <w:r w:rsidRPr="00993B79">
        <w:rPr>
          <w:b/>
          <w:i/>
          <w:color w:val="008080"/>
          <w:sz w:val="22"/>
        </w:rPr>
        <w:t xml:space="preserve">B = </w:t>
      </w:r>
      <w:r w:rsidRPr="00993B79">
        <w:rPr>
          <w:b/>
          <w:color w:val="008000"/>
        </w:rPr>
        <w:t>0.7</w:t>
      </w:r>
    </w:p>
    <w:p w14:paraId="285A5430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Суммарное количество перерабатываемого материала, т/час, </w:t>
      </w:r>
      <w:r w:rsidRPr="00993B79">
        <w:rPr>
          <w:b/>
          <w:i/>
          <w:color w:val="008080"/>
          <w:sz w:val="22"/>
        </w:rPr>
        <w:t xml:space="preserve">GMAX = </w:t>
      </w:r>
      <w:r w:rsidRPr="00993B79">
        <w:rPr>
          <w:b/>
          <w:color w:val="008000"/>
        </w:rPr>
        <w:t>1.5</w:t>
      </w:r>
    </w:p>
    <w:p w14:paraId="285A5431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Суммарное количество перерабатываемого материала, т/год, </w:t>
      </w:r>
      <w:r w:rsidRPr="00993B79">
        <w:rPr>
          <w:b/>
          <w:i/>
          <w:color w:val="008080"/>
          <w:sz w:val="22"/>
        </w:rPr>
        <w:t xml:space="preserve">GGOD = </w:t>
      </w:r>
      <w:r w:rsidRPr="00993B79">
        <w:rPr>
          <w:b/>
          <w:color w:val="008000"/>
        </w:rPr>
        <w:t>27</w:t>
      </w:r>
    </w:p>
    <w:p w14:paraId="285A5432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993B79">
        <w:rPr>
          <w:b/>
          <w:i/>
          <w:color w:val="008080"/>
          <w:sz w:val="22"/>
        </w:rPr>
        <w:t xml:space="preserve">NJ = </w:t>
      </w:r>
      <w:r w:rsidRPr="00993B79">
        <w:rPr>
          <w:b/>
          <w:color w:val="008000"/>
        </w:rPr>
        <w:t>0.9</w:t>
      </w:r>
    </w:p>
    <w:p w14:paraId="285A5433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Вид работ: Пересыпка</w:t>
      </w:r>
    </w:p>
    <w:p w14:paraId="285A5434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выброс, г/с (3.1.1), </w:t>
      </w:r>
      <w:r w:rsidRPr="00993B79">
        <w:rPr>
          <w:b/>
          <w:i/>
          <w:color w:val="008080"/>
          <w:sz w:val="22"/>
        </w:rPr>
        <w:t xml:space="preserve">GC = </w:t>
      </w:r>
      <w:r w:rsidRPr="00993B79">
        <w:rPr>
          <w:i/>
          <w:color w:val="FF0000"/>
        </w:rPr>
        <w:t>K1 · K2 · K3 · K4 · K5 · K7 · K8 · K9 · KE · B · GMAX · 10</w:t>
      </w:r>
      <w:r w:rsidRPr="00993B79">
        <w:rPr>
          <w:i/>
          <w:color w:val="FF0000"/>
          <w:vertAlign w:val="superscript"/>
        </w:rPr>
        <w:t>6</w:t>
      </w:r>
      <w:r w:rsidRPr="00993B79">
        <w:rPr>
          <w:i/>
          <w:color w:val="FF0000"/>
        </w:rPr>
        <w:t xml:space="preserve"> / 3600 · (1-NJ) = </w:t>
      </w:r>
      <w:r w:rsidRPr="00993B79">
        <w:rPr>
          <w:b/>
          <w:color w:val="800000"/>
        </w:rPr>
        <w:t>0.04 · 0.02 · 1.4 · 1 · 1 · 0.4 · 1 · 1 · 1 · 0.7 · 1.5 · 10</w:t>
      </w:r>
      <w:r w:rsidRPr="00993B79">
        <w:rPr>
          <w:b/>
          <w:color w:val="800000"/>
          <w:vertAlign w:val="superscript"/>
        </w:rPr>
        <w:t>6</w:t>
      </w:r>
      <w:r w:rsidRPr="00993B79">
        <w:rPr>
          <w:b/>
          <w:color w:val="800000"/>
        </w:rPr>
        <w:t xml:space="preserve"> / 3600 · (</w:t>
      </w:r>
      <w:proofErr w:type="gramStart"/>
      <w:r w:rsidRPr="00993B79">
        <w:rPr>
          <w:b/>
          <w:color w:val="800000"/>
        </w:rPr>
        <w:t>1-0</w:t>
      </w:r>
      <w:proofErr w:type="gramEnd"/>
      <w:r w:rsidRPr="00993B79">
        <w:rPr>
          <w:b/>
          <w:color w:val="800000"/>
        </w:rPr>
        <w:t xml:space="preserve">.9) = </w:t>
      </w:r>
      <w:r w:rsidRPr="00993B79">
        <w:rPr>
          <w:b/>
          <w:color w:val="008000"/>
        </w:rPr>
        <w:t>0.01307</w:t>
      </w:r>
    </w:p>
    <w:p w14:paraId="285A5435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выброс, т/год (3.1.2), </w:t>
      </w:r>
      <w:r w:rsidRPr="00993B79">
        <w:rPr>
          <w:b/>
          <w:i/>
          <w:color w:val="008080"/>
          <w:sz w:val="22"/>
        </w:rPr>
        <w:t xml:space="preserve">MC = </w:t>
      </w:r>
      <w:r w:rsidRPr="00993B79">
        <w:rPr>
          <w:i/>
          <w:color w:val="FF0000"/>
        </w:rPr>
        <w:t xml:space="preserve">K1 · K2 · K3SR · K4 · K5 · K7 · K8 · K9 · KE · B · GGOD · (1-NJ) = </w:t>
      </w:r>
      <w:r w:rsidRPr="00993B79">
        <w:rPr>
          <w:b/>
          <w:color w:val="800000"/>
        </w:rPr>
        <w:t xml:space="preserve">0.04 · 0.02 · 1.2 · 1 · 1 · 0.4 · 1 · 1 · 1 · 0.7 · 27 · (1-0.9) = </w:t>
      </w:r>
      <w:r w:rsidRPr="00993B79">
        <w:rPr>
          <w:b/>
          <w:color w:val="008000"/>
        </w:rPr>
        <w:t>0.000726</w:t>
      </w:r>
    </w:p>
    <w:p w14:paraId="285A5436" w14:textId="77777777" w:rsidR="00602AB1" w:rsidRPr="00993B79" w:rsidRDefault="00602AB1" w:rsidP="00602AB1">
      <w:pPr>
        <w:rPr>
          <w:color w:val="000000"/>
          <w:sz w:val="22"/>
        </w:rPr>
      </w:pPr>
    </w:p>
    <w:p w14:paraId="285A5437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выброс, г/с (3.2.1), </w:t>
      </w:r>
      <w:r w:rsidRPr="00993B79">
        <w:rPr>
          <w:b/>
          <w:i/>
          <w:color w:val="008080"/>
          <w:sz w:val="22"/>
        </w:rPr>
        <w:t xml:space="preserve">G = </w:t>
      </w:r>
      <w:r w:rsidRPr="00993B79">
        <w:rPr>
          <w:i/>
          <w:color w:val="FF0000"/>
        </w:rPr>
        <w:t>MAX(</w:t>
      </w:r>
      <w:proofErr w:type="gramStart"/>
      <w:r w:rsidRPr="00993B79">
        <w:rPr>
          <w:i/>
          <w:color w:val="FF0000"/>
        </w:rPr>
        <w:t>G,GC</w:t>
      </w:r>
      <w:proofErr w:type="gramEnd"/>
      <w:r w:rsidRPr="00993B79">
        <w:rPr>
          <w:i/>
          <w:color w:val="FF0000"/>
        </w:rPr>
        <w:t xml:space="preserve">) = </w:t>
      </w:r>
      <w:r w:rsidRPr="00993B79">
        <w:rPr>
          <w:b/>
          <w:color w:val="008000"/>
        </w:rPr>
        <w:t>0.01307</w:t>
      </w:r>
    </w:p>
    <w:p w14:paraId="285A5438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Сумма выбросов, т/год (3.2.4), </w:t>
      </w:r>
      <w:r w:rsidRPr="00993B79">
        <w:rPr>
          <w:b/>
          <w:i/>
          <w:color w:val="008080"/>
          <w:sz w:val="22"/>
        </w:rPr>
        <w:t xml:space="preserve">M = </w:t>
      </w:r>
      <w:r w:rsidRPr="00993B79">
        <w:rPr>
          <w:i/>
          <w:color w:val="FF0000"/>
        </w:rPr>
        <w:t xml:space="preserve">M + MC = </w:t>
      </w:r>
      <w:r w:rsidRPr="00993B79">
        <w:rPr>
          <w:b/>
          <w:color w:val="800000"/>
        </w:rPr>
        <w:t xml:space="preserve">0 + 0.000726 = </w:t>
      </w:r>
      <w:r w:rsidRPr="00993B79">
        <w:rPr>
          <w:b/>
          <w:color w:val="008000"/>
        </w:rPr>
        <w:t>0.000726</w:t>
      </w:r>
    </w:p>
    <w:p w14:paraId="285A5439" w14:textId="77777777" w:rsidR="00602AB1" w:rsidRPr="00993B79" w:rsidRDefault="00602AB1" w:rsidP="00602AB1">
      <w:pPr>
        <w:rPr>
          <w:b/>
          <w:color w:val="008000"/>
        </w:rPr>
      </w:pPr>
    </w:p>
    <w:p w14:paraId="285A543A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п.3.1.Погрузочно-разгрузочные работы, пересыпки пылящих материалов</w:t>
      </w:r>
    </w:p>
    <w:p w14:paraId="285A543B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Материал: Известняк дробленый</w:t>
      </w:r>
    </w:p>
    <w:p w14:paraId="285A543C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Весовая доля пылевой фракции в материале (табл.3.1.1), </w:t>
      </w:r>
      <w:r w:rsidRPr="00993B79">
        <w:rPr>
          <w:b/>
          <w:i/>
          <w:color w:val="008080"/>
          <w:sz w:val="22"/>
        </w:rPr>
        <w:t xml:space="preserve">K1 = </w:t>
      </w:r>
      <w:r w:rsidRPr="00993B79">
        <w:rPr>
          <w:b/>
          <w:color w:val="008000"/>
        </w:rPr>
        <w:t>0.04</w:t>
      </w:r>
    </w:p>
    <w:p w14:paraId="285A543D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Доля пыли, переходящей в аэрозоль (табл.3.1.1), </w:t>
      </w:r>
      <w:r w:rsidRPr="00993B79">
        <w:rPr>
          <w:b/>
          <w:i/>
          <w:color w:val="008080"/>
          <w:sz w:val="22"/>
        </w:rPr>
        <w:t xml:space="preserve">K2 = </w:t>
      </w:r>
      <w:r w:rsidRPr="00993B79">
        <w:rPr>
          <w:b/>
          <w:color w:val="008000"/>
        </w:rPr>
        <w:t>0.02</w:t>
      </w:r>
    </w:p>
    <w:p w14:paraId="285A543E" w14:textId="77777777" w:rsidR="00602AB1" w:rsidRPr="00993B79" w:rsidRDefault="00602AB1" w:rsidP="00602AB1">
      <w:pPr>
        <w:rPr>
          <w:b/>
          <w:color w:val="008000"/>
        </w:rPr>
      </w:pPr>
    </w:p>
    <w:p w14:paraId="285A543F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 xml:space="preserve">Примесь: </w:t>
      </w:r>
      <w:r w:rsidR="009E149B" w:rsidRPr="00993B79">
        <w:rPr>
          <w:b/>
          <w:i/>
          <w:color w:val="FF00FF"/>
        </w:rPr>
        <w:t>1724</w:t>
      </w:r>
      <w:r w:rsidR="009E149B" w:rsidRPr="00993B79">
        <w:rPr>
          <w:b/>
          <w:i/>
          <w:color w:val="FF00FF"/>
        </w:rPr>
        <w:tab/>
      </w:r>
      <w:proofErr w:type="spellStart"/>
      <w:r w:rsidR="009E149B" w:rsidRPr="00993B79">
        <w:rPr>
          <w:b/>
          <w:i/>
          <w:color w:val="FF00FF"/>
        </w:rPr>
        <w:t>Тиокарбамид</w:t>
      </w:r>
      <w:proofErr w:type="spellEnd"/>
      <w:r w:rsidR="009E149B" w:rsidRPr="00993B79">
        <w:rPr>
          <w:b/>
          <w:i/>
          <w:color w:val="FF00FF"/>
        </w:rPr>
        <w:t xml:space="preserve"> (Тиомочевина)</w:t>
      </w:r>
    </w:p>
    <w:p w14:paraId="285A5440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Степень открытости: с 4-х сторон</w:t>
      </w:r>
    </w:p>
    <w:p w14:paraId="285A5441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993B79">
        <w:rPr>
          <w:b/>
          <w:i/>
          <w:color w:val="008080"/>
          <w:sz w:val="22"/>
        </w:rPr>
        <w:t xml:space="preserve">K4 = </w:t>
      </w:r>
      <w:r w:rsidRPr="00993B79">
        <w:rPr>
          <w:b/>
          <w:color w:val="008000"/>
        </w:rPr>
        <w:t>1</w:t>
      </w:r>
    </w:p>
    <w:p w14:paraId="285A5442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Скорость ветра (среднегодовая), м/с, </w:t>
      </w:r>
      <w:r w:rsidRPr="00993B79">
        <w:rPr>
          <w:b/>
          <w:i/>
          <w:color w:val="008080"/>
          <w:sz w:val="22"/>
        </w:rPr>
        <w:t xml:space="preserve">G3SR = </w:t>
      </w:r>
      <w:r w:rsidRPr="00993B79">
        <w:rPr>
          <w:b/>
          <w:color w:val="008000"/>
        </w:rPr>
        <w:t>2.6</w:t>
      </w:r>
    </w:p>
    <w:p w14:paraId="285A5443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Коэфф</w:t>
      </w:r>
      <w:proofErr w:type="spellEnd"/>
      <w:r w:rsidRPr="00993B79">
        <w:rPr>
          <w:color w:val="000000"/>
          <w:sz w:val="22"/>
        </w:rPr>
        <w:t xml:space="preserve">., учитывающий среднегодовую скорость ветра (табл.3.1.2), </w:t>
      </w:r>
      <w:r w:rsidRPr="00993B79">
        <w:rPr>
          <w:b/>
          <w:i/>
          <w:color w:val="008080"/>
          <w:sz w:val="22"/>
        </w:rPr>
        <w:t xml:space="preserve">K3SR = </w:t>
      </w:r>
      <w:r w:rsidRPr="00993B79">
        <w:rPr>
          <w:b/>
          <w:color w:val="008000"/>
        </w:rPr>
        <w:t>1.2</w:t>
      </w:r>
    </w:p>
    <w:p w14:paraId="285A5444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Скорость ветра (максимальная), м/c, </w:t>
      </w:r>
      <w:r w:rsidRPr="00993B79">
        <w:rPr>
          <w:b/>
          <w:i/>
          <w:color w:val="008080"/>
          <w:sz w:val="22"/>
        </w:rPr>
        <w:t xml:space="preserve">G3 = </w:t>
      </w:r>
      <w:r w:rsidRPr="00993B79">
        <w:rPr>
          <w:b/>
          <w:color w:val="008000"/>
        </w:rPr>
        <w:t>6</w:t>
      </w:r>
    </w:p>
    <w:p w14:paraId="285A5445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Коэфф</w:t>
      </w:r>
      <w:proofErr w:type="spellEnd"/>
      <w:r w:rsidRPr="00993B79">
        <w:rPr>
          <w:color w:val="000000"/>
          <w:sz w:val="22"/>
        </w:rPr>
        <w:t xml:space="preserve">., учитывающий максимальную скорость ветра (табл.3.1.2), </w:t>
      </w:r>
      <w:r w:rsidRPr="00993B79">
        <w:rPr>
          <w:b/>
          <w:i/>
          <w:color w:val="008080"/>
          <w:sz w:val="22"/>
        </w:rPr>
        <w:t xml:space="preserve">K3 = </w:t>
      </w:r>
      <w:r w:rsidRPr="00993B79">
        <w:rPr>
          <w:b/>
          <w:color w:val="008000"/>
        </w:rPr>
        <w:t>1.4</w:t>
      </w:r>
    </w:p>
    <w:p w14:paraId="285A5446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Влажность материала, %, </w:t>
      </w:r>
      <w:r w:rsidRPr="00993B79">
        <w:rPr>
          <w:b/>
          <w:i/>
          <w:color w:val="008080"/>
          <w:sz w:val="22"/>
        </w:rPr>
        <w:t xml:space="preserve">VL = </w:t>
      </w:r>
      <w:r w:rsidRPr="00993B79">
        <w:rPr>
          <w:b/>
          <w:color w:val="008000"/>
        </w:rPr>
        <w:t>0.5</w:t>
      </w:r>
    </w:p>
    <w:p w14:paraId="285A5447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Коэфф</w:t>
      </w:r>
      <w:proofErr w:type="spellEnd"/>
      <w:r w:rsidRPr="00993B79">
        <w:rPr>
          <w:color w:val="000000"/>
          <w:sz w:val="22"/>
        </w:rPr>
        <w:t xml:space="preserve">., учитывающий влажность материала (табл.3.1.4), </w:t>
      </w:r>
      <w:r w:rsidRPr="00993B79">
        <w:rPr>
          <w:b/>
          <w:i/>
          <w:color w:val="008080"/>
          <w:sz w:val="22"/>
        </w:rPr>
        <w:t xml:space="preserve">K5 = </w:t>
      </w:r>
      <w:r w:rsidRPr="00993B79">
        <w:rPr>
          <w:b/>
          <w:color w:val="008000"/>
        </w:rPr>
        <w:t>1</w:t>
      </w:r>
    </w:p>
    <w:p w14:paraId="285A5448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Размер куска материала, мм, </w:t>
      </w:r>
      <w:r w:rsidRPr="00993B79">
        <w:rPr>
          <w:b/>
          <w:i/>
          <w:color w:val="008080"/>
          <w:sz w:val="22"/>
        </w:rPr>
        <w:t xml:space="preserve">G7 = </w:t>
      </w:r>
      <w:r w:rsidRPr="00993B79">
        <w:rPr>
          <w:b/>
          <w:color w:val="008000"/>
        </w:rPr>
        <w:t>50</w:t>
      </w:r>
    </w:p>
    <w:p w14:paraId="285A5449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993B79">
        <w:rPr>
          <w:b/>
          <w:i/>
          <w:color w:val="008080"/>
          <w:sz w:val="22"/>
        </w:rPr>
        <w:t xml:space="preserve">K7 = </w:t>
      </w:r>
      <w:r w:rsidRPr="00993B79">
        <w:rPr>
          <w:b/>
          <w:color w:val="008000"/>
        </w:rPr>
        <w:t>0.4</w:t>
      </w:r>
    </w:p>
    <w:p w14:paraId="285A544A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Высота падения материала, м, </w:t>
      </w:r>
      <w:r w:rsidRPr="00993B79">
        <w:rPr>
          <w:b/>
          <w:i/>
          <w:color w:val="008080"/>
          <w:sz w:val="22"/>
        </w:rPr>
        <w:t xml:space="preserve">GB = </w:t>
      </w:r>
      <w:r w:rsidRPr="00993B79">
        <w:rPr>
          <w:b/>
          <w:color w:val="008000"/>
        </w:rPr>
        <w:t>2</w:t>
      </w:r>
    </w:p>
    <w:p w14:paraId="285A544B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Коэффициент, учитывающий высоту падения материала (табл.3.1.7), </w:t>
      </w:r>
      <w:r w:rsidRPr="00993B79">
        <w:rPr>
          <w:b/>
          <w:i/>
          <w:color w:val="008080"/>
          <w:sz w:val="22"/>
        </w:rPr>
        <w:t xml:space="preserve">B = </w:t>
      </w:r>
      <w:r w:rsidRPr="00993B79">
        <w:rPr>
          <w:b/>
          <w:color w:val="008000"/>
        </w:rPr>
        <w:t>0.7</w:t>
      </w:r>
    </w:p>
    <w:p w14:paraId="285A544C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lastRenderedPageBreak/>
        <w:t xml:space="preserve">Суммарное количество перерабатываемого материала, т/час, </w:t>
      </w:r>
      <w:r w:rsidRPr="00993B79">
        <w:rPr>
          <w:b/>
          <w:i/>
          <w:color w:val="008080"/>
          <w:sz w:val="22"/>
        </w:rPr>
        <w:t xml:space="preserve">GMAX = </w:t>
      </w:r>
      <w:r w:rsidRPr="00993B79">
        <w:rPr>
          <w:b/>
          <w:color w:val="008000"/>
        </w:rPr>
        <w:t>1.5</w:t>
      </w:r>
    </w:p>
    <w:p w14:paraId="285A544D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Суммарное количество перерабатываемого материала, т/год, </w:t>
      </w:r>
      <w:r w:rsidRPr="00993B79">
        <w:rPr>
          <w:b/>
          <w:i/>
          <w:color w:val="008080"/>
          <w:sz w:val="22"/>
        </w:rPr>
        <w:t xml:space="preserve">GGOD = </w:t>
      </w:r>
      <w:r w:rsidRPr="00993B79">
        <w:rPr>
          <w:b/>
          <w:color w:val="008000"/>
        </w:rPr>
        <w:t>27</w:t>
      </w:r>
    </w:p>
    <w:p w14:paraId="285A544E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993B79">
        <w:rPr>
          <w:b/>
          <w:i/>
          <w:color w:val="008080"/>
          <w:sz w:val="22"/>
        </w:rPr>
        <w:t xml:space="preserve">NJ = </w:t>
      </w:r>
      <w:r w:rsidRPr="00993B79">
        <w:rPr>
          <w:b/>
          <w:color w:val="008000"/>
        </w:rPr>
        <w:t>0.9</w:t>
      </w:r>
    </w:p>
    <w:p w14:paraId="285A544F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Вид работ: Разгрузка</w:t>
      </w:r>
    </w:p>
    <w:p w14:paraId="285A5450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выброс, г/с (3.1.1), </w:t>
      </w:r>
      <w:r w:rsidRPr="00993B79">
        <w:rPr>
          <w:b/>
          <w:i/>
          <w:color w:val="008080"/>
          <w:sz w:val="22"/>
        </w:rPr>
        <w:t xml:space="preserve">GC = </w:t>
      </w:r>
      <w:r w:rsidRPr="00993B79">
        <w:rPr>
          <w:i/>
          <w:color w:val="FF0000"/>
        </w:rPr>
        <w:t>K1 · K2 · K3 · K4 · K5 · K7 · K8 · K9 · KE · B · GMAX · 10</w:t>
      </w:r>
      <w:r w:rsidRPr="00993B79">
        <w:rPr>
          <w:i/>
          <w:color w:val="FF0000"/>
          <w:vertAlign w:val="superscript"/>
        </w:rPr>
        <w:t>6</w:t>
      </w:r>
      <w:r w:rsidRPr="00993B79">
        <w:rPr>
          <w:i/>
          <w:color w:val="FF0000"/>
        </w:rPr>
        <w:t xml:space="preserve"> / 3600 · (1-NJ) = </w:t>
      </w:r>
      <w:r w:rsidRPr="00993B79">
        <w:rPr>
          <w:b/>
          <w:color w:val="800000"/>
        </w:rPr>
        <w:t>0.04 · 0.02 · 1.4 · 1 · 1 · 0.4 · 1 · 1 · 1 · 0.7 · 1.5 · 10</w:t>
      </w:r>
      <w:r w:rsidRPr="00993B79">
        <w:rPr>
          <w:b/>
          <w:color w:val="800000"/>
          <w:vertAlign w:val="superscript"/>
        </w:rPr>
        <w:t>6</w:t>
      </w:r>
      <w:r w:rsidRPr="00993B79">
        <w:rPr>
          <w:b/>
          <w:color w:val="800000"/>
        </w:rPr>
        <w:t xml:space="preserve"> / 3600 · (</w:t>
      </w:r>
      <w:proofErr w:type="gramStart"/>
      <w:r w:rsidRPr="00993B79">
        <w:rPr>
          <w:b/>
          <w:color w:val="800000"/>
        </w:rPr>
        <w:t>1-0</w:t>
      </w:r>
      <w:proofErr w:type="gramEnd"/>
      <w:r w:rsidRPr="00993B79">
        <w:rPr>
          <w:b/>
          <w:color w:val="800000"/>
        </w:rPr>
        <w:t xml:space="preserve">.9) = </w:t>
      </w:r>
      <w:r w:rsidRPr="00993B79">
        <w:rPr>
          <w:b/>
          <w:color w:val="008000"/>
        </w:rPr>
        <w:t>0.01307</w:t>
      </w:r>
    </w:p>
    <w:p w14:paraId="285A5451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выброс, т/год (3.1.2), </w:t>
      </w:r>
      <w:r w:rsidRPr="00993B79">
        <w:rPr>
          <w:b/>
          <w:i/>
          <w:color w:val="008080"/>
          <w:sz w:val="22"/>
        </w:rPr>
        <w:t xml:space="preserve">MC = </w:t>
      </w:r>
      <w:r w:rsidRPr="00993B79">
        <w:rPr>
          <w:i/>
          <w:color w:val="FF0000"/>
        </w:rPr>
        <w:t xml:space="preserve">K1 · K2 · K3SR · K4 · K5 · K7 · K8 · K9 · KE · B · GGOD · (1-NJ) = </w:t>
      </w:r>
      <w:r w:rsidRPr="00993B79">
        <w:rPr>
          <w:b/>
          <w:color w:val="800000"/>
        </w:rPr>
        <w:t xml:space="preserve">0.04 · 0.02 · 1.2 · 1 · 1 · 0.4 · 1 · 1 · 1 · 0.7 · 27 · (1-0.9) = </w:t>
      </w:r>
      <w:r w:rsidRPr="00993B79">
        <w:rPr>
          <w:b/>
          <w:color w:val="008000"/>
        </w:rPr>
        <w:t>0.000726</w:t>
      </w:r>
    </w:p>
    <w:p w14:paraId="285A5452" w14:textId="77777777" w:rsidR="00602AB1" w:rsidRPr="00993B79" w:rsidRDefault="00602AB1" w:rsidP="00602AB1">
      <w:pPr>
        <w:rPr>
          <w:color w:val="000000"/>
          <w:sz w:val="22"/>
        </w:rPr>
      </w:pPr>
    </w:p>
    <w:p w14:paraId="285A5453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выброс, г/с (3.2.1), </w:t>
      </w:r>
      <w:r w:rsidRPr="00993B79">
        <w:rPr>
          <w:b/>
          <w:i/>
          <w:color w:val="008080"/>
          <w:sz w:val="22"/>
        </w:rPr>
        <w:t xml:space="preserve">G = </w:t>
      </w:r>
      <w:r w:rsidRPr="00993B79">
        <w:rPr>
          <w:i/>
          <w:color w:val="FF0000"/>
        </w:rPr>
        <w:t>MAX(</w:t>
      </w:r>
      <w:proofErr w:type="gramStart"/>
      <w:r w:rsidRPr="00993B79">
        <w:rPr>
          <w:i/>
          <w:color w:val="FF0000"/>
        </w:rPr>
        <w:t>G,GC</w:t>
      </w:r>
      <w:proofErr w:type="gramEnd"/>
      <w:r w:rsidRPr="00993B79">
        <w:rPr>
          <w:i/>
          <w:color w:val="FF0000"/>
        </w:rPr>
        <w:t xml:space="preserve">) = </w:t>
      </w:r>
      <w:r w:rsidRPr="00993B79">
        <w:rPr>
          <w:b/>
          <w:color w:val="008000"/>
        </w:rPr>
        <w:t>0.01307</w:t>
      </w:r>
    </w:p>
    <w:p w14:paraId="285A5454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Сумма выбросов, т/год (3.2.4), </w:t>
      </w:r>
      <w:r w:rsidRPr="00993B79">
        <w:rPr>
          <w:b/>
          <w:i/>
          <w:color w:val="008080"/>
          <w:sz w:val="22"/>
        </w:rPr>
        <w:t xml:space="preserve">M = </w:t>
      </w:r>
      <w:r w:rsidRPr="00993B79">
        <w:rPr>
          <w:i/>
          <w:color w:val="FF0000"/>
        </w:rPr>
        <w:t xml:space="preserve">M + MC = </w:t>
      </w:r>
      <w:r w:rsidRPr="00993B79">
        <w:rPr>
          <w:b/>
          <w:color w:val="800000"/>
        </w:rPr>
        <w:t xml:space="preserve">0.000726 + 0.000726 = </w:t>
      </w:r>
      <w:r w:rsidRPr="00993B79">
        <w:rPr>
          <w:b/>
          <w:color w:val="008000"/>
        </w:rPr>
        <w:t>0.001452</w:t>
      </w:r>
    </w:p>
    <w:p w14:paraId="285A5455" w14:textId="77777777" w:rsidR="00602AB1" w:rsidRPr="00993B79" w:rsidRDefault="00602AB1" w:rsidP="00602AB1">
      <w:pPr>
        <w:rPr>
          <w:b/>
          <w:color w:val="008000"/>
        </w:rPr>
      </w:pPr>
    </w:p>
    <w:p w14:paraId="285A5456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С учетом коэффициента гравитационного осаждения</w:t>
      </w:r>
    </w:p>
    <w:p w14:paraId="285A5457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выброс, т/год, </w:t>
      </w:r>
      <w:r w:rsidRPr="00993B79">
        <w:rPr>
          <w:b/>
          <w:i/>
          <w:color w:val="008080"/>
          <w:sz w:val="22"/>
        </w:rPr>
        <w:t xml:space="preserve">M = </w:t>
      </w:r>
      <w:r w:rsidRPr="00993B79">
        <w:rPr>
          <w:i/>
          <w:color w:val="FF0000"/>
        </w:rPr>
        <w:t xml:space="preserve">KOC · M = </w:t>
      </w:r>
      <w:r w:rsidRPr="00993B79">
        <w:rPr>
          <w:b/>
          <w:color w:val="800000"/>
        </w:rPr>
        <w:t xml:space="preserve">0.4 · 0.001452 = </w:t>
      </w:r>
      <w:r w:rsidRPr="00993B79">
        <w:rPr>
          <w:b/>
          <w:color w:val="008000"/>
        </w:rPr>
        <w:t>0.000581</w:t>
      </w:r>
    </w:p>
    <w:p w14:paraId="285A5458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выброс, </w:t>
      </w:r>
      <w:r w:rsidRPr="00993B79">
        <w:rPr>
          <w:b/>
          <w:i/>
          <w:color w:val="008080"/>
          <w:sz w:val="22"/>
        </w:rPr>
        <w:t xml:space="preserve">G = </w:t>
      </w:r>
      <w:r w:rsidRPr="00993B79">
        <w:rPr>
          <w:i/>
          <w:color w:val="FF0000"/>
        </w:rPr>
        <w:t xml:space="preserve">KOC · G = </w:t>
      </w:r>
      <w:r w:rsidRPr="00993B79">
        <w:rPr>
          <w:b/>
          <w:color w:val="800000"/>
        </w:rPr>
        <w:t xml:space="preserve">0.4 · 0.01307 = </w:t>
      </w:r>
      <w:r w:rsidRPr="00993B79">
        <w:rPr>
          <w:b/>
          <w:color w:val="008000"/>
        </w:rPr>
        <w:t>0.00523</w:t>
      </w:r>
    </w:p>
    <w:p w14:paraId="285A5459" w14:textId="77777777" w:rsidR="00602AB1" w:rsidRPr="00993B79" w:rsidRDefault="00602AB1" w:rsidP="00602AB1">
      <w:pPr>
        <w:rPr>
          <w:b/>
          <w:color w:val="008000"/>
        </w:rPr>
      </w:pPr>
    </w:p>
    <w:p w14:paraId="285A545A" w14:textId="77777777" w:rsidR="00602AB1" w:rsidRPr="00993B79" w:rsidRDefault="00602AB1" w:rsidP="00602AB1">
      <w:pPr>
        <w:rPr>
          <w:b/>
          <w:i/>
          <w:color w:val="800080"/>
        </w:rPr>
      </w:pPr>
      <w:r w:rsidRPr="00993B79">
        <w:rPr>
          <w:b/>
          <w:i/>
          <w:color w:val="800080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25"/>
        <w:gridCol w:w="8107"/>
        <w:gridCol w:w="3152"/>
        <w:gridCol w:w="3376"/>
      </w:tblGrid>
      <w:tr w:rsidR="00602AB1" w:rsidRPr="00993B79" w14:paraId="285A545F" w14:textId="77777777" w:rsidTr="009E149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45B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Код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45C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45D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45E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Выброс т/год</w:t>
            </w:r>
          </w:p>
        </w:tc>
      </w:tr>
      <w:tr w:rsidR="009E149B" w:rsidRPr="00993B79" w14:paraId="285A5464" w14:textId="77777777" w:rsidTr="009E149B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460" w14:textId="77777777" w:rsidR="009E149B" w:rsidRPr="00993B79" w:rsidRDefault="009E149B" w:rsidP="009E149B">
            <w:pPr>
              <w:jc w:val="right"/>
              <w:rPr>
                <w:sz w:val="20"/>
                <w:szCs w:val="20"/>
              </w:rPr>
            </w:pPr>
            <w:r w:rsidRPr="00993B79">
              <w:rPr>
                <w:sz w:val="20"/>
                <w:szCs w:val="20"/>
              </w:rPr>
              <w:t>1724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461" w14:textId="77777777" w:rsidR="009E149B" w:rsidRPr="00993B79" w:rsidRDefault="009E149B" w:rsidP="009E149B">
            <w:pPr>
              <w:rPr>
                <w:sz w:val="20"/>
                <w:szCs w:val="20"/>
              </w:rPr>
            </w:pPr>
            <w:proofErr w:type="spellStart"/>
            <w:r w:rsidRPr="00993B79">
              <w:rPr>
                <w:sz w:val="20"/>
                <w:szCs w:val="20"/>
              </w:rPr>
              <w:t>Тиокарбамид</w:t>
            </w:r>
            <w:proofErr w:type="spellEnd"/>
            <w:r w:rsidRPr="00993B79">
              <w:rPr>
                <w:sz w:val="20"/>
                <w:szCs w:val="20"/>
              </w:rPr>
              <w:t xml:space="preserve"> (Тиомочевина) 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462" w14:textId="77777777" w:rsidR="009E149B" w:rsidRPr="00993B79" w:rsidRDefault="009E149B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0.00523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463" w14:textId="77777777" w:rsidR="009E149B" w:rsidRPr="00993B79" w:rsidRDefault="009E149B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0.000581</w:t>
            </w:r>
          </w:p>
        </w:tc>
      </w:tr>
    </w:tbl>
    <w:p w14:paraId="285A5465" w14:textId="77777777" w:rsidR="00602AB1" w:rsidRPr="00993B79" w:rsidRDefault="00602AB1" w:rsidP="00602AB1">
      <w:pPr>
        <w:rPr>
          <w:color w:val="000000"/>
          <w:sz w:val="22"/>
        </w:rPr>
      </w:pPr>
    </w:p>
    <w:p w14:paraId="285A5466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Список литературы:</w:t>
      </w:r>
    </w:p>
    <w:p w14:paraId="285A5467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1. Методика расчета выбросов загрязняющих веществ в атмосферу от объектов 4 категории</w:t>
      </w:r>
    </w:p>
    <w:p w14:paraId="285A5468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п.6. Расчет выбросов загрязняющих веществ в атмосферу от химических лабораторий</w:t>
      </w:r>
    </w:p>
    <w:p w14:paraId="285A5469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Приложение № 7 к Приказу Министра охраны окружающей среды и водных ресурсов Республики Казахстан от 12.06.2014 г. № 221-Ґ</w:t>
      </w:r>
    </w:p>
    <w:p w14:paraId="285A546A" w14:textId="77777777" w:rsidR="00602AB1" w:rsidRPr="00993B79" w:rsidRDefault="00602AB1" w:rsidP="00602AB1">
      <w:pPr>
        <w:rPr>
          <w:color w:val="000000"/>
          <w:sz w:val="22"/>
        </w:rPr>
      </w:pPr>
    </w:p>
    <w:p w14:paraId="285A546B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Оборудование: Химическая лаборатория. Шкаф вытяжной химический ШВ-4.2 (ШВ-3,3)</w:t>
      </w:r>
    </w:p>
    <w:p w14:paraId="285A546C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Чистое время работы одного шкафа, час/год, </w:t>
      </w:r>
      <w:r w:rsidRPr="00993B79">
        <w:rPr>
          <w:b/>
          <w:i/>
          <w:color w:val="008080"/>
          <w:sz w:val="22"/>
        </w:rPr>
        <w:t xml:space="preserve">_T_ = </w:t>
      </w:r>
      <w:r w:rsidRPr="00993B79">
        <w:rPr>
          <w:b/>
          <w:color w:val="008000"/>
        </w:rPr>
        <w:t>220</w:t>
      </w:r>
    </w:p>
    <w:p w14:paraId="285A546D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Общее количество таких шкафов, шт., </w:t>
      </w:r>
      <w:r w:rsidRPr="00993B79">
        <w:rPr>
          <w:b/>
          <w:i/>
          <w:color w:val="008080"/>
          <w:sz w:val="22"/>
        </w:rPr>
        <w:t xml:space="preserve">_KOLIV_ = </w:t>
      </w:r>
      <w:r w:rsidRPr="00993B79">
        <w:rPr>
          <w:b/>
          <w:color w:val="008000"/>
        </w:rPr>
        <w:t>1</w:t>
      </w:r>
    </w:p>
    <w:p w14:paraId="285A546E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Количество одновременно работающих шкафов, шт., </w:t>
      </w:r>
      <w:r w:rsidRPr="00993B79">
        <w:rPr>
          <w:b/>
          <w:i/>
          <w:color w:val="008080"/>
          <w:sz w:val="22"/>
        </w:rPr>
        <w:t xml:space="preserve">K1 = </w:t>
      </w:r>
      <w:r w:rsidRPr="00993B79">
        <w:rPr>
          <w:b/>
          <w:color w:val="008000"/>
        </w:rPr>
        <w:t>1</w:t>
      </w:r>
    </w:p>
    <w:p w14:paraId="285A546F" w14:textId="77777777" w:rsidR="00602AB1" w:rsidRPr="00993B79" w:rsidRDefault="00602AB1" w:rsidP="00602AB1">
      <w:pPr>
        <w:rPr>
          <w:b/>
          <w:color w:val="008000"/>
        </w:rPr>
      </w:pPr>
    </w:p>
    <w:p w14:paraId="285A5470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>Примесь: 1555 Уксусная кислота (Этановая кислота) (586)</w:t>
      </w:r>
    </w:p>
    <w:p w14:paraId="285A5471" w14:textId="77777777" w:rsidR="00602AB1" w:rsidRPr="00993B79" w:rsidRDefault="00602AB1" w:rsidP="00602AB1">
      <w:pPr>
        <w:rPr>
          <w:b/>
          <w:i/>
          <w:color w:val="FF00FF"/>
        </w:rPr>
      </w:pPr>
    </w:p>
    <w:p w14:paraId="285A5472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Удельный выброс, г/с (табл. 6.1), </w:t>
      </w:r>
      <w:r w:rsidRPr="00993B79">
        <w:rPr>
          <w:b/>
          <w:i/>
          <w:color w:val="008080"/>
          <w:sz w:val="22"/>
        </w:rPr>
        <w:t xml:space="preserve">Q = </w:t>
      </w:r>
      <w:r w:rsidRPr="00993B79">
        <w:rPr>
          <w:b/>
          <w:color w:val="008000"/>
        </w:rPr>
        <w:t>0.000192</w:t>
      </w:r>
    </w:p>
    <w:p w14:paraId="285A5473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выброс, г/с (2.1), </w:t>
      </w:r>
      <w:r w:rsidRPr="00993B79">
        <w:rPr>
          <w:b/>
          <w:i/>
          <w:color w:val="008080"/>
          <w:sz w:val="22"/>
        </w:rPr>
        <w:t xml:space="preserve">G = </w:t>
      </w:r>
      <w:r w:rsidRPr="00993B79">
        <w:rPr>
          <w:i/>
          <w:color w:val="FF0000"/>
        </w:rPr>
        <w:t xml:space="preserve">Q · K1 = </w:t>
      </w:r>
      <w:r w:rsidRPr="00993B79">
        <w:rPr>
          <w:b/>
          <w:color w:val="800000"/>
        </w:rPr>
        <w:t xml:space="preserve">0.000192 · 1 = </w:t>
      </w:r>
      <w:r w:rsidRPr="00993B79">
        <w:rPr>
          <w:b/>
          <w:color w:val="008000"/>
        </w:rPr>
        <w:t>0.000192</w:t>
      </w:r>
    </w:p>
    <w:p w14:paraId="285A5474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выброс, г/с, </w:t>
      </w:r>
      <w:r w:rsidRPr="00993B79">
        <w:rPr>
          <w:b/>
          <w:i/>
          <w:color w:val="008080"/>
          <w:sz w:val="22"/>
        </w:rPr>
        <w:t xml:space="preserve">_G_ = </w:t>
      </w:r>
      <w:r w:rsidRPr="00993B79">
        <w:rPr>
          <w:b/>
          <w:color w:val="008000"/>
        </w:rPr>
        <w:t>0.000192</w:t>
      </w:r>
    </w:p>
    <w:p w14:paraId="285A5475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выброс, т/год (2.11), </w:t>
      </w:r>
      <w:r w:rsidRPr="00993B79">
        <w:rPr>
          <w:b/>
          <w:i/>
          <w:color w:val="008080"/>
          <w:sz w:val="22"/>
        </w:rPr>
        <w:t xml:space="preserve">_M_ = </w:t>
      </w:r>
      <w:r w:rsidRPr="00993B79">
        <w:rPr>
          <w:i/>
          <w:color w:val="FF0000"/>
        </w:rPr>
        <w:t>Q · _T_ · 3600 · _KOLIV_ / 10</w:t>
      </w:r>
      <w:r w:rsidRPr="00993B79">
        <w:rPr>
          <w:i/>
          <w:color w:val="FF0000"/>
          <w:vertAlign w:val="superscript"/>
        </w:rPr>
        <w:t>6</w:t>
      </w:r>
      <w:r w:rsidRPr="00993B79">
        <w:rPr>
          <w:i/>
          <w:color w:val="FF0000"/>
        </w:rPr>
        <w:t xml:space="preserve"> = </w:t>
      </w:r>
      <w:r w:rsidRPr="00993B79">
        <w:rPr>
          <w:b/>
          <w:color w:val="800000"/>
        </w:rPr>
        <w:t>0.000192 · 220 · 3600 · 1 / 10</w:t>
      </w:r>
      <w:r w:rsidRPr="00993B79">
        <w:rPr>
          <w:b/>
          <w:color w:val="800000"/>
          <w:vertAlign w:val="superscript"/>
        </w:rPr>
        <w:t>6</w:t>
      </w:r>
      <w:r w:rsidRPr="00993B79">
        <w:rPr>
          <w:b/>
          <w:color w:val="800000"/>
        </w:rPr>
        <w:t xml:space="preserve"> = </w:t>
      </w:r>
      <w:r w:rsidRPr="00993B79">
        <w:rPr>
          <w:b/>
          <w:color w:val="008000"/>
        </w:rPr>
        <w:t>0.000152064</w:t>
      </w:r>
    </w:p>
    <w:p w14:paraId="285A5476" w14:textId="77777777" w:rsidR="00602AB1" w:rsidRPr="00993B79" w:rsidRDefault="00602AB1" w:rsidP="00602AB1">
      <w:pPr>
        <w:rPr>
          <w:b/>
          <w:color w:val="008000"/>
        </w:rPr>
      </w:pPr>
    </w:p>
    <w:p w14:paraId="285A5477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3"/>
        <w:gridCol w:w="7518"/>
        <w:gridCol w:w="3395"/>
        <w:gridCol w:w="3634"/>
      </w:tblGrid>
      <w:tr w:rsidR="00602AB1" w:rsidRPr="00993B79" w14:paraId="285A547C" w14:textId="77777777" w:rsidTr="00602AB1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478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479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47A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Выброс г/с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47B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Выброс т/год</w:t>
            </w:r>
          </w:p>
        </w:tc>
      </w:tr>
      <w:tr w:rsidR="00602AB1" w:rsidRPr="00993B79" w14:paraId="285A5481" w14:textId="77777777" w:rsidTr="00602AB1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47D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1555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47E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Уксусная кислота (Этановая кислота) (586)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47F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0.000192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480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0.000152064</w:t>
            </w:r>
          </w:p>
        </w:tc>
      </w:tr>
    </w:tbl>
    <w:p w14:paraId="285A5482" w14:textId="77777777" w:rsidR="00602AB1" w:rsidRPr="00993B79" w:rsidRDefault="00602AB1" w:rsidP="00602AB1">
      <w:pPr>
        <w:rPr>
          <w:color w:val="000000"/>
          <w:sz w:val="22"/>
        </w:rPr>
      </w:pPr>
    </w:p>
    <w:p w14:paraId="285A5483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Источник загрязнения: 0004</w:t>
      </w:r>
    </w:p>
    <w:p w14:paraId="285A5484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Источник выделения: 0004 07, Загрузка в емкость приготовления раствора ГГД</w:t>
      </w:r>
    </w:p>
    <w:p w14:paraId="285A5485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Список литературы:</w:t>
      </w:r>
    </w:p>
    <w:p w14:paraId="285A5486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285A5487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285A5488" w14:textId="77777777" w:rsidR="00602AB1" w:rsidRPr="00993B79" w:rsidRDefault="00602AB1" w:rsidP="00602AB1">
      <w:pPr>
        <w:rPr>
          <w:color w:val="000000"/>
          <w:sz w:val="22"/>
        </w:rPr>
      </w:pPr>
    </w:p>
    <w:p w14:paraId="285A5489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993B79">
        <w:rPr>
          <w:b/>
          <w:i/>
          <w:color w:val="008080"/>
          <w:sz w:val="22"/>
        </w:rPr>
        <w:t xml:space="preserve">KOC = </w:t>
      </w:r>
      <w:r w:rsidRPr="00993B79">
        <w:rPr>
          <w:b/>
          <w:color w:val="008000"/>
        </w:rPr>
        <w:t>0.4</w:t>
      </w:r>
    </w:p>
    <w:p w14:paraId="285A548A" w14:textId="77777777" w:rsidR="00602AB1" w:rsidRPr="00993B79" w:rsidRDefault="00602AB1" w:rsidP="00602AB1">
      <w:pPr>
        <w:rPr>
          <w:b/>
          <w:color w:val="008000"/>
        </w:rPr>
      </w:pPr>
    </w:p>
    <w:p w14:paraId="285A548B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285A548C" w14:textId="77777777" w:rsidR="00602AB1" w:rsidRPr="00993B79" w:rsidRDefault="00602AB1" w:rsidP="00602AB1">
      <w:pPr>
        <w:rPr>
          <w:color w:val="000000"/>
          <w:sz w:val="22"/>
        </w:rPr>
      </w:pPr>
    </w:p>
    <w:p w14:paraId="285A548D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п.3.1.Погрузочно-разгрузочные работы, пересыпки пылящих материалов</w:t>
      </w:r>
    </w:p>
    <w:p w14:paraId="285A548E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 xml:space="preserve">Материал: </w:t>
      </w:r>
      <w:r w:rsidR="009E149B" w:rsidRPr="00993B79">
        <w:rPr>
          <w:color w:val="000000"/>
          <w:sz w:val="22"/>
        </w:rPr>
        <w:t xml:space="preserve">Натрий нитрит </w:t>
      </w:r>
    </w:p>
    <w:p w14:paraId="285A548F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Весовая доля пылевой фракции в материале (табл.3.1.1), </w:t>
      </w:r>
      <w:r w:rsidRPr="00993B79">
        <w:rPr>
          <w:b/>
          <w:i/>
          <w:color w:val="008080"/>
          <w:sz w:val="22"/>
        </w:rPr>
        <w:t xml:space="preserve">K1 = </w:t>
      </w:r>
      <w:r w:rsidRPr="00993B79">
        <w:rPr>
          <w:b/>
          <w:color w:val="008000"/>
        </w:rPr>
        <w:t>0.04</w:t>
      </w:r>
    </w:p>
    <w:p w14:paraId="285A5490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Доля пыли, переходящей в аэрозоль (табл.3.1.1), </w:t>
      </w:r>
      <w:r w:rsidRPr="00993B79">
        <w:rPr>
          <w:b/>
          <w:i/>
          <w:color w:val="008080"/>
          <w:sz w:val="22"/>
        </w:rPr>
        <w:t xml:space="preserve">K2 = </w:t>
      </w:r>
      <w:r w:rsidRPr="00993B79">
        <w:rPr>
          <w:b/>
          <w:color w:val="008000"/>
        </w:rPr>
        <w:t>0.02</w:t>
      </w:r>
    </w:p>
    <w:p w14:paraId="285A5491" w14:textId="77777777" w:rsidR="00602AB1" w:rsidRPr="00993B79" w:rsidRDefault="00602AB1" w:rsidP="00602AB1">
      <w:pPr>
        <w:rPr>
          <w:b/>
          <w:color w:val="008000"/>
        </w:rPr>
      </w:pPr>
    </w:p>
    <w:p w14:paraId="285A5492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 xml:space="preserve">Примесь: </w:t>
      </w:r>
      <w:r w:rsidR="009E149B" w:rsidRPr="00993B79">
        <w:rPr>
          <w:b/>
          <w:i/>
          <w:color w:val="FF00FF"/>
        </w:rPr>
        <w:t>0156</w:t>
      </w:r>
      <w:r w:rsidR="009E149B" w:rsidRPr="00993B79">
        <w:rPr>
          <w:b/>
          <w:i/>
          <w:color w:val="FF00FF"/>
        </w:rPr>
        <w:tab/>
        <w:t xml:space="preserve">Натрий нитрит </w:t>
      </w:r>
    </w:p>
    <w:p w14:paraId="285A5493" w14:textId="77777777" w:rsidR="00602AB1" w:rsidRPr="00993B79" w:rsidRDefault="00602AB1" w:rsidP="00602AB1">
      <w:pPr>
        <w:rPr>
          <w:b/>
          <w:i/>
          <w:color w:val="FF00FF"/>
        </w:rPr>
      </w:pPr>
    </w:p>
    <w:p w14:paraId="285A5494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Степень открытости: с 4-х сторон</w:t>
      </w:r>
    </w:p>
    <w:p w14:paraId="285A5495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993B79">
        <w:rPr>
          <w:b/>
          <w:i/>
          <w:color w:val="008080"/>
          <w:sz w:val="22"/>
        </w:rPr>
        <w:t xml:space="preserve">K4 = </w:t>
      </w:r>
      <w:r w:rsidRPr="00993B79">
        <w:rPr>
          <w:b/>
          <w:color w:val="008000"/>
        </w:rPr>
        <w:t>1</w:t>
      </w:r>
    </w:p>
    <w:p w14:paraId="285A5496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Скорость ветра (среднегодовая), м/с, </w:t>
      </w:r>
      <w:r w:rsidRPr="00993B79">
        <w:rPr>
          <w:b/>
          <w:i/>
          <w:color w:val="008080"/>
          <w:sz w:val="22"/>
        </w:rPr>
        <w:t xml:space="preserve">G3SR = </w:t>
      </w:r>
      <w:r w:rsidRPr="00993B79">
        <w:rPr>
          <w:b/>
          <w:color w:val="008000"/>
        </w:rPr>
        <w:t>2.6</w:t>
      </w:r>
    </w:p>
    <w:p w14:paraId="285A5497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Коэфф</w:t>
      </w:r>
      <w:proofErr w:type="spellEnd"/>
      <w:r w:rsidRPr="00993B79">
        <w:rPr>
          <w:color w:val="000000"/>
          <w:sz w:val="22"/>
        </w:rPr>
        <w:t xml:space="preserve">., учитывающий среднегодовую скорость ветра (табл.3.1.2), </w:t>
      </w:r>
      <w:r w:rsidRPr="00993B79">
        <w:rPr>
          <w:b/>
          <w:i/>
          <w:color w:val="008080"/>
          <w:sz w:val="22"/>
        </w:rPr>
        <w:t xml:space="preserve">K3SR = </w:t>
      </w:r>
      <w:r w:rsidRPr="00993B79">
        <w:rPr>
          <w:b/>
          <w:color w:val="008000"/>
        </w:rPr>
        <w:t>1.2</w:t>
      </w:r>
    </w:p>
    <w:p w14:paraId="285A5498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Скорость ветра (максимальная), м/c, </w:t>
      </w:r>
      <w:r w:rsidRPr="00993B79">
        <w:rPr>
          <w:b/>
          <w:i/>
          <w:color w:val="008080"/>
          <w:sz w:val="22"/>
        </w:rPr>
        <w:t xml:space="preserve">G3 = </w:t>
      </w:r>
      <w:r w:rsidRPr="00993B79">
        <w:rPr>
          <w:b/>
          <w:color w:val="008000"/>
        </w:rPr>
        <w:t>6</w:t>
      </w:r>
    </w:p>
    <w:p w14:paraId="285A5499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Коэфф</w:t>
      </w:r>
      <w:proofErr w:type="spellEnd"/>
      <w:r w:rsidRPr="00993B79">
        <w:rPr>
          <w:color w:val="000000"/>
          <w:sz w:val="22"/>
        </w:rPr>
        <w:t xml:space="preserve">., учитывающий максимальную скорость ветра (табл.3.1.2), </w:t>
      </w:r>
      <w:r w:rsidRPr="00993B79">
        <w:rPr>
          <w:b/>
          <w:i/>
          <w:color w:val="008080"/>
          <w:sz w:val="22"/>
        </w:rPr>
        <w:t xml:space="preserve">K3 = </w:t>
      </w:r>
      <w:r w:rsidRPr="00993B79">
        <w:rPr>
          <w:b/>
          <w:color w:val="008000"/>
        </w:rPr>
        <w:t>1.4</w:t>
      </w:r>
    </w:p>
    <w:p w14:paraId="285A549A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Влажность материала, %, </w:t>
      </w:r>
      <w:r w:rsidRPr="00993B79">
        <w:rPr>
          <w:b/>
          <w:i/>
          <w:color w:val="008080"/>
          <w:sz w:val="22"/>
        </w:rPr>
        <w:t xml:space="preserve">VL = </w:t>
      </w:r>
      <w:r w:rsidRPr="00993B79">
        <w:rPr>
          <w:b/>
          <w:color w:val="008000"/>
        </w:rPr>
        <w:t>0.5</w:t>
      </w:r>
    </w:p>
    <w:p w14:paraId="285A549B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Коэфф</w:t>
      </w:r>
      <w:proofErr w:type="spellEnd"/>
      <w:r w:rsidRPr="00993B79">
        <w:rPr>
          <w:color w:val="000000"/>
          <w:sz w:val="22"/>
        </w:rPr>
        <w:t xml:space="preserve">., учитывающий влажность материала (табл.3.1.4), </w:t>
      </w:r>
      <w:r w:rsidRPr="00993B79">
        <w:rPr>
          <w:b/>
          <w:i/>
          <w:color w:val="008080"/>
          <w:sz w:val="22"/>
        </w:rPr>
        <w:t xml:space="preserve">K5 = </w:t>
      </w:r>
      <w:r w:rsidRPr="00993B79">
        <w:rPr>
          <w:b/>
          <w:color w:val="008000"/>
        </w:rPr>
        <w:t>1</w:t>
      </w:r>
    </w:p>
    <w:p w14:paraId="285A549C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Размер куска материала, мм, </w:t>
      </w:r>
      <w:r w:rsidRPr="00993B79">
        <w:rPr>
          <w:b/>
          <w:i/>
          <w:color w:val="008080"/>
          <w:sz w:val="22"/>
        </w:rPr>
        <w:t xml:space="preserve">G7 = </w:t>
      </w:r>
      <w:r w:rsidRPr="00993B79">
        <w:rPr>
          <w:b/>
          <w:color w:val="008000"/>
        </w:rPr>
        <w:t>50</w:t>
      </w:r>
    </w:p>
    <w:p w14:paraId="285A549D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993B79">
        <w:rPr>
          <w:b/>
          <w:i/>
          <w:color w:val="008080"/>
          <w:sz w:val="22"/>
        </w:rPr>
        <w:t xml:space="preserve">K7 = </w:t>
      </w:r>
      <w:r w:rsidRPr="00993B79">
        <w:rPr>
          <w:b/>
          <w:color w:val="008000"/>
        </w:rPr>
        <w:t>0.4</w:t>
      </w:r>
    </w:p>
    <w:p w14:paraId="285A549E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Высота падения материала, м, </w:t>
      </w:r>
      <w:r w:rsidRPr="00993B79">
        <w:rPr>
          <w:b/>
          <w:i/>
          <w:color w:val="008080"/>
          <w:sz w:val="22"/>
        </w:rPr>
        <w:t xml:space="preserve">GB = </w:t>
      </w:r>
      <w:r w:rsidRPr="00993B79">
        <w:rPr>
          <w:b/>
          <w:color w:val="008000"/>
        </w:rPr>
        <w:t>2</w:t>
      </w:r>
    </w:p>
    <w:p w14:paraId="285A549F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Коэффициент, учитывающий высоту падения материала (табл.3.1.7), </w:t>
      </w:r>
      <w:r w:rsidRPr="00993B79">
        <w:rPr>
          <w:b/>
          <w:i/>
          <w:color w:val="008080"/>
          <w:sz w:val="22"/>
        </w:rPr>
        <w:t xml:space="preserve">B = </w:t>
      </w:r>
      <w:r w:rsidRPr="00993B79">
        <w:rPr>
          <w:b/>
          <w:color w:val="008000"/>
        </w:rPr>
        <w:t>0.7</w:t>
      </w:r>
    </w:p>
    <w:p w14:paraId="285A54A0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Суммарное количество перерабатываемого материала, т/час, </w:t>
      </w:r>
      <w:r w:rsidRPr="00993B79">
        <w:rPr>
          <w:b/>
          <w:i/>
          <w:color w:val="008080"/>
          <w:sz w:val="22"/>
        </w:rPr>
        <w:t xml:space="preserve">GMAX = </w:t>
      </w:r>
      <w:r w:rsidRPr="00993B79">
        <w:rPr>
          <w:b/>
          <w:color w:val="008000"/>
        </w:rPr>
        <w:t>0.06</w:t>
      </w:r>
    </w:p>
    <w:p w14:paraId="285A54A1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Суммарное количество перерабатываемого материала, т/год, </w:t>
      </w:r>
      <w:r w:rsidRPr="00993B79">
        <w:rPr>
          <w:b/>
          <w:i/>
          <w:color w:val="008080"/>
          <w:sz w:val="22"/>
        </w:rPr>
        <w:t xml:space="preserve">GGOD = </w:t>
      </w:r>
      <w:r w:rsidRPr="00993B79">
        <w:rPr>
          <w:b/>
          <w:color w:val="008000"/>
        </w:rPr>
        <w:t>41.64</w:t>
      </w:r>
    </w:p>
    <w:p w14:paraId="285A54A2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lastRenderedPageBreak/>
        <w:t xml:space="preserve">Эффективность средств пылеподавления, в долях единицы, </w:t>
      </w:r>
      <w:r w:rsidRPr="00993B79">
        <w:rPr>
          <w:b/>
          <w:i/>
          <w:color w:val="008080"/>
          <w:sz w:val="22"/>
        </w:rPr>
        <w:t xml:space="preserve">NJ = </w:t>
      </w:r>
      <w:r w:rsidRPr="00993B79">
        <w:rPr>
          <w:b/>
          <w:color w:val="008000"/>
        </w:rPr>
        <w:t>0</w:t>
      </w:r>
    </w:p>
    <w:p w14:paraId="285A54A3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Вид работ: Пересыпка</w:t>
      </w:r>
    </w:p>
    <w:p w14:paraId="285A54A4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выброс, г/с (3.1.1), </w:t>
      </w:r>
      <w:r w:rsidRPr="00993B79">
        <w:rPr>
          <w:b/>
          <w:i/>
          <w:color w:val="008080"/>
          <w:sz w:val="22"/>
        </w:rPr>
        <w:t xml:space="preserve">GC = </w:t>
      </w:r>
      <w:r w:rsidRPr="00993B79">
        <w:rPr>
          <w:i/>
          <w:color w:val="FF0000"/>
        </w:rPr>
        <w:t>K1 · K2 · K3 · K4 · K5 · K7 · K8 · K9 · KE · B · GMAX · 10</w:t>
      </w:r>
      <w:r w:rsidRPr="00993B79">
        <w:rPr>
          <w:i/>
          <w:color w:val="FF0000"/>
          <w:vertAlign w:val="superscript"/>
        </w:rPr>
        <w:t>6</w:t>
      </w:r>
      <w:r w:rsidRPr="00993B79">
        <w:rPr>
          <w:i/>
          <w:color w:val="FF0000"/>
        </w:rPr>
        <w:t xml:space="preserve"> / 3600 · (1-NJ) = </w:t>
      </w:r>
      <w:r w:rsidRPr="00993B79">
        <w:rPr>
          <w:b/>
          <w:color w:val="800000"/>
        </w:rPr>
        <w:t>0.04 · 0.02 · 1.4 · 1 · 1 · 0.4 · 1 · 1 · 1 · 0.7 · 0.06 · 10</w:t>
      </w:r>
      <w:r w:rsidRPr="00993B79">
        <w:rPr>
          <w:b/>
          <w:color w:val="800000"/>
          <w:vertAlign w:val="superscript"/>
        </w:rPr>
        <w:t>6</w:t>
      </w:r>
      <w:r w:rsidRPr="00993B79">
        <w:rPr>
          <w:b/>
          <w:color w:val="800000"/>
        </w:rPr>
        <w:t xml:space="preserve"> / 3600 · (</w:t>
      </w:r>
      <w:proofErr w:type="gramStart"/>
      <w:r w:rsidRPr="00993B79">
        <w:rPr>
          <w:b/>
          <w:color w:val="800000"/>
        </w:rPr>
        <w:t>1-0</w:t>
      </w:r>
      <w:proofErr w:type="gramEnd"/>
      <w:r w:rsidRPr="00993B79">
        <w:rPr>
          <w:b/>
          <w:color w:val="800000"/>
        </w:rPr>
        <w:t xml:space="preserve">) = </w:t>
      </w:r>
      <w:r w:rsidRPr="00993B79">
        <w:rPr>
          <w:b/>
          <w:color w:val="008000"/>
        </w:rPr>
        <w:t>0.00523</w:t>
      </w:r>
    </w:p>
    <w:p w14:paraId="285A54A5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выброс, т/год (3.1.2), </w:t>
      </w:r>
      <w:r w:rsidRPr="00993B79">
        <w:rPr>
          <w:b/>
          <w:i/>
          <w:color w:val="008080"/>
          <w:sz w:val="22"/>
        </w:rPr>
        <w:t xml:space="preserve">MC = </w:t>
      </w:r>
      <w:r w:rsidRPr="00993B79">
        <w:rPr>
          <w:i/>
          <w:color w:val="FF0000"/>
        </w:rPr>
        <w:t xml:space="preserve">K1 · K2 · K3SR · K4 · K5 · K7 · K8 · K9 · KE · B · GGOD · (1-NJ) = </w:t>
      </w:r>
      <w:r w:rsidRPr="00993B79">
        <w:rPr>
          <w:b/>
          <w:color w:val="800000"/>
        </w:rPr>
        <w:t xml:space="preserve">0.04 · 0.02 · 1.2 · 1 · 1 · 0.4 · 1 · 1 · 1 · 0.7 · 41.64 · (1-0) = </w:t>
      </w:r>
      <w:r w:rsidRPr="00993B79">
        <w:rPr>
          <w:b/>
          <w:color w:val="008000"/>
        </w:rPr>
        <w:t>0.0112</w:t>
      </w:r>
    </w:p>
    <w:p w14:paraId="285A54A6" w14:textId="77777777" w:rsidR="00602AB1" w:rsidRPr="00993B79" w:rsidRDefault="00602AB1" w:rsidP="00602AB1">
      <w:pPr>
        <w:rPr>
          <w:color w:val="000000"/>
          <w:sz w:val="22"/>
        </w:rPr>
      </w:pPr>
    </w:p>
    <w:p w14:paraId="285A54A7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выброс, г/с (3.2.1), </w:t>
      </w:r>
      <w:r w:rsidRPr="00993B79">
        <w:rPr>
          <w:b/>
          <w:i/>
          <w:color w:val="008080"/>
          <w:sz w:val="22"/>
        </w:rPr>
        <w:t xml:space="preserve">G = </w:t>
      </w:r>
      <w:r w:rsidRPr="00993B79">
        <w:rPr>
          <w:i/>
          <w:color w:val="FF0000"/>
        </w:rPr>
        <w:t>MAX(</w:t>
      </w:r>
      <w:proofErr w:type="gramStart"/>
      <w:r w:rsidRPr="00993B79">
        <w:rPr>
          <w:i/>
          <w:color w:val="FF0000"/>
        </w:rPr>
        <w:t>G,GC</w:t>
      </w:r>
      <w:proofErr w:type="gramEnd"/>
      <w:r w:rsidRPr="00993B79">
        <w:rPr>
          <w:i/>
          <w:color w:val="FF0000"/>
        </w:rPr>
        <w:t xml:space="preserve">) = </w:t>
      </w:r>
      <w:r w:rsidRPr="00993B79">
        <w:rPr>
          <w:b/>
          <w:color w:val="008000"/>
        </w:rPr>
        <w:t>0.00523</w:t>
      </w:r>
    </w:p>
    <w:p w14:paraId="285A54A8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Сумма выбросов, т/год (3.2.4), </w:t>
      </w:r>
      <w:r w:rsidRPr="00993B79">
        <w:rPr>
          <w:b/>
          <w:i/>
          <w:color w:val="008080"/>
          <w:sz w:val="22"/>
        </w:rPr>
        <w:t xml:space="preserve">M = </w:t>
      </w:r>
      <w:r w:rsidRPr="00993B79">
        <w:rPr>
          <w:i/>
          <w:color w:val="FF0000"/>
        </w:rPr>
        <w:t xml:space="preserve">M + MC = </w:t>
      </w:r>
      <w:r w:rsidRPr="00993B79">
        <w:rPr>
          <w:b/>
          <w:color w:val="800000"/>
        </w:rPr>
        <w:t xml:space="preserve">0 + 0.0112 = </w:t>
      </w:r>
      <w:r w:rsidRPr="00993B79">
        <w:rPr>
          <w:b/>
          <w:color w:val="008000"/>
        </w:rPr>
        <w:t>0.0112</w:t>
      </w:r>
    </w:p>
    <w:p w14:paraId="285A54A9" w14:textId="77777777" w:rsidR="00602AB1" w:rsidRPr="00993B79" w:rsidRDefault="00602AB1" w:rsidP="00602AB1">
      <w:pPr>
        <w:rPr>
          <w:b/>
          <w:color w:val="008000"/>
        </w:rPr>
      </w:pPr>
    </w:p>
    <w:p w14:paraId="285A54AA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С учетом коэффициента гравитационного осаждения</w:t>
      </w:r>
    </w:p>
    <w:p w14:paraId="285A54AB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выброс, т/год, </w:t>
      </w:r>
      <w:r w:rsidRPr="00993B79">
        <w:rPr>
          <w:b/>
          <w:i/>
          <w:color w:val="008080"/>
          <w:sz w:val="22"/>
        </w:rPr>
        <w:t xml:space="preserve">M = </w:t>
      </w:r>
      <w:r w:rsidRPr="00993B79">
        <w:rPr>
          <w:i/>
          <w:color w:val="FF0000"/>
        </w:rPr>
        <w:t xml:space="preserve">KOC · M = </w:t>
      </w:r>
      <w:r w:rsidRPr="00993B79">
        <w:rPr>
          <w:b/>
          <w:color w:val="800000"/>
        </w:rPr>
        <w:t xml:space="preserve">0.4 · 0.0112 = </w:t>
      </w:r>
      <w:r w:rsidRPr="00993B79">
        <w:rPr>
          <w:b/>
          <w:color w:val="008000"/>
        </w:rPr>
        <w:t>0.00448</w:t>
      </w:r>
    </w:p>
    <w:p w14:paraId="285A54AC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выброс, </w:t>
      </w:r>
      <w:r w:rsidRPr="00993B79">
        <w:rPr>
          <w:b/>
          <w:i/>
          <w:color w:val="008080"/>
          <w:sz w:val="22"/>
        </w:rPr>
        <w:t xml:space="preserve">G = </w:t>
      </w:r>
      <w:r w:rsidRPr="00993B79">
        <w:rPr>
          <w:i/>
          <w:color w:val="FF0000"/>
        </w:rPr>
        <w:t xml:space="preserve">KOC · G = </w:t>
      </w:r>
      <w:r w:rsidRPr="00993B79">
        <w:rPr>
          <w:b/>
          <w:color w:val="800000"/>
        </w:rPr>
        <w:t xml:space="preserve">0.4 · 0.00523 = </w:t>
      </w:r>
      <w:r w:rsidRPr="00993B79">
        <w:rPr>
          <w:b/>
          <w:color w:val="008000"/>
        </w:rPr>
        <w:t>0.00209</w:t>
      </w:r>
    </w:p>
    <w:p w14:paraId="285A54AD" w14:textId="77777777" w:rsidR="00602AB1" w:rsidRPr="00993B79" w:rsidRDefault="00602AB1" w:rsidP="00602AB1">
      <w:pPr>
        <w:rPr>
          <w:b/>
          <w:color w:val="008000"/>
        </w:rPr>
      </w:pPr>
    </w:p>
    <w:p w14:paraId="285A54AE" w14:textId="77777777" w:rsidR="00602AB1" w:rsidRPr="00993B79" w:rsidRDefault="00602AB1" w:rsidP="00602AB1">
      <w:pPr>
        <w:rPr>
          <w:b/>
          <w:i/>
          <w:color w:val="800080"/>
        </w:rPr>
      </w:pPr>
      <w:r w:rsidRPr="00993B79">
        <w:rPr>
          <w:b/>
          <w:i/>
          <w:color w:val="800080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37"/>
        <w:gridCol w:w="8101"/>
        <w:gridCol w:w="3149"/>
        <w:gridCol w:w="3373"/>
      </w:tblGrid>
      <w:tr w:rsidR="00602AB1" w:rsidRPr="00993B79" w14:paraId="285A54B3" w14:textId="77777777" w:rsidTr="009E149B"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4AF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Код</w:t>
            </w:r>
          </w:p>
        </w:tc>
        <w:tc>
          <w:tcPr>
            <w:tcW w:w="2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4B0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Наименование ЗВ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4B1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Выброс г/с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4B2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Выброс т/год</w:t>
            </w:r>
          </w:p>
        </w:tc>
      </w:tr>
      <w:tr w:rsidR="009E149B" w:rsidRPr="00993B79" w14:paraId="285A54B8" w14:textId="77777777" w:rsidTr="009E149B"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4B4" w14:textId="77777777" w:rsidR="009E149B" w:rsidRPr="00993B79" w:rsidRDefault="009E149B" w:rsidP="009E149B">
            <w:pPr>
              <w:jc w:val="right"/>
              <w:rPr>
                <w:sz w:val="20"/>
                <w:szCs w:val="20"/>
              </w:rPr>
            </w:pPr>
            <w:r w:rsidRPr="00993B79">
              <w:rPr>
                <w:sz w:val="20"/>
                <w:szCs w:val="20"/>
              </w:rPr>
              <w:t>0156</w:t>
            </w:r>
          </w:p>
        </w:tc>
        <w:tc>
          <w:tcPr>
            <w:tcW w:w="2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4B5" w14:textId="77777777" w:rsidR="009E149B" w:rsidRPr="00993B79" w:rsidRDefault="009E149B" w:rsidP="009E149B">
            <w:pPr>
              <w:rPr>
                <w:sz w:val="20"/>
                <w:szCs w:val="20"/>
              </w:rPr>
            </w:pPr>
            <w:r w:rsidRPr="00993B79">
              <w:rPr>
                <w:sz w:val="20"/>
                <w:szCs w:val="20"/>
              </w:rPr>
              <w:t>Натрий нитрит (884*)</w:t>
            </w:r>
          </w:p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4B6" w14:textId="77777777" w:rsidR="009E149B" w:rsidRPr="00993B79" w:rsidRDefault="009E149B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0.00209</w:t>
            </w:r>
          </w:p>
        </w:tc>
        <w:tc>
          <w:tcPr>
            <w:tcW w:w="10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4B7" w14:textId="77777777" w:rsidR="009E149B" w:rsidRPr="00993B79" w:rsidRDefault="009E149B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0.00448</w:t>
            </w:r>
          </w:p>
        </w:tc>
      </w:tr>
    </w:tbl>
    <w:p w14:paraId="285A54B9" w14:textId="77777777" w:rsidR="00602AB1" w:rsidRPr="00993B79" w:rsidRDefault="00602AB1" w:rsidP="00602AB1">
      <w:pPr>
        <w:rPr>
          <w:color w:val="000000"/>
          <w:sz w:val="22"/>
        </w:rPr>
      </w:pPr>
    </w:p>
    <w:p w14:paraId="285A54BA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Источник загрязнения: 0005</w:t>
      </w:r>
    </w:p>
    <w:p w14:paraId="285A54BB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Источник выделения: 0005 08, Лаборатория</w:t>
      </w:r>
    </w:p>
    <w:p w14:paraId="285A54BC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Список литературы:</w:t>
      </w:r>
    </w:p>
    <w:p w14:paraId="285A54BD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1. Методика расчета выбросов загрязняющих веществ в атмосферу от объектов 4 категории</w:t>
      </w:r>
    </w:p>
    <w:p w14:paraId="285A54BE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п.6. Расчет выбросов загрязняющих веществ в атмосферу от химических лабораторий</w:t>
      </w:r>
    </w:p>
    <w:p w14:paraId="285A54BF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Приложение № 7 к Приказу Министра охраны окружающей среды и водных ресурсов Республики Казахстан от 12.06.2014 г. № 221-Ґ</w:t>
      </w:r>
    </w:p>
    <w:p w14:paraId="285A54C0" w14:textId="77777777" w:rsidR="00602AB1" w:rsidRPr="00993B79" w:rsidRDefault="00602AB1" w:rsidP="00602AB1">
      <w:pPr>
        <w:rPr>
          <w:color w:val="000000"/>
          <w:sz w:val="22"/>
        </w:rPr>
      </w:pPr>
    </w:p>
    <w:p w14:paraId="285A54C1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Оборудование: Химическая лаборатория. Шкаф вытяжной химический ШВ-4.2 (ШВ-3,3)</w:t>
      </w:r>
    </w:p>
    <w:p w14:paraId="285A54C2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Чистое время работы одного шкафа, час/год, </w:t>
      </w:r>
      <w:r w:rsidRPr="00993B79">
        <w:rPr>
          <w:b/>
          <w:i/>
          <w:color w:val="008080"/>
          <w:sz w:val="22"/>
        </w:rPr>
        <w:t xml:space="preserve">_T_ = </w:t>
      </w:r>
      <w:r w:rsidRPr="00993B79">
        <w:rPr>
          <w:b/>
          <w:color w:val="008000"/>
        </w:rPr>
        <w:t>1440</w:t>
      </w:r>
    </w:p>
    <w:p w14:paraId="285A54C3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Общее количество таких шкафов, шт., </w:t>
      </w:r>
      <w:r w:rsidRPr="00993B79">
        <w:rPr>
          <w:b/>
          <w:i/>
          <w:color w:val="008080"/>
          <w:sz w:val="22"/>
        </w:rPr>
        <w:t xml:space="preserve">_KOLIV_ = </w:t>
      </w:r>
      <w:r w:rsidRPr="00993B79">
        <w:rPr>
          <w:b/>
          <w:color w:val="008000"/>
        </w:rPr>
        <w:t>1</w:t>
      </w:r>
    </w:p>
    <w:p w14:paraId="285A54C4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Количество одновременно работающих шкафов, шт., </w:t>
      </w:r>
      <w:r w:rsidRPr="00993B79">
        <w:rPr>
          <w:b/>
          <w:i/>
          <w:color w:val="008080"/>
          <w:sz w:val="22"/>
        </w:rPr>
        <w:t xml:space="preserve">K1 = </w:t>
      </w:r>
      <w:r w:rsidRPr="00993B79">
        <w:rPr>
          <w:b/>
          <w:color w:val="008000"/>
        </w:rPr>
        <w:t>1</w:t>
      </w:r>
    </w:p>
    <w:p w14:paraId="285A54C5" w14:textId="77777777" w:rsidR="00602AB1" w:rsidRPr="00993B79" w:rsidRDefault="00602AB1" w:rsidP="00602AB1">
      <w:pPr>
        <w:rPr>
          <w:b/>
          <w:color w:val="008000"/>
        </w:rPr>
      </w:pPr>
    </w:p>
    <w:p w14:paraId="285A54C6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>Примесь: 0150 Натрий гидроксид (Натр едкий, Сода каустическая) (876*)</w:t>
      </w:r>
    </w:p>
    <w:p w14:paraId="285A54C7" w14:textId="77777777" w:rsidR="00602AB1" w:rsidRPr="00993B79" w:rsidRDefault="00602AB1" w:rsidP="00602AB1">
      <w:pPr>
        <w:rPr>
          <w:b/>
          <w:i/>
          <w:color w:val="FF00FF"/>
        </w:rPr>
      </w:pPr>
    </w:p>
    <w:p w14:paraId="285A54C8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Удельный выброс, г/с (табл. 6.1), </w:t>
      </w:r>
      <w:r w:rsidRPr="00993B79">
        <w:rPr>
          <w:b/>
          <w:i/>
          <w:color w:val="008080"/>
          <w:sz w:val="22"/>
        </w:rPr>
        <w:t xml:space="preserve">Q = </w:t>
      </w:r>
      <w:r w:rsidRPr="00993B79">
        <w:rPr>
          <w:b/>
          <w:color w:val="008000"/>
        </w:rPr>
        <w:t>0.0000131</w:t>
      </w:r>
    </w:p>
    <w:p w14:paraId="285A54C9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выброс, г/с (2.1), </w:t>
      </w:r>
      <w:r w:rsidRPr="00993B79">
        <w:rPr>
          <w:b/>
          <w:i/>
          <w:color w:val="008080"/>
          <w:sz w:val="22"/>
        </w:rPr>
        <w:t xml:space="preserve">G = </w:t>
      </w:r>
      <w:r w:rsidRPr="00993B79">
        <w:rPr>
          <w:i/>
          <w:color w:val="FF0000"/>
        </w:rPr>
        <w:t xml:space="preserve">Q · K1 = </w:t>
      </w:r>
      <w:r w:rsidRPr="00993B79">
        <w:rPr>
          <w:b/>
          <w:color w:val="800000"/>
        </w:rPr>
        <w:t xml:space="preserve">0.0000131 · 1 = </w:t>
      </w:r>
      <w:r w:rsidRPr="00993B79">
        <w:rPr>
          <w:b/>
          <w:color w:val="008000"/>
        </w:rPr>
        <w:t>0.0000131</w:t>
      </w:r>
    </w:p>
    <w:p w14:paraId="285A54CA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выброс, г/с, </w:t>
      </w:r>
      <w:r w:rsidRPr="00993B79">
        <w:rPr>
          <w:b/>
          <w:i/>
          <w:color w:val="008080"/>
          <w:sz w:val="22"/>
        </w:rPr>
        <w:t xml:space="preserve">_G_ = </w:t>
      </w:r>
      <w:r w:rsidRPr="00993B79">
        <w:rPr>
          <w:b/>
          <w:color w:val="008000"/>
        </w:rPr>
        <w:t>0.0000131</w:t>
      </w:r>
    </w:p>
    <w:p w14:paraId="285A54CB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выброс, т/год (2.11), </w:t>
      </w:r>
      <w:r w:rsidRPr="00993B79">
        <w:rPr>
          <w:b/>
          <w:i/>
          <w:color w:val="008080"/>
          <w:sz w:val="22"/>
        </w:rPr>
        <w:t xml:space="preserve">_M_ = </w:t>
      </w:r>
      <w:r w:rsidRPr="00993B79">
        <w:rPr>
          <w:i/>
          <w:color w:val="FF0000"/>
        </w:rPr>
        <w:t>Q · _T_ · 3600 · _KOLIV_ / 10</w:t>
      </w:r>
      <w:r w:rsidRPr="00993B79">
        <w:rPr>
          <w:i/>
          <w:color w:val="FF0000"/>
          <w:vertAlign w:val="superscript"/>
        </w:rPr>
        <w:t>6</w:t>
      </w:r>
      <w:r w:rsidRPr="00993B79">
        <w:rPr>
          <w:i/>
          <w:color w:val="FF0000"/>
        </w:rPr>
        <w:t xml:space="preserve"> = </w:t>
      </w:r>
      <w:r w:rsidRPr="00993B79">
        <w:rPr>
          <w:b/>
          <w:color w:val="800000"/>
        </w:rPr>
        <w:t>0.0000131 · 1440 · 3600 · 1 / 10</w:t>
      </w:r>
      <w:r w:rsidRPr="00993B79">
        <w:rPr>
          <w:b/>
          <w:color w:val="800000"/>
          <w:vertAlign w:val="superscript"/>
        </w:rPr>
        <w:t>6</w:t>
      </w:r>
      <w:r w:rsidRPr="00993B79">
        <w:rPr>
          <w:b/>
          <w:color w:val="800000"/>
        </w:rPr>
        <w:t xml:space="preserve"> = </w:t>
      </w:r>
      <w:r w:rsidRPr="00993B79">
        <w:rPr>
          <w:b/>
          <w:color w:val="008000"/>
        </w:rPr>
        <w:t>0.0000679104</w:t>
      </w:r>
    </w:p>
    <w:p w14:paraId="285A54CC" w14:textId="77777777" w:rsidR="00602AB1" w:rsidRPr="00993B79" w:rsidRDefault="00602AB1" w:rsidP="00602AB1">
      <w:pPr>
        <w:rPr>
          <w:b/>
          <w:color w:val="008000"/>
        </w:rPr>
      </w:pPr>
    </w:p>
    <w:p w14:paraId="285A54CD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>Примесь: 0303 Аммиак (32)</w:t>
      </w:r>
    </w:p>
    <w:p w14:paraId="285A54CE" w14:textId="77777777" w:rsidR="00602AB1" w:rsidRPr="00993B79" w:rsidRDefault="00602AB1" w:rsidP="00602AB1">
      <w:pPr>
        <w:rPr>
          <w:b/>
          <w:i/>
          <w:color w:val="FF00FF"/>
        </w:rPr>
      </w:pPr>
    </w:p>
    <w:p w14:paraId="285A54CF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Удельный выброс, г/с (табл. 6.1), </w:t>
      </w:r>
      <w:r w:rsidRPr="00993B79">
        <w:rPr>
          <w:b/>
          <w:i/>
          <w:color w:val="008080"/>
          <w:sz w:val="22"/>
        </w:rPr>
        <w:t xml:space="preserve">Q = </w:t>
      </w:r>
      <w:r w:rsidRPr="00993B79">
        <w:rPr>
          <w:b/>
          <w:color w:val="008000"/>
        </w:rPr>
        <w:t>0.0000492</w:t>
      </w:r>
    </w:p>
    <w:p w14:paraId="285A54D0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выброс, г/с (2.1), </w:t>
      </w:r>
      <w:r w:rsidRPr="00993B79">
        <w:rPr>
          <w:b/>
          <w:i/>
          <w:color w:val="008080"/>
          <w:sz w:val="22"/>
        </w:rPr>
        <w:t xml:space="preserve">G = </w:t>
      </w:r>
      <w:r w:rsidRPr="00993B79">
        <w:rPr>
          <w:i/>
          <w:color w:val="FF0000"/>
        </w:rPr>
        <w:t xml:space="preserve">Q · K1 = </w:t>
      </w:r>
      <w:r w:rsidRPr="00993B79">
        <w:rPr>
          <w:b/>
          <w:color w:val="800000"/>
        </w:rPr>
        <w:t xml:space="preserve">0.0000492 · 1 = </w:t>
      </w:r>
      <w:r w:rsidRPr="00993B79">
        <w:rPr>
          <w:b/>
          <w:color w:val="008000"/>
        </w:rPr>
        <w:t>0.0000492</w:t>
      </w:r>
    </w:p>
    <w:p w14:paraId="285A54D1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выброс, г/с, </w:t>
      </w:r>
      <w:r w:rsidRPr="00993B79">
        <w:rPr>
          <w:b/>
          <w:i/>
          <w:color w:val="008080"/>
          <w:sz w:val="22"/>
        </w:rPr>
        <w:t xml:space="preserve">_G_ = </w:t>
      </w:r>
      <w:r w:rsidRPr="00993B79">
        <w:rPr>
          <w:b/>
          <w:color w:val="008000"/>
        </w:rPr>
        <w:t>0.0000492</w:t>
      </w:r>
    </w:p>
    <w:p w14:paraId="285A54D2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выброс, т/год (2.11), </w:t>
      </w:r>
      <w:r w:rsidRPr="00993B79">
        <w:rPr>
          <w:b/>
          <w:i/>
          <w:color w:val="008080"/>
          <w:sz w:val="22"/>
        </w:rPr>
        <w:t xml:space="preserve">_M_ = </w:t>
      </w:r>
      <w:r w:rsidRPr="00993B79">
        <w:rPr>
          <w:i/>
          <w:color w:val="FF0000"/>
        </w:rPr>
        <w:t>Q · _T_ · 3600 · _KOLIV_ / 10</w:t>
      </w:r>
      <w:r w:rsidRPr="00993B79">
        <w:rPr>
          <w:i/>
          <w:color w:val="FF0000"/>
          <w:vertAlign w:val="superscript"/>
        </w:rPr>
        <w:t>6</w:t>
      </w:r>
      <w:r w:rsidRPr="00993B79">
        <w:rPr>
          <w:i/>
          <w:color w:val="FF0000"/>
        </w:rPr>
        <w:t xml:space="preserve"> = </w:t>
      </w:r>
      <w:r w:rsidRPr="00993B79">
        <w:rPr>
          <w:b/>
          <w:color w:val="800000"/>
        </w:rPr>
        <w:t>0.0000492 · 1440 · 3600 · 1 / 10</w:t>
      </w:r>
      <w:r w:rsidRPr="00993B79">
        <w:rPr>
          <w:b/>
          <w:color w:val="800000"/>
          <w:vertAlign w:val="superscript"/>
        </w:rPr>
        <w:t>6</w:t>
      </w:r>
      <w:r w:rsidRPr="00993B79">
        <w:rPr>
          <w:b/>
          <w:color w:val="800000"/>
        </w:rPr>
        <w:t xml:space="preserve"> = </w:t>
      </w:r>
      <w:r w:rsidRPr="00993B79">
        <w:rPr>
          <w:b/>
          <w:color w:val="008000"/>
        </w:rPr>
        <w:t>0.0002550528</w:t>
      </w:r>
    </w:p>
    <w:p w14:paraId="285A54D3" w14:textId="77777777" w:rsidR="00602AB1" w:rsidRPr="00993B79" w:rsidRDefault="00602AB1" w:rsidP="00602AB1">
      <w:pPr>
        <w:rPr>
          <w:b/>
          <w:color w:val="008000"/>
        </w:rPr>
      </w:pPr>
    </w:p>
    <w:p w14:paraId="285A54D4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>Примесь: 1555 Уксусная кислота (Этановая кислота) (586)</w:t>
      </w:r>
    </w:p>
    <w:p w14:paraId="285A54D5" w14:textId="77777777" w:rsidR="00602AB1" w:rsidRPr="00993B79" w:rsidRDefault="00602AB1" w:rsidP="00602AB1">
      <w:pPr>
        <w:rPr>
          <w:b/>
          <w:i/>
          <w:color w:val="FF00FF"/>
        </w:rPr>
      </w:pPr>
    </w:p>
    <w:p w14:paraId="285A54D6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Удельный выброс, г/с (табл. 6.1), </w:t>
      </w:r>
      <w:r w:rsidRPr="00993B79">
        <w:rPr>
          <w:b/>
          <w:i/>
          <w:color w:val="008080"/>
          <w:sz w:val="22"/>
        </w:rPr>
        <w:t xml:space="preserve">Q = </w:t>
      </w:r>
      <w:r w:rsidRPr="00993B79">
        <w:rPr>
          <w:b/>
          <w:color w:val="008000"/>
        </w:rPr>
        <w:t>0.000192</w:t>
      </w:r>
    </w:p>
    <w:p w14:paraId="285A54D7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выброс, г/с (2.1), </w:t>
      </w:r>
      <w:r w:rsidRPr="00993B79">
        <w:rPr>
          <w:b/>
          <w:i/>
          <w:color w:val="008080"/>
          <w:sz w:val="22"/>
        </w:rPr>
        <w:t xml:space="preserve">G = </w:t>
      </w:r>
      <w:r w:rsidRPr="00993B79">
        <w:rPr>
          <w:i/>
          <w:color w:val="FF0000"/>
        </w:rPr>
        <w:t xml:space="preserve">Q · K1 = </w:t>
      </w:r>
      <w:r w:rsidRPr="00993B79">
        <w:rPr>
          <w:b/>
          <w:color w:val="800000"/>
        </w:rPr>
        <w:t xml:space="preserve">0.000192 · 1 = </w:t>
      </w:r>
      <w:r w:rsidRPr="00993B79">
        <w:rPr>
          <w:b/>
          <w:color w:val="008000"/>
        </w:rPr>
        <w:t>0.000192</w:t>
      </w:r>
    </w:p>
    <w:p w14:paraId="285A54D8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выброс, г/с, </w:t>
      </w:r>
      <w:r w:rsidRPr="00993B79">
        <w:rPr>
          <w:b/>
          <w:i/>
          <w:color w:val="008080"/>
          <w:sz w:val="22"/>
        </w:rPr>
        <w:t xml:space="preserve">_G_ = </w:t>
      </w:r>
      <w:r w:rsidRPr="00993B79">
        <w:rPr>
          <w:b/>
          <w:color w:val="008000"/>
        </w:rPr>
        <w:t>0.000192</w:t>
      </w:r>
    </w:p>
    <w:p w14:paraId="285A54D9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выброс, т/год (2.11), </w:t>
      </w:r>
      <w:r w:rsidRPr="00993B79">
        <w:rPr>
          <w:b/>
          <w:i/>
          <w:color w:val="008080"/>
          <w:sz w:val="22"/>
        </w:rPr>
        <w:t xml:space="preserve">_M_ = </w:t>
      </w:r>
      <w:r w:rsidRPr="00993B79">
        <w:rPr>
          <w:i/>
          <w:color w:val="FF0000"/>
        </w:rPr>
        <w:t>Q · _T_ · 3600 · _KOLIV_ / 10</w:t>
      </w:r>
      <w:r w:rsidRPr="00993B79">
        <w:rPr>
          <w:i/>
          <w:color w:val="FF0000"/>
          <w:vertAlign w:val="superscript"/>
        </w:rPr>
        <w:t>6</w:t>
      </w:r>
      <w:r w:rsidRPr="00993B79">
        <w:rPr>
          <w:i/>
          <w:color w:val="FF0000"/>
        </w:rPr>
        <w:t xml:space="preserve"> = </w:t>
      </w:r>
      <w:r w:rsidRPr="00993B79">
        <w:rPr>
          <w:b/>
          <w:color w:val="800000"/>
        </w:rPr>
        <w:t>0.000192 · 1440 · 3600 · 1 / 10</w:t>
      </w:r>
      <w:r w:rsidRPr="00993B79">
        <w:rPr>
          <w:b/>
          <w:color w:val="800000"/>
          <w:vertAlign w:val="superscript"/>
        </w:rPr>
        <w:t>6</w:t>
      </w:r>
      <w:r w:rsidRPr="00993B79">
        <w:rPr>
          <w:b/>
          <w:color w:val="800000"/>
        </w:rPr>
        <w:t xml:space="preserve"> = </w:t>
      </w:r>
      <w:r w:rsidRPr="00993B79">
        <w:rPr>
          <w:b/>
          <w:color w:val="008000"/>
        </w:rPr>
        <w:t>0.000995328</w:t>
      </w:r>
    </w:p>
    <w:p w14:paraId="285A54DA" w14:textId="77777777" w:rsidR="00602AB1" w:rsidRPr="00993B79" w:rsidRDefault="00602AB1" w:rsidP="00602AB1">
      <w:pPr>
        <w:rPr>
          <w:b/>
          <w:color w:val="008000"/>
        </w:rPr>
      </w:pPr>
    </w:p>
    <w:p w14:paraId="285A54DB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3"/>
        <w:gridCol w:w="7518"/>
        <w:gridCol w:w="3395"/>
        <w:gridCol w:w="3634"/>
      </w:tblGrid>
      <w:tr w:rsidR="00602AB1" w:rsidRPr="00993B79" w14:paraId="285A54E0" w14:textId="77777777" w:rsidTr="00602AB1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4DC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4DD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4DE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Выброс г/с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4DF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Выброс т/год</w:t>
            </w:r>
          </w:p>
        </w:tc>
      </w:tr>
      <w:tr w:rsidR="00602AB1" w:rsidRPr="00993B79" w14:paraId="285A54E5" w14:textId="77777777" w:rsidTr="00602AB1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4E1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0150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4E2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Натрий гидроксид (Натр едкий, Сода каустическая) (876*)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4E3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0.0000131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4E4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0.0000679104</w:t>
            </w:r>
          </w:p>
        </w:tc>
      </w:tr>
      <w:tr w:rsidR="00602AB1" w:rsidRPr="00993B79" w14:paraId="285A54EA" w14:textId="77777777" w:rsidTr="00602AB1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4E6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0303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4E7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Аммиак (32)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4E8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0.0000492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4E9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0.0002550528</w:t>
            </w:r>
          </w:p>
        </w:tc>
      </w:tr>
      <w:tr w:rsidR="00602AB1" w:rsidRPr="00993B79" w14:paraId="285A54EF" w14:textId="77777777" w:rsidTr="00602AB1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4EB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1555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4EC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Уксусная кислота (Этановая кислота) (586)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4ED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0.000192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4EE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0.000995328</w:t>
            </w:r>
          </w:p>
        </w:tc>
      </w:tr>
    </w:tbl>
    <w:p w14:paraId="285A54F0" w14:textId="77777777" w:rsidR="00602AB1" w:rsidRPr="00993B79" w:rsidRDefault="00602AB1" w:rsidP="00602AB1">
      <w:pPr>
        <w:rPr>
          <w:color w:val="000000"/>
          <w:sz w:val="22"/>
        </w:rPr>
      </w:pPr>
    </w:p>
    <w:p w14:paraId="285A54F1" w14:textId="77777777" w:rsidR="00602AB1" w:rsidRPr="00993B79" w:rsidRDefault="00602AB1" w:rsidP="00602AB1">
      <w:pPr>
        <w:rPr>
          <w:color w:val="000000"/>
          <w:sz w:val="22"/>
        </w:rPr>
      </w:pPr>
    </w:p>
    <w:p w14:paraId="285A54F2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 xml:space="preserve">Источник загрязнения: 0006, </w:t>
      </w:r>
      <w:r w:rsidR="000C5E29">
        <w:rPr>
          <w:color w:val="000000"/>
          <w:sz w:val="22"/>
        </w:rPr>
        <w:t>О</w:t>
      </w:r>
      <w:r w:rsidRPr="00993B79">
        <w:rPr>
          <w:color w:val="000000"/>
          <w:sz w:val="22"/>
        </w:rPr>
        <w:t>рганизованный источник</w:t>
      </w:r>
    </w:p>
    <w:p w14:paraId="285A54F3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Источник выделения: 0006 09, Емкости для приема, отпуска, и хранения масла и ТР (системы В7, В8)</w:t>
      </w:r>
    </w:p>
    <w:p w14:paraId="285A54F4" w14:textId="77777777" w:rsidR="00C02135" w:rsidRPr="004E59DA" w:rsidRDefault="00C02135" w:rsidP="00C02135">
      <w:pPr>
        <w:rPr>
          <w:color w:val="000000"/>
          <w:sz w:val="22"/>
        </w:rPr>
      </w:pPr>
    </w:p>
    <w:p w14:paraId="285A54F5" w14:textId="77777777" w:rsidR="00C02135" w:rsidRPr="004E59DA" w:rsidRDefault="00C02135" w:rsidP="00C02135">
      <w:pPr>
        <w:rPr>
          <w:color w:val="000000"/>
          <w:sz w:val="22"/>
        </w:rPr>
      </w:pPr>
      <w:r w:rsidRPr="004E59DA">
        <w:rPr>
          <w:color w:val="000000"/>
          <w:sz w:val="22"/>
        </w:rPr>
        <w:t>Список литературы:</w:t>
      </w:r>
    </w:p>
    <w:p w14:paraId="285A54F6" w14:textId="77777777" w:rsidR="00C02135" w:rsidRPr="004E59DA" w:rsidRDefault="00C02135" w:rsidP="00C02135">
      <w:pPr>
        <w:rPr>
          <w:color w:val="000000"/>
          <w:sz w:val="22"/>
        </w:rPr>
      </w:pPr>
      <w:r w:rsidRPr="004E59DA">
        <w:rPr>
          <w:color w:val="000000"/>
          <w:sz w:val="22"/>
        </w:rPr>
        <w:t>Методические указания по определению выбросов загрязняющих</w:t>
      </w:r>
    </w:p>
    <w:p w14:paraId="285A54F7" w14:textId="77777777" w:rsidR="00C02135" w:rsidRPr="004E59DA" w:rsidRDefault="00C02135" w:rsidP="00C02135">
      <w:pPr>
        <w:rPr>
          <w:color w:val="000000"/>
          <w:sz w:val="22"/>
        </w:rPr>
      </w:pPr>
      <w:r w:rsidRPr="004E59DA">
        <w:rPr>
          <w:color w:val="000000"/>
          <w:sz w:val="22"/>
        </w:rPr>
        <w:t>веществ в атмосферу из резервуаров РНД 211.2.02.09-2004. Астана, 2005</w:t>
      </w:r>
    </w:p>
    <w:p w14:paraId="285A54F8" w14:textId="77777777" w:rsidR="00C02135" w:rsidRPr="004E59DA" w:rsidRDefault="00C02135" w:rsidP="00C02135">
      <w:pPr>
        <w:rPr>
          <w:color w:val="000000"/>
          <w:sz w:val="22"/>
        </w:rPr>
      </w:pPr>
      <w:r w:rsidRPr="004E59DA">
        <w:rPr>
          <w:color w:val="000000"/>
          <w:sz w:val="22"/>
        </w:rPr>
        <w:t>Расчеты по п. 6-8</w:t>
      </w:r>
    </w:p>
    <w:p w14:paraId="285A54F9" w14:textId="77777777" w:rsidR="00C02135" w:rsidRPr="004E59DA" w:rsidRDefault="00C02135" w:rsidP="00C02135">
      <w:pPr>
        <w:rPr>
          <w:b/>
          <w:color w:val="008000"/>
        </w:rPr>
      </w:pPr>
      <w:r w:rsidRPr="004E59DA">
        <w:rPr>
          <w:color w:val="000000"/>
          <w:sz w:val="22"/>
        </w:rPr>
        <w:t xml:space="preserve">Нефтепродукт, </w:t>
      </w:r>
      <w:r w:rsidRPr="004E59DA">
        <w:rPr>
          <w:b/>
          <w:i/>
          <w:color w:val="008080"/>
          <w:sz w:val="22"/>
        </w:rPr>
        <w:t xml:space="preserve">NP = </w:t>
      </w:r>
      <w:r w:rsidRPr="004E59DA">
        <w:rPr>
          <w:b/>
          <w:color w:val="008000"/>
        </w:rPr>
        <w:t>Масла</w:t>
      </w:r>
    </w:p>
    <w:p w14:paraId="285A54FA" w14:textId="77777777" w:rsidR="00C02135" w:rsidRPr="004E59DA" w:rsidRDefault="00C02135" w:rsidP="00C02135">
      <w:pPr>
        <w:rPr>
          <w:color w:val="000000"/>
          <w:sz w:val="22"/>
        </w:rPr>
      </w:pPr>
      <w:r w:rsidRPr="004E59DA">
        <w:rPr>
          <w:color w:val="000000"/>
          <w:sz w:val="22"/>
        </w:rPr>
        <w:t>Климатическая зона: вторая - северные области РК (прил. 17)</w:t>
      </w:r>
    </w:p>
    <w:p w14:paraId="285A54FB" w14:textId="77777777" w:rsidR="00C02135" w:rsidRPr="004E59DA" w:rsidRDefault="00C02135" w:rsidP="00C02135">
      <w:pPr>
        <w:rPr>
          <w:b/>
          <w:color w:val="008000"/>
        </w:rPr>
      </w:pPr>
      <w:r w:rsidRPr="004E59DA">
        <w:rPr>
          <w:color w:val="000000"/>
          <w:sz w:val="22"/>
        </w:rPr>
        <w:t xml:space="preserve">Концентрация паров нефтепродуктов в резервуаре, г/м3 (Прил. 12), </w:t>
      </w:r>
      <w:r w:rsidRPr="004E59DA">
        <w:rPr>
          <w:b/>
          <w:i/>
          <w:color w:val="008080"/>
          <w:sz w:val="22"/>
        </w:rPr>
        <w:t xml:space="preserve">C = </w:t>
      </w:r>
      <w:r w:rsidRPr="004E59DA">
        <w:rPr>
          <w:b/>
          <w:color w:val="008000"/>
        </w:rPr>
        <w:t>0.324</w:t>
      </w:r>
    </w:p>
    <w:p w14:paraId="285A54FC" w14:textId="77777777" w:rsidR="00C02135" w:rsidRPr="004E59DA" w:rsidRDefault="00C02135" w:rsidP="00C02135">
      <w:pPr>
        <w:rPr>
          <w:b/>
          <w:color w:val="008000"/>
        </w:rPr>
      </w:pPr>
      <w:r w:rsidRPr="004E59DA">
        <w:rPr>
          <w:color w:val="000000"/>
          <w:sz w:val="22"/>
        </w:rPr>
        <w:t xml:space="preserve">Средний удельный выброс в осенне-зимний период, г/т (Прил. 12), </w:t>
      </w:r>
      <w:r w:rsidRPr="004E59DA">
        <w:rPr>
          <w:b/>
          <w:i/>
          <w:color w:val="008080"/>
          <w:sz w:val="22"/>
        </w:rPr>
        <w:t xml:space="preserve">YOZ = </w:t>
      </w:r>
      <w:r w:rsidRPr="004E59DA">
        <w:rPr>
          <w:b/>
          <w:color w:val="008000"/>
        </w:rPr>
        <w:t>0.2</w:t>
      </w:r>
    </w:p>
    <w:p w14:paraId="285A54FD" w14:textId="77777777" w:rsidR="00C02135" w:rsidRPr="004E59DA" w:rsidRDefault="00C02135" w:rsidP="00C02135">
      <w:pPr>
        <w:rPr>
          <w:b/>
          <w:color w:val="008000"/>
        </w:rPr>
      </w:pPr>
      <w:r w:rsidRPr="004E59DA">
        <w:rPr>
          <w:color w:val="000000"/>
          <w:sz w:val="22"/>
        </w:rPr>
        <w:t xml:space="preserve">Количество закачиваемой в резервуар жидкости в осенне-зимний период, т, </w:t>
      </w:r>
      <w:r w:rsidRPr="004E59DA">
        <w:rPr>
          <w:b/>
          <w:i/>
          <w:color w:val="008080"/>
          <w:sz w:val="22"/>
        </w:rPr>
        <w:t xml:space="preserve">BOZ = </w:t>
      </w:r>
      <w:r w:rsidRPr="004E59DA">
        <w:rPr>
          <w:b/>
          <w:color w:val="008000"/>
        </w:rPr>
        <w:t>1620</w:t>
      </w:r>
    </w:p>
    <w:p w14:paraId="285A54FE" w14:textId="77777777" w:rsidR="00C02135" w:rsidRPr="004E59DA" w:rsidRDefault="00C02135" w:rsidP="00C02135">
      <w:pPr>
        <w:rPr>
          <w:b/>
          <w:color w:val="008000"/>
        </w:rPr>
      </w:pPr>
      <w:r w:rsidRPr="004E59DA">
        <w:rPr>
          <w:color w:val="000000"/>
          <w:sz w:val="22"/>
        </w:rPr>
        <w:t xml:space="preserve">Средний удельный выброс в </w:t>
      </w:r>
      <w:proofErr w:type="spellStart"/>
      <w:r w:rsidRPr="004E59DA">
        <w:rPr>
          <w:color w:val="000000"/>
          <w:sz w:val="22"/>
        </w:rPr>
        <w:t>веcенне</w:t>
      </w:r>
      <w:proofErr w:type="spellEnd"/>
      <w:r w:rsidRPr="004E59DA">
        <w:rPr>
          <w:color w:val="000000"/>
          <w:sz w:val="22"/>
        </w:rPr>
        <w:t xml:space="preserve">-летний период, г/т (Прил. 12), </w:t>
      </w:r>
      <w:r w:rsidRPr="004E59DA">
        <w:rPr>
          <w:b/>
          <w:i/>
          <w:color w:val="008080"/>
          <w:sz w:val="22"/>
        </w:rPr>
        <w:t xml:space="preserve">YVL = </w:t>
      </w:r>
      <w:r w:rsidRPr="004E59DA">
        <w:rPr>
          <w:b/>
          <w:color w:val="008000"/>
        </w:rPr>
        <w:t>0.2</w:t>
      </w:r>
    </w:p>
    <w:p w14:paraId="285A54FF" w14:textId="77777777" w:rsidR="00C02135" w:rsidRPr="004E59DA" w:rsidRDefault="00C02135" w:rsidP="00C02135">
      <w:pPr>
        <w:rPr>
          <w:b/>
          <w:color w:val="008000"/>
        </w:rPr>
      </w:pPr>
      <w:r w:rsidRPr="004E59DA">
        <w:rPr>
          <w:color w:val="000000"/>
          <w:sz w:val="22"/>
        </w:rPr>
        <w:t xml:space="preserve">Количество закачиваемой в резервуар жидкости в весенне-летний период, т, </w:t>
      </w:r>
      <w:r w:rsidRPr="004E59DA">
        <w:rPr>
          <w:b/>
          <w:i/>
          <w:color w:val="008080"/>
          <w:sz w:val="22"/>
        </w:rPr>
        <w:t xml:space="preserve">BVL = </w:t>
      </w:r>
      <w:r w:rsidRPr="004E59DA">
        <w:rPr>
          <w:b/>
          <w:color w:val="008000"/>
        </w:rPr>
        <w:t>1620</w:t>
      </w:r>
    </w:p>
    <w:p w14:paraId="285A5500" w14:textId="77777777" w:rsidR="00C02135" w:rsidRPr="004E59DA" w:rsidRDefault="00C02135" w:rsidP="00C02135">
      <w:pPr>
        <w:rPr>
          <w:b/>
          <w:color w:val="008000"/>
        </w:rPr>
      </w:pPr>
      <w:r w:rsidRPr="004E59DA">
        <w:rPr>
          <w:color w:val="000000"/>
          <w:sz w:val="22"/>
        </w:rPr>
        <w:lastRenderedPageBreak/>
        <w:t xml:space="preserve">Объем паровоздушной смеси, вытесняемый из резервуара во время его закачки, м3/ч, </w:t>
      </w:r>
      <w:r w:rsidRPr="004E59DA">
        <w:rPr>
          <w:b/>
          <w:i/>
          <w:color w:val="008080"/>
          <w:sz w:val="22"/>
        </w:rPr>
        <w:t xml:space="preserve">VC = </w:t>
      </w:r>
      <w:r w:rsidRPr="004E59DA">
        <w:rPr>
          <w:b/>
          <w:color w:val="008000"/>
        </w:rPr>
        <w:t>60</w:t>
      </w:r>
    </w:p>
    <w:p w14:paraId="285A5501" w14:textId="77777777" w:rsidR="00C02135" w:rsidRPr="004E59DA" w:rsidRDefault="00C02135" w:rsidP="00C02135">
      <w:pPr>
        <w:rPr>
          <w:b/>
          <w:color w:val="008000"/>
        </w:rPr>
      </w:pPr>
      <w:r w:rsidRPr="004E59DA">
        <w:rPr>
          <w:color w:val="000000"/>
          <w:sz w:val="22"/>
        </w:rPr>
        <w:t xml:space="preserve">Коэффициент (Прил. 12), </w:t>
      </w:r>
      <w:r w:rsidRPr="004E59DA">
        <w:rPr>
          <w:b/>
          <w:i/>
          <w:color w:val="008080"/>
          <w:sz w:val="22"/>
        </w:rPr>
        <w:t xml:space="preserve">KNP = </w:t>
      </w:r>
      <w:r w:rsidRPr="004E59DA">
        <w:rPr>
          <w:b/>
          <w:color w:val="008000"/>
        </w:rPr>
        <w:t>0.00027</w:t>
      </w:r>
    </w:p>
    <w:p w14:paraId="285A5502" w14:textId="77777777" w:rsidR="00C02135" w:rsidRPr="004E59DA" w:rsidRDefault="00C02135" w:rsidP="00C02135">
      <w:pPr>
        <w:rPr>
          <w:color w:val="000000"/>
          <w:sz w:val="22"/>
        </w:rPr>
      </w:pPr>
      <w:r w:rsidRPr="004E59DA">
        <w:rPr>
          <w:color w:val="000000"/>
          <w:sz w:val="22"/>
        </w:rPr>
        <w:t>Режим эксплуатации: "буферная емкость" (все типы резервуаров)</w:t>
      </w:r>
    </w:p>
    <w:p w14:paraId="285A5503" w14:textId="77777777" w:rsidR="00C02135" w:rsidRPr="004E59DA" w:rsidRDefault="00C02135" w:rsidP="00C02135">
      <w:pPr>
        <w:rPr>
          <w:b/>
          <w:color w:val="008000"/>
        </w:rPr>
      </w:pPr>
      <w:r w:rsidRPr="004E59DA">
        <w:rPr>
          <w:color w:val="000000"/>
          <w:sz w:val="22"/>
        </w:rPr>
        <w:t xml:space="preserve">Объем одного резервуара данного типа, м3, </w:t>
      </w:r>
      <w:r w:rsidRPr="004E59DA">
        <w:rPr>
          <w:b/>
          <w:i/>
          <w:color w:val="008080"/>
          <w:sz w:val="22"/>
        </w:rPr>
        <w:t xml:space="preserve">VI = </w:t>
      </w:r>
      <w:r w:rsidRPr="004E59DA">
        <w:rPr>
          <w:b/>
          <w:color w:val="008000"/>
        </w:rPr>
        <w:t>60</w:t>
      </w:r>
    </w:p>
    <w:p w14:paraId="285A5504" w14:textId="77777777" w:rsidR="00C02135" w:rsidRPr="004E59DA" w:rsidRDefault="00C02135" w:rsidP="00C02135">
      <w:pPr>
        <w:rPr>
          <w:b/>
          <w:color w:val="008000"/>
        </w:rPr>
      </w:pPr>
      <w:r w:rsidRPr="004E59DA">
        <w:rPr>
          <w:color w:val="000000"/>
          <w:sz w:val="22"/>
        </w:rPr>
        <w:t xml:space="preserve">Количество резервуаров данного типа, </w:t>
      </w:r>
      <w:r w:rsidRPr="004E59DA">
        <w:rPr>
          <w:b/>
          <w:i/>
          <w:color w:val="008080"/>
          <w:sz w:val="22"/>
        </w:rPr>
        <w:t xml:space="preserve">NR = </w:t>
      </w:r>
      <w:r w:rsidRPr="004E59DA">
        <w:rPr>
          <w:b/>
          <w:color w:val="008000"/>
        </w:rPr>
        <w:t>1</w:t>
      </w:r>
    </w:p>
    <w:p w14:paraId="285A5505" w14:textId="77777777" w:rsidR="00C02135" w:rsidRPr="004E59DA" w:rsidRDefault="00C02135" w:rsidP="00C02135">
      <w:pPr>
        <w:rPr>
          <w:b/>
          <w:color w:val="008000"/>
        </w:rPr>
      </w:pPr>
      <w:r w:rsidRPr="004E59DA">
        <w:rPr>
          <w:color w:val="000000"/>
          <w:sz w:val="22"/>
        </w:rPr>
        <w:t xml:space="preserve">Количество групп одноцелевых резервуаров на предприятии, </w:t>
      </w:r>
      <w:r w:rsidRPr="004E59DA">
        <w:rPr>
          <w:b/>
          <w:i/>
          <w:color w:val="008080"/>
          <w:sz w:val="22"/>
        </w:rPr>
        <w:t xml:space="preserve">KNR = </w:t>
      </w:r>
      <w:r w:rsidRPr="004E59DA">
        <w:rPr>
          <w:b/>
          <w:color w:val="008000"/>
        </w:rPr>
        <w:t>1</w:t>
      </w:r>
    </w:p>
    <w:p w14:paraId="285A5506" w14:textId="77777777" w:rsidR="00C02135" w:rsidRPr="004E59DA" w:rsidRDefault="00C02135" w:rsidP="00C02135">
      <w:pPr>
        <w:rPr>
          <w:b/>
          <w:color w:val="008000"/>
        </w:rPr>
      </w:pPr>
    </w:p>
    <w:p w14:paraId="285A5507" w14:textId="77777777" w:rsidR="00C02135" w:rsidRPr="004E59DA" w:rsidRDefault="00C02135" w:rsidP="00C02135">
      <w:pPr>
        <w:rPr>
          <w:color w:val="000000"/>
          <w:sz w:val="22"/>
        </w:rPr>
      </w:pPr>
      <w:r w:rsidRPr="004E59DA">
        <w:rPr>
          <w:color w:val="000000"/>
          <w:sz w:val="22"/>
        </w:rPr>
        <w:t>Категория веществ: А, Б, В</w:t>
      </w:r>
    </w:p>
    <w:p w14:paraId="285A5508" w14:textId="77777777" w:rsidR="00C02135" w:rsidRPr="004E59DA" w:rsidRDefault="00C02135" w:rsidP="00C02135">
      <w:pPr>
        <w:rPr>
          <w:color w:val="000000"/>
          <w:sz w:val="22"/>
        </w:rPr>
      </w:pPr>
      <w:r w:rsidRPr="004E59DA">
        <w:rPr>
          <w:color w:val="000000"/>
          <w:sz w:val="22"/>
        </w:rPr>
        <w:t>Конструкция резервуаров: Наземный горизонтальный</w:t>
      </w:r>
    </w:p>
    <w:p w14:paraId="285A5509" w14:textId="77777777" w:rsidR="00C02135" w:rsidRPr="004E59DA" w:rsidRDefault="00C02135" w:rsidP="00C02135">
      <w:pPr>
        <w:rPr>
          <w:b/>
          <w:color w:val="008000"/>
        </w:rPr>
      </w:pPr>
      <w:r w:rsidRPr="004E59DA">
        <w:rPr>
          <w:color w:val="000000"/>
          <w:sz w:val="22"/>
        </w:rPr>
        <w:t xml:space="preserve">Значение </w:t>
      </w:r>
      <w:proofErr w:type="spellStart"/>
      <w:r w:rsidRPr="004E59DA">
        <w:rPr>
          <w:color w:val="000000"/>
          <w:sz w:val="22"/>
        </w:rPr>
        <w:t>Kpmax</w:t>
      </w:r>
      <w:proofErr w:type="spellEnd"/>
      <w:r w:rsidRPr="004E59DA">
        <w:rPr>
          <w:color w:val="000000"/>
          <w:sz w:val="22"/>
        </w:rPr>
        <w:t xml:space="preserve"> для этого типа резервуаров (Прил. 8), </w:t>
      </w:r>
      <w:r w:rsidRPr="004E59DA">
        <w:rPr>
          <w:b/>
          <w:i/>
          <w:color w:val="008080"/>
          <w:sz w:val="22"/>
        </w:rPr>
        <w:t xml:space="preserve">KPM = </w:t>
      </w:r>
      <w:r w:rsidRPr="004E59DA">
        <w:rPr>
          <w:b/>
          <w:color w:val="008000"/>
        </w:rPr>
        <w:t>0.1</w:t>
      </w:r>
    </w:p>
    <w:p w14:paraId="285A550A" w14:textId="77777777" w:rsidR="00C02135" w:rsidRPr="004E59DA" w:rsidRDefault="00C02135" w:rsidP="00C02135">
      <w:pPr>
        <w:rPr>
          <w:b/>
          <w:color w:val="008000"/>
        </w:rPr>
      </w:pPr>
      <w:r w:rsidRPr="004E59DA">
        <w:rPr>
          <w:color w:val="000000"/>
          <w:sz w:val="22"/>
        </w:rPr>
        <w:t xml:space="preserve">Значение </w:t>
      </w:r>
      <w:proofErr w:type="spellStart"/>
      <w:r w:rsidRPr="004E59DA">
        <w:rPr>
          <w:color w:val="000000"/>
          <w:sz w:val="22"/>
        </w:rPr>
        <w:t>Kpsr</w:t>
      </w:r>
      <w:proofErr w:type="spellEnd"/>
      <w:r w:rsidRPr="004E59DA">
        <w:rPr>
          <w:color w:val="000000"/>
          <w:sz w:val="22"/>
        </w:rPr>
        <w:t xml:space="preserve"> для этого типа резервуаров (Прил. 8), </w:t>
      </w:r>
      <w:r w:rsidRPr="004E59DA">
        <w:rPr>
          <w:b/>
          <w:i/>
          <w:color w:val="008080"/>
          <w:sz w:val="22"/>
        </w:rPr>
        <w:t xml:space="preserve">KPSR = </w:t>
      </w:r>
      <w:r w:rsidRPr="004E59DA">
        <w:rPr>
          <w:b/>
          <w:color w:val="008000"/>
        </w:rPr>
        <w:t>0.1</w:t>
      </w:r>
    </w:p>
    <w:p w14:paraId="285A550B" w14:textId="77777777" w:rsidR="00C02135" w:rsidRPr="004E59DA" w:rsidRDefault="00C02135" w:rsidP="00C02135">
      <w:pPr>
        <w:rPr>
          <w:color w:val="000000"/>
          <w:sz w:val="22"/>
        </w:rPr>
      </w:pPr>
      <w:r w:rsidRPr="004E59DA">
        <w:rPr>
          <w:color w:val="000000"/>
          <w:sz w:val="22"/>
        </w:rPr>
        <w:t>Количество выделяющихся паров нефтепродуктов</w:t>
      </w:r>
    </w:p>
    <w:p w14:paraId="285A550C" w14:textId="77777777" w:rsidR="00C02135" w:rsidRPr="004E59DA" w:rsidRDefault="00C02135" w:rsidP="00C02135">
      <w:pPr>
        <w:rPr>
          <w:b/>
          <w:color w:val="008000"/>
        </w:rPr>
      </w:pPr>
      <w:r w:rsidRPr="004E59DA">
        <w:rPr>
          <w:color w:val="000000"/>
          <w:sz w:val="22"/>
        </w:rPr>
        <w:t xml:space="preserve">при хранении в одном резервуаре данного типа, т/год (Прил. 13), </w:t>
      </w:r>
      <w:r w:rsidRPr="004E59DA">
        <w:rPr>
          <w:b/>
          <w:i/>
          <w:color w:val="008080"/>
          <w:sz w:val="22"/>
        </w:rPr>
        <w:t xml:space="preserve">GHRI = </w:t>
      </w:r>
      <w:r w:rsidRPr="004E59DA">
        <w:rPr>
          <w:b/>
          <w:color w:val="008000"/>
        </w:rPr>
        <w:t>0.22</w:t>
      </w:r>
    </w:p>
    <w:p w14:paraId="285A550D" w14:textId="77777777" w:rsidR="00C02135" w:rsidRPr="004E59DA" w:rsidRDefault="00C02135" w:rsidP="00C02135">
      <w:pPr>
        <w:rPr>
          <w:b/>
          <w:color w:val="008000"/>
          <w:lang w:val="en-US"/>
        </w:rPr>
      </w:pPr>
      <w:r w:rsidRPr="004E59DA">
        <w:rPr>
          <w:b/>
          <w:i/>
          <w:color w:val="008080"/>
          <w:sz w:val="22"/>
          <w:lang w:val="en-US"/>
        </w:rPr>
        <w:t xml:space="preserve">GHR = </w:t>
      </w:r>
      <w:r w:rsidRPr="004E59DA">
        <w:rPr>
          <w:i/>
          <w:color w:val="FF0000"/>
          <w:lang w:val="en-US"/>
        </w:rPr>
        <w:t xml:space="preserve">GHR + GHRI · KNP · NR = </w:t>
      </w:r>
      <w:r w:rsidRPr="004E59DA">
        <w:rPr>
          <w:b/>
          <w:color w:val="800000"/>
          <w:lang w:val="en-US"/>
        </w:rPr>
        <w:t xml:space="preserve">0 + 0.22 · 0.00027 · 1 = </w:t>
      </w:r>
      <w:r w:rsidRPr="004E59DA">
        <w:rPr>
          <w:b/>
          <w:color w:val="008000"/>
          <w:lang w:val="en-US"/>
        </w:rPr>
        <w:t>0.0000594</w:t>
      </w:r>
    </w:p>
    <w:p w14:paraId="285A550E" w14:textId="77777777" w:rsidR="00C02135" w:rsidRPr="004E59DA" w:rsidRDefault="00C02135" w:rsidP="00C02135">
      <w:pPr>
        <w:rPr>
          <w:b/>
          <w:color w:val="008000"/>
        </w:rPr>
      </w:pPr>
      <w:r w:rsidRPr="004E59DA">
        <w:rPr>
          <w:color w:val="000000"/>
          <w:sz w:val="22"/>
        </w:rPr>
        <w:t xml:space="preserve">Коэффициент , </w:t>
      </w:r>
      <w:r w:rsidRPr="004E59DA">
        <w:rPr>
          <w:b/>
          <w:i/>
          <w:color w:val="008080"/>
          <w:sz w:val="22"/>
        </w:rPr>
        <w:t xml:space="preserve">KPSR = </w:t>
      </w:r>
      <w:r w:rsidRPr="004E59DA">
        <w:rPr>
          <w:b/>
          <w:color w:val="008000"/>
        </w:rPr>
        <w:t>0.1</w:t>
      </w:r>
    </w:p>
    <w:p w14:paraId="285A550F" w14:textId="77777777" w:rsidR="00C02135" w:rsidRPr="004E59DA" w:rsidRDefault="00C02135" w:rsidP="00C02135">
      <w:pPr>
        <w:rPr>
          <w:b/>
          <w:color w:val="008000"/>
        </w:rPr>
      </w:pPr>
      <w:r w:rsidRPr="004E59DA">
        <w:rPr>
          <w:color w:val="000000"/>
          <w:sz w:val="22"/>
        </w:rPr>
        <w:t xml:space="preserve">Коэффициент, </w:t>
      </w:r>
      <w:r w:rsidRPr="004E59DA">
        <w:rPr>
          <w:b/>
          <w:i/>
          <w:color w:val="008080"/>
          <w:sz w:val="22"/>
        </w:rPr>
        <w:t xml:space="preserve">KPMAX = </w:t>
      </w:r>
      <w:r w:rsidRPr="004E59DA">
        <w:rPr>
          <w:b/>
          <w:color w:val="008000"/>
        </w:rPr>
        <w:t>0.1</w:t>
      </w:r>
    </w:p>
    <w:p w14:paraId="285A5510" w14:textId="77777777" w:rsidR="00C02135" w:rsidRPr="004E59DA" w:rsidRDefault="00C02135" w:rsidP="00C02135">
      <w:pPr>
        <w:rPr>
          <w:b/>
          <w:color w:val="008000"/>
        </w:rPr>
      </w:pPr>
      <w:r w:rsidRPr="004E59DA">
        <w:rPr>
          <w:color w:val="000000"/>
          <w:sz w:val="22"/>
        </w:rPr>
        <w:t xml:space="preserve">Общий объем резервуаров, м3, </w:t>
      </w:r>
      <w:r w:rsidRPr="004E59DA">
        <w:rPr>
          <w:b/>
          <w:i/>
          <w:color w:val="008080"/>
          <w:sz w:val="22"/>
        </w:rPr>
        <w:t xml:space="preserve">V = </w:t>
      </w:r>
      <w:r w:rsidRPr="004E59DA">
        <w:rPr>
          <w:b/>
          <w:color w:val="008000"/>
        </w:rPr>
        <w:t>60</w:t>
      </w:r>
    </w:p>
    <w:p w14:paraId="285A5511" w14:textId="77777777" w:rsidR="00C02135" w:rsidRPr="004E59DA" w:rsidRDefault="00C02135" w:rsidP="00C02135">
      <w:pPr>
        <w:rPr>
          <w:b/>
          <w:color w:val="008000"/>
        </w:rPr>
      </w:pPr>
      <w:r w:rsidRPr="004E59DA">
        <w:rPr>
          <w:color w:val="000000"/>
          <w:sz w:val="22"/>
        </w:rPr>
        <w:t xml:space="preserve">Сумма </w:t>
      </w:r>
      <w:proofErr w:type="spellStart"/>
      <w:r w:rsidRPr="004E59DA">
        <w:rPr>
          <w:color w:val="000000"/>
          <w:sz w:val="22"/>
        </w:rPr>
        <w:t>Ghri</w:t>
      </w:r>
      <w:proofErr w:type="spellEnd"/>
      <w:r w:rsidRPr="004E59DA">
        <w:rPr>
          <w:color w:val="000000"/>
          <w:sz w:val="22"/>
        </w:rPr>
        <w:t>*</w:t>
      </w:r>
      <w:proofErr w:type="spellStart"/>
      <w:r w:rsidRPr="004E59DA">
        <w:rPr>
          <w:color w:val="000000"/>
          <w:sz w:val="22"/>
        </w:rPr>
        <w:t>Knp</w:t>
      </w:r>
      <w:proofErr w:type="spellEnd"/>
      <w:r w:rsidRPr="004E59DA">
        <w:rPr>
          <w:color w:val="000000"/>
          <w:sz w:val="22"/>
        </w:rPr>
        <w:t>*</w:t>
      </w:r>
      <w:proofErr w:type="spellStart"/>
      <w:r w:rsidRPr="004E59DA">
        <w:rPr>
          <w:color w:val="000000"/>
          <w:sz w:val="22"/>
        </w:rPr>
        <w:t>Nr</w:t>
      </w:r>
      <w:proofErr w:type="spellEnd"/>
      <w:r w:rsidRPr="004E59DA">
        <w:rPr>
          <w:color w:val="000000"/>
          <w:sz w:val="22"/>
        </w:rPr>
        <w:t xml:space="preserve">, </w:t>
      </w:r>
      <w:r w:rsidRPr="004E59DA">
        <w:rPr>
          <w:b/>
          <w:i/>
          <w:color w:val="008080"/>
          <w:sz w:val="22"/>
        </w:rPr>
        <w:t xml:space="preserve">GHR = </w:t>
      </w:r>
      <w:r w:rsidRPr="004E59DA">
        <w:rPr>
          <w:b/>
          <w:color w:val="008000"/>
        </w:rPr>
        <w:t>0.0000594</w:t>
      </w:r>
    </w:p>
    <w:p w14:paraId="285A5512" w14:textId="77777777" w:rsidR="00C02135" w:rsidRPr="004E59DA" w:rsidRDefault="00C02135" w:rsidP="00C02135">
      <w:pPr>
        <w:rPr>
          <w:b/>
          <w:color w:val="008000"/>
        </w:rPr>
      </w:pPr>
      <w:r w:rsidRPr="004E59DA">
        <w:rPr>
          <w:color w:val="000000"/>
          <w:sz w:val="22"/>
        </w:rPr>
        <w:t xml:space="preserve">Максимальный из разовых выброс, г/с (6.2.1), </w:t>
      </w:r>
      <w:r w:rsidRPr="004E59DA">
        <w:rPr>
          <w:b/>
          <w:i/>
          <w:color w:val="008080"/>
          <w:sz w:val="22"/>
        </w:rPr>
        <w:t xml:space="preserve">G = </w:t>
      </w:r>
      <w:r w:rsidRPr="004E59DA">
        <w:rPr>
          <w:i/>
          <w:color w:val="FF0000"/>
        </w:rPr>
        <w:t xml:space="preserve">C · KPMAX · VC / 3600 = </w:t>
      </w:r>
      <w:r w:rsidRPr="004E59DA">
        <w:rPr>
          <w:b/>
          <w:color w:val="800000"/>
        </w:rPr>
        <w:t xml:space="preserve">0.324 · 0.1 · 60 / 3600 = </w:t>
      </w:r>
      <w:r w:rsidRPr="004E59DA">
        <w:rPr>
          <w:b/>
          <w:color w:val="008000"/>
        </w:rPr>
        <w:t>0.00054</w:t>
      </w:r>
    </w:p>
    <w:p w14:paraId="285A5513" w14:textId="77777777" w:rsidR="00C02135" w:rsidRPr="004E59DA" w:rsidRDefault="00C02135" w:rsidP="00C02135">
      <w:pPr>
        <w:rPr>
          <w:b/>
          <w:color w:val="008000"/>
        </w:rPr>
      </w:pPr>
      <w:r w:rsidRPr="004E59DA">
        <w:rPr>
          <w:color w:val="000000"/>
          <w:sz w:val="22"/>
        </w:rPr>
        <w:t xml:space="preserve">Среднегодовые выбросы, т/год (6.2.2), </w:t>
      </w:r>
      <w:r w:rsidRPr="004E59DA">
        <w:rPr>
          <w:b/>
          <w:i/>
          <w:color w:val="008080"/>
          <w:sz w:val="22"/>
        </w:rPr>
        <w:t xml:space="preserve">M = </w:t>
      </w:r>
      <w:r w:rsidRPr="004E59DA">
        <w:rPr>
          <w:i/>
          <w:color w:val="FF0000"/>
        </w:rPr>
        <w:t>(YOZ · BOZ + YVL · BVL) · KPMAX · 10</w:t>
      </w:r>
      <w:r w:rsidRPr="004E59DA">
        <w:rPr>
          <w:i/>
          <w:color w:val="FF0000"/>
          <w:vertAlign w:val="superscript"/>
        </w:rPr>
        <w:t>-6</w:t>
      </w:r>
      <w:r w:rsidRPr="004E59DA">
        <w:rPr>
          <w:i/>
          <w:color w:val="FF0000"/>
        </w:rPr>
        <w:t xml:space="preserve"> + GHR = </w:t>
      </w:r>
      <w:r w:rsidRPr="004E59DA">
        <w:rPr>
          <w:b/>
          <w:color w:val="800000"/>
        </w:rPr>
        <w:t>(0.2 · 1620 + 0.2 · 1620) · 0.1 · 10</w:t>
      </w:r>
      <w:r w:rsidRPr="004E59DA">
        <w:rPr>
          <w:b/>
          <w:color w:val="800000"/>
          <w:vertAlign w:val="superscript"/>
        </w:rPr>
        <w:t>-6</w:t>
      </w:r>
      <w:r w:rsidRPr="004E59DA">
        <w:rPr>
          <w:b/>
          <w:color w:val="800000"/>
        </w:rPr>
        <w:t xml:space="preserve"> + 0.0000594 = </w:t>
      </w:r>
      <w:r w:rsidRPr="004E59DA">
        <w:rPr>
          <w:b/>
          <w:color w:val="008000"/>
        </w:rPr>
        <w:t>0.0001242</w:t>
      </w:r>
    </w:p>
    <w:p w14:paraId="285A5514" w14:textId="77777777" w:rsidR="00C02135" w:rsidRPr="004E59DA" w:rsidRDefault="00C02135" w:rsidP="00C02135">
      <w:pPr>
        <w:rPr>
          <w:b/>
          <w:color w:val="008000"/>
        </w:rPr>
      </w:pPr>
    </w:p>
    <w:p w14:paraId="285A5515" w14:textId="77777777" w:rsidR="00C02135" w:rsidRPr="004E59DA" w:rsidRDefault="00C02135" w:rsidP="00C02135">
      <w:pPr>
        <w:rPr>
          <w:b/>
          <w:i/>
          <w:color w:val="FF00FF"/>
        </w:rPr>
      </w:pPr>
      <w:r w:rsidRPr="004E59DA">
        <w:rPr>
          <w:b/>
          <w:i/>
          <w:color w:val="FF00FF"/>
        </w:rPr>
        <w:t>Примесь: 2735 Масло минеральное нефтяное (веретенное, машинное, цилиндровое и др.) (716*)</w:t>
      </w:r>
    </w:p>
    <w:p w14:paraId="285A5516" w14:textId="77777777" w:rsidR="00C02135" w:rsidRPr="004E59DA" w:rsidRDefault="00C02135" w:rsidP="00C02135">
      <w:pPr>
        <w:rPr>
          <w:b/>
          <w:i/>
          <w:color w:val="FF00FF"/>
        </w:rPr>
      </w:pPr>
    </w:p>
    <w:p w14:paraId="285A5517" w14:textId="77777777" w:rsidR="00C02135" w:rsidRPr="004E59DA" w:rsidRDefault="00C02135" w:rsidP="00C02135">
      <w:pPr>
        <w:rPr>
          <w:b/>
          <w:color w:val="008000"/>
        </w:rPr>
      </w:pPr>
      <w:r w:rsidRPr="004E59DA">
        <w:rPr>
          <w:color w:val="000000"/>
          <w:sz w:val="22"/>
        </w:rPr>
        <w:t xml:space="preserve">Концентрация ЗВ в парах, % масс (Прил. 14), </w:t>
      </w:r>
      <w:r w:rsidRPr="004E59DA">
        <w:rPr>
          <w:b/>
          <w:i/>
          <w:color w:val="008080"/>
          <w:sz w:val="22"/>
        </w:rPr>
        <w:t xml:space="preserve">CI = </w:t>
      </w:r>
      <w:r w:rsidRPr="004E59DA">
        <w:rPr>
          <w:b/>
          <w:color w:val="008000"/>
        </w:rPr>
        <w:t>100</w:t>
      </w:r>
    </w:p>
    <w:p w14:paraId="285A5518" w14:textId="77777777" w:rsidR="00C02135" w:rsidRPr="004E59DA" w:rsidRDefault="00C02135" w:rsidP="00C02135">
      <w:pPr>
        <w:rPr>
          <w:b/>
          <w:color w:val="008000"/>
        </w:rPr>
      </w:pPr>
      <w:r w:rsidRPr="004E59DA">
        <w:rPr>
          <w:color w:val="000000"/>
          <w:sz w:val="22"/>
        </w:rPr>
        <w:t xml:space="preserve">Валовый выброс, т/год (5.2.5), </w:t>
      </w:r>
      <w:r w:rsidRPr="004E59DA">
        <w:rPr>
          <w:b/>
          <w:i/>
          <w:color w:val="008080"/>
          <w:sz w:val="22"/>
        </w:rPr>
        <w:t xml:space="preserve">_M_ = </w:t>
      </w:r>
      <w:r w:rsidRPr="004E59DA">
        <w:rPr>
          <w:i/>
          <w:color w:val="FF0000"/>
        </w:rPr>
        <w:t xml:space="preserve">CI · M / 100 = </w:t>
      </w:r>
      <w:r w:rsidRPr="004E59DA">
        <w:rPr>
          <w:b/>
          <w:color w:val="800000"/>
        </w:rPr>
        <w:t xml:space="preserve">100 · 0.0001242 / 100 = </w:t>
      </w:r>
      <w:r w:rsidRPr="004E59DA">
        <w:rPr>
          <w:b/>
          <w:color w:val="008000"/>
        </w:rPr>
        <w:t>0.0001242</w:t>
      </w:r>
    </w:p>
    <w:p w14:paraId="285A5519" w14:textId="77777777" w:rsidR="00C02135" w:rsidRPr="004E59DA" w:rsidRDefault="00C02135" w:rsidP="00C02135">
      <w:pPr>
        <w:rPr>
          <w:b/>
          <w:color w:val="008000"/>
        </w:rPr>
      </w:pPr>
      <w:r w:rsidRPr="004E59DA">
        <w:rPr>
          <w:color w:val="000000"/>
          <w:sz w:val="22"/>
        </w:rPr>
        <w:t xml:space="preserve">Максимальный из разовых выброс, г/с (5.2.4), </w:t>
      </w:r>
      <w:r w:rsidRPr="004E59DA">
        <w:rPr>
          <w:b/>
          <w:i/>
          <w:color w:val="008080"/>
          <w:sz w:val="22"/>
        </w:rPr>
        <w:t xml:space="preserve">_G_ = </w:t>
      </w:r>
      <w:r w:rsidRPr="004E59DA">
        <w:rPr>
          <w:i/>
          <w:color w:val="FF0000"/>
        </w:rPr>
        <w:t xml:space="preserve">CI · G / 100 = </w:t>
      </w:r>
      <w:r w:rsidRPr="004E59DA">
        <w:rPr>
          <w:b/>
          <w:color w:val="800000"/>
        </w:rPr>
        <w:t xml:space="preserve">100 · 0.00054 / 100 = </w:t>
      </w:r>
      <w:r w:rsidRPr="004E59DA">
        <w:rPr>
          <w:b/>
          <w:color w:val="008000"/>
        </w:rPr>
        <w:t>0.00054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25"/>
        <w:gridCol w:w="8107"/>
        <w:gridCol w:w="3152"/>
        <w:gridCol w:w="3376"/>
      </w:tblGrid>
      <w:tr w:rsidR="00C02135" w:rsidRPr="004E59DA" w14:paraId="285A551E" w14:textId="77777777" w:rsidTr="006F607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51A" w14:textId="77777777" w:rsidR="00C02135" w:rsidRPr="004E59DA" w:rsidRDefault="00C02135" w:rsidP="006F6070">
            <w:pPr>
              <w:jc w:val="center"/>
              <w:rPr>
                <w:b/>
                <w:i/>
                <w:color w:val="800080"/>
              </w:rPr>
            </w:pPr>
            <w:r w:rsidRPr="004E59DA">
              <w:rPr>
                <w:b/>
                <w:i/>
                <w:color w:val="800080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51B" w14:textId="77777777" w:rsidR="00C02135" w:rsidRPr="004E59DA" w:rsidRDefault="00C02135" w:rsidP="006F6070">
            <w:pPr>
              <w:jc w:val="center"/>
              <w:rPr>
                <w:b/>
                <w:i/>
                <w:color w:val="800080"/>
              </w:rPr>
            </w:pPr>
            <w:r w:rsidRPr="004E59DA">
              <w:rPr>
                <w:b/>
                <w:i/>
                <w:color w:val="800080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51C" w14:textId="77777777" w:rsidR="00C02135" w:rsidRPr="004E59DA" w:rsidRDefault="00C02135" w:rsidP="006F6070">
            <w:pPr>
              <w:jc w:val="center"/>
              <w:rPr>
                <w:b/>
                <w:i/>
                <w:color w:val="800080"/>
              </w:rPr>
            </w:pPr>
            <w:r w:rsidRPr="004E59DA">
              <w:rPr>
                <w:b/>
                <w:i/>
                <w:color w:val="800080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51D" w14:textId="77777777" w:rsidR="00C02135" w:rsidRPr="004E59DA" w:rsidRDefault="00C02135" w:rsidP="006F6070">
            <w:pPr>
              <w:jc w:val="center"/>
              <w:rPr>
                <w:b/>
                <w:i/>
                <w:color w:val="800080"/>
              </w:rPr>
            </w:pPr>
            <w:r w:rsidRPr="004E59DA">
              <w:rPr>
                <w:b/>
                <w:i/>
                <w:color w:val="800080"/>
              </w:rPr>
              <w:t>Выброс т/год</w:t>
            </w:r>
          </w:p>
        </w:tc>
      </w:tr>
      <w:tr w:rsidR="00C02135" w:rsidRPr="004E59DA" w14:paraId="285A5523" w14:textId="77777777" w:rsidTr="006F607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51F" w14:textId="77777777" w:rsidR="00C02135" w:rsidRPr="004E59DA" w:rsidRDefault="00C02135" w:rsidP="006F6070">
            <w:pPr>
              <w:rPr>
                <w:color w:val="000000"/>
                <w:sz w:val="22"/>
              </w:rPr>
            </w:pPr>
            <w:r w:rsidRPr="004E59DA">
              <w:rPr>
                <w:color w:val="000000"/>
                <w:sz w:val="22"/>
              </w:rPr>
              <w:t>2735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520" w14:textId="77777777" w:rsidR="00C02135" w:rsidRPr="004E59DA" w:rsidRDefault="00C02135" w:rsidP="006F6070">
            <w:pPr>
              <w:rPr>
                <w:color w:val="000000"/>
                <w:sz w:val="22"/>
              </w:rPr>
            </w:pPr>
            <w:r w:rsidRPr="004E59DA">
              <w:rPr>
                <w:color w:val="000000"/>
                <w:sz w:val="22"/>
              </w:rPr>
              <w:t>Масло минеральное нефтяное (веретенное, машинное, цилиндровое и др.) (716*)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521" w14:textId="77777777" w:rsidR="00C02135" w:rsidRPr="004E59DA" w:rsidRDefault="00C02135" w:rsidP="006F6070">
            <w:pPr>
              <w:jc w:val="right"/>
              <w:rPr>
                <w:color w:val="000000"/>
                <w:sz w:val="22"/>
              </w:rPr>
            </w:pPr>
            <w:r w:rsidRPr="004E59DA">
              <w:rPr>
                <w:color w:val="000000"/>
                <w:sz w:val="22"/>
              </w:rPr>
              <w:t>0.00054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522" w14:textId="77777777" w:rsidR="00C02135" w:rsidRPr="004E59DA" w:rsidRDefault="00C02135" w:rsidP="006F6070">
            <w:pPr>
              <w:jc w:val="right"/>
              <w:rPr>
                <w:color w:val="000000"/>
                <w:sz w:val="22"/>
              </w:rPr>
            </w:pPr>
            <w:r w:rsidRPr="004E59DA">
              <w:rPr>
                <w:color w:val="000000"/>
                <w:sz w:val="22"/>
              </w:rPr>
              <w:t>0.0001242</w:t>
            </w:r>
          </w:p>
        </w:tc>
      </w:tr>
    </w:tbl>
    <w:p w14:paraId="285A5524" w14:textId="77777777" w:rsidR="00C02135" w:rsidRPr="004E59DA" w:rsidRDefault="00C02135" w:rsidP="00C02135">
      <w:pPr>
        <w:rPr>
          <w:color w:val="000000"/>
          <w:sz w:val="22"/>
        </w:rPr>
      </w:pPr>
      <w:r w:rsidRPr="004E59DA">
        <w:rPr>
          <w:color w:val="000000"/>
          <w:sz w:val="22"/>
        </w:rPr>
        <w:t>Список литературы:</w:t>
      </w:r>
    </w:p>
    <w:p w14:paraId="285A5525" w14:textId="77777777" w:rsidR="00C02135" w:rsidRPr="004E59DA" w:rsidRDefault="00C02135" w:rsidP="00C02135">
      <w:pPr>
        <w:rPr>
          <w:color w:val="000000"/>
          <w:sz w:val="22"/>
        </w:rPr>
      </w:pPr>
      <w:r w:rsidRPr="004E59DA">
        <w:rPr>
          <w:color w:val="000000"/>
          <w:sz w:val="22"/>
        </w:rPr>
        <w:t>Методические указания по определению выбросов загрязняющих</w:t>
      </w:r>
    </w:p>
    <w:p w14:paraId="285A5526" w14:textId="77777777" w:rsidR="00C02135" w:rsidRPr="004E59DA" w:rsidRDefault="00C02135" w:rsidP="00C02135">
      <w:pPr>
        <w:rPr>
          <w:color w:val="000000"/>
          <w:sz w:val="22"/>
        </w:rPr>
      </w:pPr>
      <w:r w:rsidRPr="004E59DA">
        <w:rPr>
          <w:color w:val="000000"/>
          <w:sz w:val="22"/>
        </w:rPr>
        <w:t>веществ в атмосферу из резервуаров РНД 211.2.02.09-2004. Астана, 2005</w:t>
      </w:r>
    </w:p>
    <w:p w14:paraId="285A5527" w14:textId="77777777" w:rsidR="00C02135" w:rsidRPr="004E59DA" w:rsidRDefault="00C02135" w:rsidP="00C02135">
      <w:pPr>
        <w:rPr>
          <w:color w:val="000000"/>
          <w:sz w:val="22"/>
        </w:rPr>
      </w:pPr>
      <w:r w:rsidRPr="004E59DA">
        <w:rPr>
          <w:color w:val="000000"/>
          <w:sz w:val="22"/>
        </w:rPr>
        <w:t>Расчеты по п. 6-8</w:t>
      </w:r>
    </w:p>
    <w:p w14:paraId="285A5528" w14:textId="77777777" w:rsidR="00C02135" w:rsidRPr="004E59DA" w:rsidRDefault="00C02135" w:rsidP="00C02135">
      <w:pPr>
        <w:rPr>
          <w:color w:val="000000"/>
          <w:sz w:val="22"/>
        </w:rPr>
      </w:pPr>
    </w:p>
    <w:p w14:paraId="285A5529" w14:textId="77777777" w:rsidR="00C02135" w:rsidRPr="004E59DA" w:rsidRDefault="00C02135" w:rsidP="00C02135">
      <w:pPr>
        <w:rPr>
          <w:b/>
          <w:color w:val="008000"/>
        </w:rPr>
      </w:pPr>
      <w:r w:rsidRPr="004E59DA">
        <w:rPr>
          <w:color w:val="000000"/>
          <w:sz w:val="22"/>
        </w:rPr>
        <w:t xml:space="preserve">Нефтепродукт, </w:t>
      </w:r>
      <w:r w:rsidRPr="004E59DA">
        <w:rPr>
          <w:b/>
          <w:i/>
          <w:color w:val="008080"/>
          <w:sz w:val="22"/>
        </w:rPr>
        <w:t xml:space="preserve">NP = </w:t>
      </w:r>
      <w:r w:rsidRPr="004E59DA">
        <w:rPr>
          <w:b/>
          <w:color w:val="008000"/>
        </w:rPr>
        <w:t>Дизельное топливо</w:t>
      </w:r>
    </w:p>
    <w:p w14:paraId="285A552A" w14:textId="77777777" w:rsidR="00C02135" w:rsidRPr="004E59DA" w:rsidRDefault="00C02135" w:rsidP="00C02135">
      <w:pPr>
        <w:rPr>
          <w:color w:val="000000"/>
          <w:sz w:val="22"/>
        </w:rPr>
      </w:pPr>
      <w:r w:rsidRPr="004E59DA">
        <w:rPr>
          <w:color w:val="000000"/>
          <w:sz w:val="22"/>
        </w:rPr>
        <w:t>Климатическая зона: вторая - северные области РК (прил. 17)</w:t>
      </w:r>
    </w:p>
    <w:p w14:paraId="285A552B" w14:textId="77777777" w:rsidR="00C02135" w:rsidRPr="004E59DA" w:rsidRDefault="00C02135" w:rsidP="00C02135">
      <w:pPr>
        <w:rPr>
          <w:b/>
          <w:color w:val="008000"/>
        </w:rPr>
      </w:pPr>
      <w:r w:rsidRPr="004E59DA">
        <w:rPr>
          <w:color w:val="000000"/>
          <w:sz w:val="22"/>
        </w:rPr>
        <w:t xml:space="preserve">Концентрация паров нефтепродуктов в резервуаре, г/м3 (Прил. 12), </w:t>
      </w:r>
      <w:r w:rsidRPr="004E59DA">
        <w:rPr>
          <w:b/>
          <w:i/>
          <w:color w:val="008080"/>
          <w:sz w:val="22"/>
        </w:rPr>
        <w:t xml:space="preserve">C = </w:t>
      </w:r>
      <w:r w:rsidRPr="004E59DA">
        <w:rPr>
          <w:b/>
          <w:color w:val="008000"/>
        </w:rPr>
        <w:t>3.14</w:t>
      </w:r>
    </w:p>
    <w:p w14:paraId="285A552C" w14:textId="77777777" w:rsidR="00C02135" w:rsidRPr="004E59DA" w:rsidRDefault="00C02135" w:rsidP="00C02135">
      <w:pPr>
        <w:rPr>
          <w:b/>
          <w:color w:val="008000"/>
        </w:rPr>
      </w:pPr>
      <w:r w:rsidRPr="004E59DA">
        <w:rPr>
          <w:color w:val="000000"/>
          <w:sz w:val="22"/>
        </w:rPr>
        <w:lastRenderedPageBreak/>
        <w:t xml:space="preserve">Средний удельный выброс в осенне-зимний период, г/т (Прил. 12), </w:t>
      </w:r>
      <w:r w:rsidRPr="004E59DA">
        <w:rPr>
          <w:b/>
          <w:i/>
          <w:color w:val="008080"/>
          <w:sz w:val="22"/>
        </w:rPr>
        <w:t xml:space="preserve">YOZ = </w:t>
      </w:r>
      <w:r w:rsidRPr="004E59DA">
        <w:rPr>
          <w:b/>
          <w:color w:val="008000"/>
        </w:rPr>
        <w:t>1.9</w:t>
      </w:r>
    </w:p>
    <w:p w14:paraId="285A552D" w14:textId="77777777" w:rsidR="00C02135" w:rsidRPr="004E59DA" w:rsidRDefault="00C02135" w:rsidP="00C02135">
      <w:pPr>
        <w:rPr>
          <w:b/>
          <w:color w:val="008000"/>
        </w:rPr>
      </w:pPr>
      <w:r w:rsidRPr="004E59DA">
        <w:rPr>
          <w:color w:val="000000"/>
          <w:sz w:val="22"/>
        </w:rPr>
        <w:t xml:space="preserve">Количество закачиваемой в резервуар жидкости в осенне-зимний период, т, </w:t>
      </w:r>
      <w:r w:rsidRPr="004E59DA">
        <w:rPr>
          <w:b/>
          <w:i/>
          <w:color w:val="008080"/>
          <w:sz w:val="22"/>
        </w:rPr>
        <w:t xml:space="preserve">BOZ = </w:t>
      </w:r>
      <w:r w:rsidRPr="004E59DA">
        <w:rPr>
          <w:b/>
          <w:color w:val="008000"/>
        </w:rPr>
        <w:t>1620</w:t>
      </w:r>
    </w:p>
    <w:p w14:paraId="285A552E" w14:textId="77777777" w:rsidR="00C02135" w:rsidRPr="004E59DA" w:rsidRDefault="00C02135" w:rsidP="00C02135">
      <w:pPr>
        <w:rPr>
          <w:b/>
          <w:color w:val="008000"/>
        </w:rPr>
      </w:pPr>
      <w:r w:rsidRPr="004E59DA">
        <w:rPr>
          <w:color w:val="000000"/>
          <w:sz w:val="22"/>
        </w:rPr>
        <w:t xml:space="preserve">Средний удельный выброс в </w:t>
      </w:r>
      <w:proofErr w:type="spellStart"/>
      <w:r w:rsidRPr="004E59DA">
        <w:rPr>
          <w:color w:val="000000"/>
          <w:sz w:val="22"/>
        </w:rPr>
        <w:t>веcенне</w:t>
      </w:r>
      <w:proofErr w:type="spellEnd"/>
      <w:r w:rsidRPr="004E59DA">
        <w:rPr>
          <w:color w:val="000000"/>
          <w:sz w:val="22"/>
        </w:rPr>
        <w:t xml:space="preserve">-летний период, г/т (Прил. 12), </w:t>
      </w:r>
      <w:r w:rsidRPr="004E59DA">
        <w:rPr>
          <w:b/>
          <w:i/>
          <w:color w:val="008080"/>
          <w:sz w:val="22"/>
        </w:rPr>
        <w:t xml:space="preserve">YVL = </w:t>
      </w:r>
      <w:r w:rsidRPr="004E59DA">
        <w:rPr>
          <w:b/>
          <w:color w:val="008000"/>
        </w:rPr>
        <w:t>2.6</w:t>
      </w:r>
    </w:p>
    <w:p w14:paraId="285A552F" w14:textId="77777777" w:rsidR="00C02135" w:rsidRPr="004E59DA" w:rsidRDefault="00C02135" w:rsidP="00C02135">
      <w:pPr>
        <w:rPr>
          <w:b/>
          <w:color w:val="008000"/>
        </w:rPr>
      </w:pPr>
      <w:r w:rsidRPr="004E59DA">
        <w:rPr>
          <w:color w:val="000000"/>
          <w:sz w:val="22"/>
        </w:rPr>
        <w:t xml:space="preserve">Количество закачиваемой в резервуар жидкости в весенне-летний период, т, </w:t>
      </w:r>
      <w:r w:rsidRPr="004E59DA">
        <w:rPr>
          <w:b/>
          <w:i/>
          <w:color w:val="008080"/>
          <w:sz w:val="22"/>
        </w:rPr>
        <w:t xml:space="preserve">BVL = </w:t>
      </w:r>
      <w:r w:rsidRPr="004E59DA">
        <w:rPr>
          <w:b/>
          <w:color w:val="008000"/>
        </w:rPr>
        <w:t>1620</w:t>
      </w:r>
    </w:p>
    <w:p w14:paraId="285A5530" w14:textId="77777777" w:rsidR="00C02135" w:rsidRPr="004E59DA" w:rsidRDefault="00C02135" w:rsidP="00C02135">
      <w:pPr>
        <w:rPr>
          <w:b/>
          <w:color w:val="008000"/>
        </w:rPr>
      </w:pPr>
      <w:r w:rsidRPr="004E59DA">
        <w:rPr>
          <w:color w:val="000000"/>
          <w:sz w:val="22"/>
        </w:rPr>
        <w:t xml:space="preserve">Объем паровоздушной смеси, вытесняемый из резервуара во время его закачки, м3/ч, </w:t>
      </w:r>
      <w:r w:rsidRPr="004E59DA">
        <w:rPr>
          <w:b/>
          <w:i/>
          <w:color w:val="008080"/>
          <w:sz w:val="22"/>
        </w:rPr>
        <w:t xml:space="preserve">VC = </w:t>
      </w:r>
      <w:r w:rsidRPr="004E59DA">
        <w:rPr>
          <w:b/>
          <w:color w:val="008000"/>
        </w:rPr>
        <w:t>60</w:t>
      </w:r>
    </w:p>
    <w:p w14:paraId="285A5531" w14:textId="77777777" w:rsidR="00C02135" w:rsidRPr="004E59DA" w:rsidRDefault="00C02135" w:rsidP="00C02135">
      <w:pPr>
        <w:rPr>
          <w:b/>
          <w:color w:val="008000"/>
        </w:rPr>
      </w:pPr>
      <w:r w:rsidRPr="004E59DA">
        <w:rPr>
          <w:color w:val="000000"/>
          <w:sz w:val="22"/>
        </w:rPr>
        <w:t xml:space="preserve">Коэффициент (Прил. 12), </w:t>
      </w:r>
      <w:r w:rsidRPr="004E59DA">
        <w:rPr>
          <w:b/>
          <w:i/>
          <w:color w:val="008080"/>
          <w:sz w:val="22"/>
        </w:rPr>
        <w:t xml:space="preserve">KNP = </w:t>
      </w:r>
      <w:r w:rsidRPr="004E59DA">
        <w:rPr>
          <w:b/>
          <w:color w:val="008000"/>
        </w:rPr>
        <w:t>0.0029</w:t>
      </w:r>
    </w:p>
    <w:p w14:paraId="285A5532" w14:textId="77777777" w:rsidR="00C02135" w:rsidRPr="004E59DA" w:rsidRDefault="00C02135" w:rsidP="00C02135">
      <w:pPr>
        <w:rPr>
          <w:color w:val="000000"/>
          <w:sz w:val="22"/>
        </w:rPr>
      </w:pPr>
      <w:r w:rsidRPr="004E59DA">
        <w:rPr>
          <w:color w:val="000000"/>
          <w:sz w:val="22"/>
        </w:rPr>
        <w:t>Режим эксплуатации: "буферная емкость" (все типы резервуаров)</w:t>
      </w:r>
    </w:p>
    <w:p w14:paraId="285A5533" w14:textId="77777777" w:rsidR="00C02135" w:rsidRPr="004E59DA" w:rsidRDefault="00C02135" w:rsidP="00C02135">
      <w:pPr>
        <w:rPr>
          <w:b/>
          <w:color w:val="008000"/>
        </w:rPr>
      </w:pPr>
      <w:r w:rsidRPr="004E59DA">
        <w:rPr>
          <w:color w:val="000000"/>
          <w:sz w:val="22"/>
        </w:rPr>
        <w:t xml:space="preserve">Объем одного резервуара данного типа, м3, </w:t>
      </w:r>
      <w:r w:rsidRPr="004E59DA">
        <w:rPr>
          <w:b/>
          <w:i/>
          <w:color w:val="008080"/>
          <w:sz w:val="22"/>
        </w:rPr>
        <w:t xml:space="preserve">VI = </w:t>
      </w:r>
      <w:r w:rsidRPr="004E59DA">
        <w:rPr>
          <w:b/>
          <w:color w:val="008000"/>
        </w:rPr>
        <w:t>60</w:t>
      </w:r>
    </w:p>
    <w:p w14:paraId="285A5534" w14:textId="77777777" w:rsidR="00C02135" w:rsidRPr="004E59DA" w:rsidRDefault="00C02135" w:rsidP="00C02135">
      <w:pPr>
        <w:rPr>
          <w:b/>
          <w:color w:val="008000"/>
        </w:rPr>
      </w:pPr>
      <w:r w:rsidRPr="004E59DA">
        <w:rPr>
          <w:color w:val="000000"/>
          <w:sz w:val="22"/>
        </w:rPr>
        <w:t xml:space="preserve">Количество резервуаров данного типа, </w:t>
      </w:r>
      <w:r w:rsidRPr="004E59DA">
        <w:rPr>
          <w:b/>
          <w:i/>
          <w:color w:val="008080"/>
          <w:sz w:val="22"/>
        </w:rPr>
        <w:t xml:space="preserve">NR = </w:t>
      </w:r>
      <w:r w:rsidRPr="004E59DA">
        <w:rPr>
          <w:b/>
          <w:color w:val="008000"/>
        </w:rPr>
        <w:t>1</w:t>
      </w:r>
    </w:p>
    <w:p w14:paraId="285A5535" w14:textId="77777777" w:rsidR="00C02135" w:rsidRPr="004E59DA" w:rsidRDefault="00C02135" w:rsidP="00C02135">
      <w:pPr>
        <w:rPr>
          <w:b/>
          <w:color w:val="008000"/>
        </w:rPr>
      </w:pPr>
      <w:r w:rsidRPr="004E59DA">
        <w:rPr>
          <w:color w:val="000000"/>
          <w:sz w:val="22"/>
        </w:rPr>
        <w:t xml:space="preserve">Количество групп одноцелевых резервуаров на предприятии, </w:t>
      </w:r>
      <w:r w:rsidRPr="004E59DA">
        <w:rPr>
          <w:b/>
          <w:i/>
          <w:color w:val="008080"/>
          <w:sz w:val="22"/>
        </w:rPr>
        <w:t xml:space="preserve">KNR = </w:t>
      </w:r>
      <w:r w:rsidRPr="004E59DA">
        <w:rPr>
          <w:b/>
          <w:color w:val="008000"/>
        </w:rPr>
        <w:t>1</w:t>
      </w:r>
    </w:p>
    <w:p w14:paraId="285A5536" w14:textId="77777777" w:rsidR="00C02135" w:rsidRPr="004E59DA" w:rsidRDefault="00C02135" w:rsidP="00C02135">
      <w:pPr>
        <w:rPr>
          <w:b/>
          <w:color w:val="008000"/>
        </w:rPr>
      </w:pPr>
    </w:p>
    <w:p w14:paraId="285A5537" w14:textId="77777777" w:rsidR="00C02135" w:rsidRPr="004E59DA" w:rsidRDefault="00C02135" w:rsidP="00C02135">
      <w:pPr>
        <w:rPr>
          <w:color w:val="000000"/>
          <w:sz w:val="22"/>
        </w:rPr>
      </w:pPr>
      <w:r w:rsidRPr="004E59DA">
        <w:rPr>
          <w:color w:val="000000"/>
          <w:sz w:val="22"/>
        </w:rPr>
        <w:t>Категория веществ: А, Б, В</w:t>
      </w:r>
    </w:p>
    <w:p w14:paraId="285A5538" w14:textId="77777777" w:rsidR="00C02135" w:rsidRPr="004E59DA" w:rsidRDefault="00C02135" w:rsidP="00C02135">
      <w:pPr>
        <w:rPr>
          <w:color w:val="000000"/>
          <w:sz w:val="22"/>
        </w:rPr>
      </w:pPr>
      <w:r w:rsidRPr="004E59DA">
        <w:rPr>
          <w:color w:val="000000"/>
          <w:sz w:val="22"/>
        </w:rPr>
        <w:t>Конструкция резервуаров: Наземный горизонтальный</w:t>
      </w:r>
    </w:p>
    <w:p w14:paraId="285A5539" w14:textId="77777777" w:rsidR="00C02135" w:rsidRPr="004E59DA" w:rsidRDefault="00C02135" w:rsidP="00C02135">
      <w:pPr>
        <w:rPr>
          <w:b/>
          <w:color w:val="008000"/>
        </w:rPr>
      </w:pPr>
      <w:r w:rsidRPr="004E59DA">
        <w:rPr>
          <w:color w:val="000000"/>
          <w:sz w:val="22"/>
        </w:rPr>
        <w:t xml:space="preserve">Значение </w:t>
      </w:r>
      <w:proofErr w:type="spellStart"/>
      <w:r w:rsidRPr="004E59DA">
        <w:rPr>
          <w:color w:val="000000"/>
          <w:sz w:val="22"/>
        </w:rPr>
        <w:t>Kpmax</w:t>
      </w:r>
      <w:proofErr w:type="spellEnd"/>
      <w:r w:rsidRPr="004E59DA">
        <w:rPr>
          <w:color w:val="000000"/>
          <w:sz w:val="22"/>
        </w:rPr>
        <w:t xml:space="preserve"> для этого типа резервуаров (Прил. 8), </w:t>
      </w:r>
      <w:r w:rsidRPr="004E59DA">
        <w:rPr>
          <w:b/>
          <w:i/>
          <w:color w:val="008080"/>
          <w:sz w:val="22"/>
        </w:rPr>
        <w:t xml:space="preserve">KPM = </w:t>
      </w:r>
      <w:r w:rsidRPr="004E59DA">
        <w:rPr>
          <w:b/>
          <w:color w:val="008000"/>
        </w:rPr>
        <w:t>0.1</w:t>
      </w:r>
    </w:p>
    <w:p w14:paraId="285A553A" w14:textId="77777777" w:rsidR="00C02135" w:rsidRPr="004E59DA" w:rsidRDefault="00C02135" w:rsidP="00C02135">
      <w:pPr>
        <w:rPr>
          <w:b/>
          <w:color w:val="008000"/>
        </w:rPr>
      </w:pPr>
      <w:r w:rsidRPr="004E59DA">
        <w:rPr>
          <w:color w:val="000000"/>
          <w:sz w:val="22"/>
        </w:rPr>
        <w:t xml:space="preserve">Значение </w:t>
      </w:r>
      <w:proofErr w:type="spellStart"/>
      <w:r w:rsidRPr="004E59DA">
        <w:rPr>
          <w:color w:val="000000"/>
          <w:sz w:val="22"/>
        </w:rPr>
        <w:t>Kpsr</w:t>
      </w:r>
      <w:proofErr w:type="spellEnd"/>
      <w:r w:rsidRPr="004E59DA">
        <w:rPr>
          <w:color w:val="000000"/>
          <w:sz w:val="22"/>
        </w:rPr>
        <w:t xml:space="preserve"> для этого типа резервуаров (Прил. 8), </w:t>
      </w:r>
      <w:r w:rsidRPr="004E59DA">
        <w:rPr>
          <w:b/>
          <w:i/>
          <w:color w:val="008080"/>
          <w:sz w:val="22"/>
        </w:rPr>
        <w:t xml:space="preserve">KPSR = </w:t>
      </w:r>
      <w:r w:rsidRPr="004E59DA">
        <w:rPr>
          <w:b/>
          <w:color w:val="008000"/>
        </w:rPr>
        <w:t>0.1</w:t>
      </w:r>
    </w:p>
    <w:p w14:paraId="285A553B" w14:textId="77777777" w:rsidR="00C02135" w:rsidRPr="004E59DA" w:rsidRDefault="00C02135" w:rsidP="00C02135">
      <w:pPr>
        <w:rPr>
          <w:color w:val="000000"/>
          <w:sz w:val="22"/>
        </w:rPr>
      </w:pPr>
      <w:r w:rsidRPr="004E59DA">
        <w:rPr>
          <w:color w:val="000000"/>
          <w:sz w:val="22"/>
        </w:rPr>
        <w:t>Количество выделяющихся паров нефтепродуктов</w:t>
      </w:r>
    </w:p>
    <w:p w14:paraId="285A553C" w14:textId="77777777" w:rsidR="00C02135" w:rsidRPr="004E59DA" w:rsidRDefault="00C02135" w:rsidP="00C02135">
      <w:pPr>
        <w:rPr>
          <w:b/>
          <w:color w:val="008000"/>
        </w:rPr>
      </w:pPr>
      <w:r w:rsidRPr="004E59DA">
        <w:rPr>
          <w:color w:val="000000"/>
          <w:sz w:val="22"/>
        </w:rPr>
        <w:t xml:space="preserve">при хранении в одном резервуаре данного типа, т/год (Прил. 13), </w:t>
      </w:r>
      <w:r w:rsidRPr="004E59DA">
        <w:rPr>
          <w:b/>
          <w:i/>
          <w:color w:val="008080"/>
          <w:sz w:val="22"/>
        </w:rPr>
        <w:t xml:space="preserve">GHRI = </w:t>
      </w:r>
      <w:r w:rsidRPr="004E59DA">
        <w:rPr>
          <w:b/>
          <w:color w:val="008000"/>
        </w:rPr>
        <w:t>0.22</w:t>
      </w:r>
    </w:p>
    <w:p w14:paraId="285A553D" w14:textId="77777777" w:rsidR="00C02135" w:rsidRPr="004E59DA" w:rsidRDefault="00C02135" w:rsidP="00C02135">
      <w:pPr>
        <w:rPr>
          <w:b/>
          <w:color w:val="008000"/>
          <w:lang w:val="en-US"/>
        </w:rPr>
      </w:pPr>
      <w:r w:rsidRPr="004E59DA">
        <w:rPr>
          <w:b/>
          <w:i/>
          <w:color w:val="008080"/>
          <w:sz w:val="22"/>
          <w:lang w:val="en-US"/>
        </w:rPr>
        <w:t xml:space="preserve">GHR = </w:t>
      </w:r>
      <w:r w:rsidRPr="004E59DA">
        <w:rPr>
          <w:i/>
          <w:color w:val="FF0000"/>
          <w:lang w:val="en-US"/>
        </w:rPr>
        <w:t xml:space="preserve">GHR + GHRI · KNP · NR = </w:t>
      </w:r>
      <w:r w:rsidRPr="004E59DA">
        <w:rPr>
          <w:b/>
          <w:color w:val="800000"/>
          <w:lang w:val="en-US"/>
        </w:rPr>
        <w:t xml:space="preserve">0 + 0.22 · 0.0029 · 1 = </w:t>
      </w:r>
      <w:r w:rsidRPr="004E59DA">
        <w:rPr>
          <w:b/>
          <w:color w:val="008000"/>
          <w:lang w:val="en-US"/>
        </w:rPr>
        <w:t>0.000638</w:t>
      </w:r>
    </w:p>
    <w:p w14:paraId="285A553E" w14:textId="77777777" w:rsidR="00C02135" w:rsidRPr="004E59DA" w:rsidRDefault="00C02135" w:rsidP="00C02135">
      <w:pPr>
        <w:rPr>
          <w:b/>
          <w:color w:val="008000"/>
        </w:rPr>
      </w:pPr>
      <w:r w:rsidRPr="004E59DA">
        <w:rPr>
          <w:color w:val="000000"/>
          <w:sz w:val="22"/>
        </w:rPr>
        <w:t xml:space="preserve">Коэффициент , </w:t>
      </w:r>
      <w:r w:rsidRPr="004E59DA">
        <w:rPr>
          <w:b/>
          <w:i/>
          <w:color w:val="008080"/>
          <w:sz w:val="22"/>
        </w:rPr>
        <w:t xml:space="preserve">KPSR = </w:t>
      </w:r>
      <w:r w:rsidRPr="004E59DA">
        <w:rPr>
          <w:b/>
          <w:color w:val="008000"/>
        </w:rPr>
        <w:t>0.1</w:t>
      </w:r>
    </w:p>
    <w:p w14:paraId="285A553F" w14:textId="77777777" w:rsidR="00C02135" w:rsidRPr="004E59DA" w:rsidRDefault="00C02135" w:rsidP="00C02135">
      <w:pPr>
        <w:rPr>
          <w:b/>
          <w:color w:val="008000"/>
        </w:rPr>
      </w:pPr>
      <w:r w:rsidRPr="004E59DA">
        <w:rPr>
          <w:color w:val="000000"/>
          <w:sz w:val="22"/>
        </w:rPr>
        <w:t xml:space="preserve">Коэффициент, </w:t>
      </w:r>
      <w:r w:rsidRPr="004E59DA">
        <w:rPr>
          <w:b/>
          <w:i/>
          <w:color w:val="008080"/>
          <w:sz w:val="22"/>
        </w:rPr>
        <w:t xml:space="preserve">KPMAX = </w:t>
      </w:r>
      <w:r w:rsidRPr="004E59DA">
        <w:rPr>
          <w:b/>
          <w:color w:val="008000"/>
        </w:rPr>
        <w:t>0.1</w:t>
      </w:r>
    </w:p>
    <w:p w14:paraId="285A5540" w14:textId="77777777" w:rsidR="00C02135" w:rsidRPr="004E59DA" w:rsidRDefault="00C02135" w:rsidP="00C02135">
      <w:pPr>
        <w:rPr>
          <w:b/>
          <w:color w:val="008000"/>
        </w:rPr>
      </w:pPr>
      <w:r w:rsidRPr="004E59DA">
        <w:rPr>
          <w:color w:val="000000"/>
          <w:sz w:val="22"/>
        </w:rPr>
        <w:t xml:space="preserve">Общий объем резервуаров, м3, </w:t>
      </w:r>
      <w:r w:rsidRPr="004E59DA">
        <w:rPr>
          <w:b/>
          <w:i/>
          <w:color w:val="008080"/>
          <w:sz w:val="22"/>
        </w:rPr>
        <w:t xml:space="preserve">V = </w:t>
      </w:r>
      <w:r w:rsidRPr="004E59DA">
        <w:rPr>
          <w:b/>
          <w:color w:val="008000"/>
        </w:rPr>
        <w:t>60</w:t>
      </w:r>
    </w:p>
    <w:p w14:paraId="285A5541" w14:textId="77777777" w:rsidR="00C02135" w:rsidRPr="004E59DA" w:rsidRDefault="00C02135" w:rsidP="00C02135">
      <w:pPr>
        <w:rPr>
          <w:b/>
          <w:color w:val="008000"/>
        </w:rPr>
      </w:pPr>
      <w:r w:rsidRPr="004E59DA">
        <w:rPr>
          <w:color w:val="000000"/>
          <w:sz w:val="22"/>
        </w:rPr>
        <w:t xml:space="preserve">Сумма </w:t>
      </w:r>
      <w:proofErr w:type="spellStart"/>
      <w:r w:rsidRPr="004E59DA">
        <w:rPr>
          <w:color w:val="000000"/>
          <w:sz w:val="22"/>
        </w:rPr>
        <w:t>Ghri</w:t>
      </w:r>
      <w:proofErr w:type="spellEnd"/>
      <w:r w:rsidRPr="004E59DA">
        <w:rPr>
          <w:color w:val="000000"/>
          <w:sz w:val="22"/>
        </w:rPr>
        <w:t>*</w:t>
      </w:r>
      <w:proofErr w:type="spellStart"/>
      <w:r w:rsidRPr="004E59DA">
        <w:rPr>
          <w:color w:val="000000"/>
          <w:sz w:val="22"/>
        </w:rPr>
        <w:t>Knp</w:t>
      </w:r>
      <w:proofErr w:type="spellEnd"/>
      <w:r w:rsidRPr="004E59DA">
        <w:rPr>
          <w:color w:val="000000"/>
          <w:sz w:val="22"/>
        </w:rPr>
        <w:t>*</w:t>
      </w:r>
      <w:proofErr w:type="spellStart"/>
      <w:r w:rsidRPr="004E59DA">
        <w:rPr>
          <w:color w:val="000000"/>
          <w:sz w:val="22"/>
        </w:rPr>
        <w:t>Nr</w:t>
      </w:r>
      <w:proofErr w:type="spellEnd"/>
      <w:r w:rsidRPr="004E59DA">
        <w:rPr>
          <w:color w:val="000000"/>
          <w:sz w:val="22"/>
        </w:rPr>
        <w:t xml:space="preserve">, </w:t>
      </w:r>
      <w:r w:rsidRPr="004E59DA">
        <w:rPr>
          <w:b/>
          <w:i/>
          <w:color w:val="008080"/>
          <w:sz w:val="22"/>
        </w:rPr>
        <w:t xml:space="preserve">GHR = </w:t>
      </w:r>
      <w:r w:rsidRPr="004E59DA">
        <w:rPr>
          <w:b/>
          <w:color w:val="008000"/>
        </w:rPr>
        <w:t>0.000638</w:t>
      </w:r>
    </w:p>
    <w:p w14:paraId="285A5542" w14:textId="77777777" w:rsidR="00C02135" w:rsidRPr="004E59DA" w:rsidRDefault="00C02135" w:rsidP="00C02135">
      <w:pPr>
        <w:rPr>
          <w:b/>
          <w:color w:val="008000"/>
        </w:rPr>
      </w:pPr>
      <w:r w:rsidRPr="004E59DA">
        <w:rPr>
          <w:color w:val="000000"/>
          <w:sz w:val="22"/>
        </w:rPr>
        <w:t xml:space="preserve">Максимальный из разовых выброс, г/с (6.2.1), </w:t>
      </w:r>
      <w:r w:rsidRPr="004E59DA">
        <w:rPr>
          <w:b/>
          <w:i/>
          <w:color w:val="008080"/>
          <w:sz w:val="22"/>
        </w:rPr>
        <w:t xml:space="preserve">G = </w:t>
      </w:r>
      <w:r w:rsidRPr="004E59DA">
        <w:rPr>
          <w:i/>
          <w:color w:val="FF0000"/>
        </w:rPr>
        <w:t xml:space="preserve">C · KPMAX · VC / 3600 = </w:t>
      </w:r>
      <w:r w:rsidRPr="004E59DA">
        <w:rPr>
          <w:b/>
          <w:color w:val="800000"/>
        </w:rPr>
        <w:t xml:space="preserve">3.14 · 0.1 · 60 / 3600 = </w:t>
      </w:r>
      <w:r w:rsidRPr="004E59DA">
        <w:rPr>
          <w:b/>
          <w:color w:val="008000"/>
        </w:rPr>
        <w:t>0.00523</w:t>
      </w:r>
    </w:p>
    <w:p w14:paraId="285A5543" w14:textId="77777777" w:rsidR="00C02135" w:rsidRPr="004E59DA" w:rsidRDefault="00C02135" w:rsidP="00C02135">
      <w:pPr>
        <w:rPr>
          <w:b/>
          <w:color w:val="008000"/>
        </w:rPr>
      </w:pPr>
      <w:r w:rsidRPr="004E59DA">
        <w:rPr>
          <w:color w:val="000000"/>
          <w:sz w:val="22"/>
        </w:rPr>
        <w:t xml:space="preserve">Среднегодовые выбросы, т/год (6.2.2), </w:t>
      </w:r>
      <w:r w:rsidRPr="004E59DA">
        <w:rPr>
          <w:b/>
          <w:i/>
          <w:color w:val="008080"/>
          <w:sz w:val="22"/>
        </w:rPr>
        <w:t xml:space="preserve">M = </w:t>
      </w:r>
      <w:r w:rsidRPr="004E59DA">
        <w:rPr>
          <w:i/>
          <w:color w:val="FF0000"/>
        </w:rPr>
        <w:t>(YOZ · BOZ + YVL · BVL) · KPMAX · 10</w:t>
      </w:r>
      <w:r w:rsidRPr="004E59DA">
        <w:rPr>
          <w:i/>
          <w:color w:val="FF0000"/>
          <w:vertAlign w:val="superscript"/>
        </w:rPr>
        <w:t>-6</w:t>
      </w:r>
      <w:r w:rsidRPr="004E59DA">
        <w:rPr>
          <w:i/>
          <w:color w:val="FF0000"/>
        </w:rPr>
        <w:t xml:space="preserve"> + GHR = </w:t>
      </w:r>
      <w:r w:rsidRPr="004E59DA">
        <w:rPr>
          <w:b/>
          <w:color w:val="800000"/>
        </w:rPr>
        <w:t>(1.9 · 1620 + 2.6 · 1620) · 0.1 · 10</w:t>
      </w:r>
      <w:r w:rsidRPr="004E59DA">
        <w:rPr>
          <w:b/>
          <w:color w:val="800000"/>
          <w:vertAlign w:val="superscript"/>
        </w:rPr>
        <w:t>-6</w:t>
      </w:r>
      <w:r w:rsidRPr="004E59DA">
        <w:rPr>
          <w:b/>
          <w:color w:val="800000"/>
        </w:rPr>
        <w:t xml:space="preserve"> + 0.000638 = </w:t>
      </w:r>
      <w:r w:rsidRPr="004E59DA">
        <w:rPr>
          <w:b/>
          <w:color w:val="008000"/>
        </w:rPr>
        <w:t>0.001367</w:t>
      </w:r>
    </w:p>
    <w:p w14:paraId="285A5544" w14:textId="77777777" w:rsidR="00C02135" w:rsidRPr="004E59DA" w:rsidRDefault="00C02135" w:rsidP="00C02135">
      <w:pPr>
        <w:rPr>
          <w:b/>
          <w:color w:val="008000"/>
        </w:rPr>
      </w:pPr>
    </w:p>
    <w:p w14:paraId="285A5545" w14:textId="77777777" w:rsidR="00C02135" w:rsidRPr="004E59DA" w:rsidRDefault="00C02135" w:rsidP="00C02135">
      <w:pPr>
        <w:rPr>
          <w:b/>
          <w:i/>
          <w:color w:val="FF00FF"/>
        </w:rPr>
      </w:pPr>
      <w:r w:rsidRPr="004E59DA">
        <w:rPr>
          <w:b/>
          <w:i/>
          <w:color w:val="FF00FF"/>
        </w:rPr>
        <w:t>Примесь: 2754 Алканы С12-19 /в пересчете на С/ (Углеводороды предельные С12-С19 (в пересчете на С); Растворитель РПК-265П) (10)</w:t>
      </w:r>
    </w:p>
    <w:p w14:paraId="285A5546" w14:textId="77777777" w:rsidR="00C02135" w:rsidRPr="004E59DA" w:rsidRDefault="00C02135" w:rsidP="00C02135">
      <w:pPr>
        <w:rPr>
          <w:b/>
          <w:i/>
          <w:color w:val="FF00FF"/>
        </w:rPr>
      </w:pPr>
    </w:p>
    <w:p w14:paraId="285A5547" w14:textId="77777777" w:rsidR="00C02135" w:rsidRPr="004E59DA" w:rsidRDefault="00C02135" w:rsidP="00C02135">
      <w:pPr>
        <w:rPr>
          <w:b/>
          <w:color w:val="008000"/>
        </w:rPr>
      </w:pPr>
      <w:r w:rsidRPr="004E59DA">
        <w:rPr>
          <w:color w:val="000000"/>
          <w:sz w:val="22"/>
        </w:rPr>
        <w:t xml:space="preserve">Концентрация ЗВ в парах, % масс (Прил. 14), </w:t>
      </w:r>
      <w:r w:rsidRPr="004E59DA">
        <w:rPr>
          <w:b/>
          <w:i/>
          <w:color w:val="008080"/>
          <w:sz w:val="22"/>
        </w:rPr>
        <w:t xml:space="preserve">CI = </w:t>
      </w:r>
      <w:r w:rsidRPr="004E59DA">
        <w:rPr>
          <w:b/>
          <w:color w:val="008000"/>
        </w:rPr>
        <w:t>99.72</w:t>
      </w:r>
    </w:p>
    <w:p w14:paraId="285A5548" w14:textId="77777777" w:rsidR="00C02135" w:rsidRPr="004E59DA" w:rsidRDefault="00C02135" w:rsidP="00C02135">
      <w:pPr>
        <w:rPr>
          <w:b/>
          <w:color w:val="008000"/>
        </w:rPr>
      </w:pPr>
      <w:r w:rsidRPr="004E59DA">
        <w:rPr>
          <w:color w:val="000000"/>
          <w:sz w:val="22"/>
        </w:rPr>
        <w:t xml:space="preserve">Валовый выброс, т/год (5.2.5), </w:t>
      </w:r>
      <w:r w:rsidRPr="004E59DA">
        <w:rPr>
          <w:b/>
          <w:i/>
          <w:color w:val="008080"/>
          <w:sz w:val="22"/>
        </w:rPr>
        <w:t xml:space="preserve">_M_ = </w:t>
      </w:r>
      <w:r w:rsidRPr="004E59DA">
        <w:rPr>
          <w:i/>
          <w:color w:val="FF0000"/>
        </w:rPr>
        <w:t xml:space="preserve">CI · M / 100 = </w:t>
      </w:r>
      <w:r w:rsidRPr="004E59DA">
        <w:rPr>
          <w:b/>
          <w:color w:val="800000"/>
        </w:rPr>
        <w:t xml:space="preserve">99.72 · 0.001367 / 100 = </w:t>
      </w:r>
      <w:r w:rsidRPr="004E59DA">
        <w:rPr>
          <w:b/>
          <w:color w:val="008000"/>
        </w:rPr>
        <w:t>0.0013631724</w:t>
      </w:r>
    </w:p>
    <w:p w14:paraId="285A5549" w14:textId="77777777" w:rsidR="00C02135" w:rsidRPr="004E59DA" w:rsidRDefault="00C02135" w:rsidP="00C02135">
      <w:pPr>
        <w:rPr>
          <w:b/>
          <w:color w:val="008000"/>
        </w:rPr>
      </w:pPr>
      <w:r w:rsidRPr="004E59DA">
        <w:rPr>
          <w:color w:val="000000"/>
          <w:sz w:val="22"/>
        </w:rPr>
        <w:t xml:space="preserve">Максимальный из разовых выброс, г/с (5.2.4), </w:t>
      </w:r>
      <w:r w:rsidRPr="004E59DA">
        <w:rPr>
          <w:b/>
          <w:i/>
          <w:color w:val="008080"/>
          <w:sz w:val="22"/>
        </w:rPr>
        <w:t xml:space="preserve">_G_ = </w:t>
      </w:r>
      <w:r w:rsidRPr="004E59DA">
        <w:rPr>
          <w:i/>
          <w:color w:val="FF0000"/>
        </w:rPr>
        <w:t xml:space="preserve">CI · G / 100 = </w:t>
      </w:r>
      <w:r w:rsidRPr="004E59DA">
        <w:rPr>
          <w:b/>
          <w:color w:val="800000"/>
        </w:rPr>
        <w:t xml:space="preserve">99.72 · 0.00523 / 100 = </w:t>
      </w:r>
      <w:r w:rsidRPr="004E59DA">
        <w:rPr>
          <w:b/>
          <w:color w:val="008000"/>
        </w:rPr>
        <w:t>0.005215356</w:t>
      </w:r>
    </w:p>
    <w:p w14:paraId="285A554A" w14:textId="77777777" w:rsidR="00C02135" w:rsidRPr="004E59DA" w:rsidRDefault="00C02135" w:rsidP="00C02135">
      <w:pPr>
        <w:rPr>
          <w:b/>
          <w:color w:val="008000"/>
        </w:rPr>
      </w:pPr>
    </w:p>
    <w:p w14:paraId="285A554B" w14:textId="77777777" w:rsidR="00C02135" w:rsidRPr="004E59DA" w:rsidRDefault="00C02135" w:rsidP="00C02135">
      <w:pPr>
        <w:rPr>
          <w:b/>
          <w:i/>
          <w:color w:val="FF00FF"/>
        </w:rPr>
      </w:pPr>
      <w:r w:rsidRPr="004E59DA">
        <w:rPr>
          <w:b/>
          <w:i/>
          <w:color w:val="FF00FF"/>
        </w:rPr>
        <w:t>Примесь: 0333 Сероводород (</w:t>
      </w:r>
      <w:proofErr w:type="spellStart"/>
      <w:r w:rsidRPr="004E59DA">
        <w:rPr>
          <w:b/>
          <w:i/>
          <w:color w:val="FF00FF"/>
        </w:rPr>
        <w:t>Дигидросульфид</w:t>
      </w:r>
      <w:proofErr w:type="spellEnd"/>
      <w:r w:rsidRPr="004E59DA">
        <w:rPr>
          <w:b/>
          <w:i/>
          <w:color w:val="FF00FF"/>
        </w:rPr>
        <w:t>) (518)</w:t>
      </w:r>
    </w:p>
    <w:p w14:paraId="285A554C" w14:textId="77777777" w:rsidR="00C02135" w:rsidRPr="004E59DA" w:rsidRDefault="00C02135" w:rsidP="00C02135">
      <w:pPr>
        <w:rPr>
          <w:b/>
          <w:i/>
          <w:color w:val="FF00FF"/>
        </w:rPr>
      </w:pPr>
    </w:p>
    <w:p w14:paraId="285A554D" w14:textId="77777777" w:rsidR="00C02135" w:rsidRPr="004E59DA" w:rsidRDefault="00C02135" w:rsidP="00C02135">
      <w:pPr>
        <w:rPr>
          <w:b/>
          <w:color w:val="008000"/>
        </w:rPr>
      </w:pPr>
      <w:r w:rsidRPr="004E59DA">
        <w:rPr>
          <w:color w:val="000000"/>
          <w:sz w:val="22"/>
        </w:rPr>
        <w:t xml:space="preserve">Концентрация ЗВ в парах, % масс (Прил. 14), </w:t>
      </w:r>
      <w:r w:rsidRPr="004E59DA">
        <w:rPr>
          <w:b/>
          <w:i/>
          <w:color w:val="008080"/>
          <w:sz w:val="22"/>
        </w:rPr>
        <w:t xml:space="preserve">CI = </w:t>
      </w:r>
      <w:r w:rsidRPr="004E59DA">
        <w:rPr>
          <w:b/>
          <w:color w:val="008000"/>
        </w:rPr>
        <w:t>0.28</w:t>
      </w:r>
    </w:p>
    <w:p w14:paraId="285A554E" w14:textId="77777777" w:rsidR="00C02135" w:rsidRPr="004E59DA" w:rsidRDefault="00C02135" w:rsidP="00C02135">
      <w:pPr>
        <w:rPr>
          <w:b/>
          <w:color w:val="008000"/>
        </w:rPr>
      </w:pPr>
      <w:r w:rsidRPr="004E59DA">
        <w:rPr>
          <w:color w:val="000000"/>
          <w:sz w:val="22"/>
        </w:rPr>
        <w:t xml:space="preserve">Валовый выброс, т/год (5.2.5), </w:t>
      </w:r>
      <w:r w:rsidRPr="004E59DA">
        <w:rPr>
          <w:b/>
          <w:i/>
          <w:color w:val="008080"/>
          <w:sz w:val="22"/>
        </w:rPr>
        <w:t xml:space="preserve">_M_ = </w:t>
      </w:r>
      <w:r w:rsidRPr="004E59DA">
        <w:rPr>
          <w:i/>
          <w:color w:val="FF0000"/>
        </w:rPr>
        <w:t xml:space="preserve">CI · M / 100 = </w:t>
      </w:r>
      <w:r w:rsidRPr="004E59DA">
        <w:rPr>
          <w:b/>
          <w:color w:val="800000"/>
        </w:rPr>
        <w:t xml:space="preserve">0.28 · 0.001367 / 100 = </w:t>
      </w:r>
      <w:r w:rsidRPr="004E59DA">
        <w:rPr>
          <w:b/>
          <w:color w:val="008000"/>
        </w:rPr>
        <w:t>0.0000038276</w:t>
      </w:r>
    </w:p>
    <w:p w14:paraId="285A554F" w14:textId="77777777" w:rsidR="00C02135" w:rsidRPr="004E59DA" w:rsidRDefault="00C02135" w:rsidP="00C02135">
      <w:pPr>
        <w:rPr>
          <w:b/>
          <w:color w:val="008000"/>
        </w:rPr>
      </w:pPr>
      <w:r w:rsidRPr="004E59DA">
        <w:rPr>
          <w:color w:val="000000"/>
          <w:sz w:val="22"/>
        </w:rPr>
        <w:t xml:space="preserve">Максимальный из разовых выброс, г/с (5.2.4), </w:t>
      </w:r>
      <w:r w:rsidRPr="004E59DA">
        <w:rPr>
          <w:b/>
          <w:i/>
          <w:color w:val="008080"/>
          <w:sz w:val="22"/>
        </w:rPr>
        <w:t xml:space="preserve">_G_ = </w:t>
      </w:r>
      <w:r w:rsidRPr="004E59DA">
        <w:rPr>
          <w:i/>
          <w:color w:val="FF0000"/>
        </w:rPr>
        <w:t xml:space="preserve">CI · G / 100 = </w:t>
      </w:r>
      <w:r w:rsidRPr="004E59DA">
        <w:rPr>
          <w:b/>
          <w:color w:val="800000"/>
        </w:rPr>
        <w:t xml:space="preserve">0.28 · 0.00523 / 100 = </w:t>
      </w:r>
      <w:r w:rsidRPr="004E59DA">
        <w:rPr>
          <w:b/>
          <w:color w:val="008000"/>
        </w:rPr>
        <w:t>0.000014644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25"/>
        <w:gridCol w:w="8107"/>
        <w:gridCol w:w="3152"/>
        <w:gridCol w:w="3376"/>
      </w:tblGrid>
      <w:tr w:rsidR="00C02135" w:rsidRPr="004E59DA" w14:paraId="285A5554" w14:textId="77777777" w:rsidTr="006F607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550" w14:textId="77777777" w:rsidR="00C02135" w:rsidRPr="004E59DA" w:rsidRDefault="00C02135" w:rsidP="006F6070">
            <w:pPr>
              <w:jc w:val="center"/>
              <w:rPr>
                <w:b/>
                <w:i/>
                <w:color w:val="800080"/>
              </w:rPr>
            </w:pPr>
            <w:r w:rsidRPr="004E59DA">
              <w:rPr>
                <w:b/>
                <w:i/>
                <w:color w:val="800080"/>
              </w:rPr>
              <w:lastRenderedPageBreak/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551" w14:textId="77777777" w:rsidR="00C02135" w:rsidRPr="004E59DA" w:rsidRDefault="00C02135" w:rsidP="006F6070">
            <w:pPr>
              <w:jc w:val="center"/>
              <w:rPr>
                <w:b/>
                <w:i/>
                <w:color w:val="800080"/>
              </w:rPr>
            </w:pPr>
            <w:r w:rsidRPr="004E59DA">
              <w:rPr>
                <w:b/>
                <w:i/>
                <w:color w:val="800080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552" w14:textId="77777777" w:rsidR="00C02135" w:rsidRPr="004E59DA" w:rsidRDefault="00C02135" w:rsidP="006F6070">
            <w:pPr>
              <w:jc w:val="center"/>
              <w:rPr>
                <w:b/>
                <w:i/>
                <w:color w:val="800080"/>
              </w:rPr>
            </w:pPr>
            <w:r w:rsidRPr="004E59DA">
              <w:rPr>
                <w:b/>
                <w:i/>
                <w:color w:val="800080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553" w14:textId="77777777" w:rsidR="00C02135" w:rsidRPr="004E59DA" w:rsidRDefault="00C02135" w:rsidP="006F6070">
            <w:pPr>
              <w:jc w:val="center"/>
              <w:rPr>
                <w:b/>
                <w:i/>
                <w:color w:val="800080"/>
              </w:rPr>
            </w:pPr>
            <w:r w:rsidRPr="004E59DA">
              <w:rPr>
                <w:b/>
                <w:i/>
                <w:color w:val="800080"/>
              </w:rPr>
              <w:t>Выброс т/год</w:t>
            </w:r>
          </w:p>
        </w:tc>
      </w:tr>
      <w:tr w:rsidR="00C02135" w:rsidRPr="004E59DA" w14:paraId="285A5559" w14:textId="77777777" w:rsidTr="006F607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555" w14:textId="77777777" w:rsidR="00C02135" w:rsidRPr="004E59DA" w:rsidRDefault="00C02135" w:rsidP="006F6070">
            <w:pPr>
              <w:rPr>
                <w:color w:val="000000"/>
                <w:sz w:val="22"/>
              </w:rPr>
            </w:pPr>
            <w:r w:rsidRPr="004E59DA">
              <w:rPr>
                <w:color w:val="000000"/>
                <w:sz w:val="22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556" w14:textId="77777777" w:rsidR="00C02135" w:rsidRPr="004E59DA" w:rsidRDefault="00C02135" w:rsidP="006F6070">
            <w:pPr>
              <w:rPr>
                <w:color w:val="000000"/>
                <w:sz w:val="22"/>
              </w:rPr>
            </w:pPr>
            <w:r w:rsidRPr="004E59DA">
              <w:rPr>
                <w:color w:val="000000"/>
                <w:sz w:val="22"/>
              </w:rPr>
              <w:t>Сероводород (</w:t>
            </w:r>
            <w:proofErr w:type="spellStart"/>
            <w:r w:rsidRPr="004E59DA">
              <w:rPr>
                <w:color w:val="000000"/>
                <w:sz w:val="22"/>
              </w:rPr>
              <w:t>Дигидросульфид</w:t>
            </w:r>
            <w:proofErr w:type="spellEnd"/>
            <w:r w:rsidRPr="004E59DA">
              <w:rPr>
                <w:color w:val="000000"/>
                <w:sz w:val="22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557" w14:textId="77777777" w:rsidR="00C02135" w:rsidRPr="004E59DA" w:rsidRDefault="00C02135" w:rsidP="006F6070">
            <w:pPr>
              <w:jc w:val="right"/>
              <w:rPr>
                <w:color w:val="000000"/>
                <w:sz w:val="22"/>
              </w:rPr>
            </w:pPr>
            <w:r w:rsidRPr="004E59DA">
              <w:rPr>
                <w:color w:val="000000"/>
                <w:sz w:val="22"/>
              </w:rPr>
              <w:t>0.000014644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558" w14:textId="77777777" w:rsidR="00C02135" w:rsidRPr="004E59DA" w:rsidRDefault="00C02135" w:rsidP="006F6070">
            <w:pPr>
              <w:jc w:val="right"/>
              <w:rPr>
                <w:color w:val="000000"/>
                <w:sz w:val="22"/>
              </w:rPr>
            </w:pPr>
            <w:r w:rsidRPr="004E59DA">
              <w:rPr>
                <w:color w:val="000000"/>
                <w:sz w:val="22"/>
              </w:rPr>
              <w:t>0.0000038276</w:t>
            </w:r>
          </w:p>
        </w:tc>
      </w:tr>
      <w:tr w:rsidR="00C02135" w:rsidRPr="004E59DA" w14:paraId="285A555E" w14:textId="77777777" w:rsidTr="006F607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55A" w14:textId="77777777" w:rsidR="00C02135" w:rsidRPr="004E59DA" w:rsidRDefault="00C02135" w:rsidP="006F6070">
            <w:pPr>
              <w:rPr>
                <w:color w:val="000000"/>
                <w:sz w:val="22"/>
              </w:rPr>
            </w:pPr>
            <w:r w:rsidRPr="004E59DA">
              <w:rPr>
                <w:color w:val="000000"/>
                <w:sz w:val="22"/>
              </w:rPr>
              <w:t>2735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55B" w14:textId="77777777" w:rsidR="00C02135" w:rsidRPr="004E59DA" w:rsidRDefault="00C02135" w:rsidP="006F6070">
            <w:pPr>
              <w:rPr>
                <w:color w:val="000000"/>
                <w:sz w:val="22"/>
              </w:rPr>
            </w:pPr>
            <w:r w:rsidRPr="004E59DA">
              <w:rPr>
                <w:color w:val="000000"/>
                <w:sz w:val="22"/>
              </w:rPr>
              <w:t>Масло минеральное нефтяное (веретенное, машинное, цилиндровое и др.) (716*)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55C" w14:textId="77777777" w:rsidR="00C02135" w:rsidRPr="004E59DA" w:rsidRDefault="00C02135" w:rsidP="006F6070">
            <w:pPr>
              <w:jc w:val="right"/>
              <w:rPr>
                <w:color w:val="000000"/>
                <w:sz w:val="22"/>
              </w:rPr>
            </w:pPr>
            <w:r w:rsidRPr="004E59DA">
              <w:rPr>
                <w:color w:val="000000"/>
                <w:sz w:val="22"/>
              </w:rPr>
              <w:t>0.00054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55D" w14:textId="77777777" w:rsidR="00C02135" w:rsidRPr="004E59DA" w:rsidRDefault="00C02135" w:rsidP="006F6070">
            <w:pPr>
              <w:jc w:val="right"/>
              <w:rPr>
                <w:color w:val="000000"/>
                <w:sz w:val="22"/>
              </w:rPr>
            </w:pPr>
            <w:r w:rsidRPr="004E59DA">
              <w:rPr>
                <w:color w:val="000000"/>
                <w:sz w:val="22"/>
              </w:rPr>
              <w:t>0.0001242</w:t>
            </w:r>
          </w:p>
        </w:tc>
      </w:tr>
      <w:tr w:rsidR="00C02135" w:rsidRPr="004E59DA" w14:paraId="285A5563" w14:textId="77777777" w:rsidTr="006F607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55F" w14:textId="77777777" w:rsidR="00C02135" w:rsidRPr="004E59DA" w:rsidRDefault="00C02135" w:rsidP="006F6070">
            <w:pPr>
              <w:rPr>
                <w:color w:val="000000"/>
                <w:sz w:val="22"/>
              </w:rPr>
            </w:pPr>
            <w:r w:rsidRPr="004E59DA">
              <w:rPr>
                <w:color w:val="000000"/>
                <w:sz w:val="22"/>
              </w:rPr>
              <w:t>2754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560" w14:textId="77777777" w:rsidR="00C02135" w:rsidRPr="004E59DA" w:rsidRDefault="00C02135" w:rsidP="006F6070">
            <w:pPr>
              <w:rPr>
                <w:color w:val="000000"/>
                <w:sz w:val="22"/>
              </w:rPr>
            </w:pPr>
            <w:r w:rsidRPr="004E59DA">
              <w:rPr>
                <w:color w:val="000000"/>
                <w:sz w:val="22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561" w14:textId="77777777" w:rsidR="00C02135" w:rsidRPr="004E59DA" w:rsidRDefault="00C02135" w:rsidP="006F6070">
            <w:pPr>
              <w:jc w:val="right"/>
              <w:rPr>
                <w:color w:val="000000"/>
                <w:sz w:val="22"/>
              </w:rPr>
            </w:pPr>
            <w:r w:rsidRPr="004E59DA">
              <w:rPr>
                <w:color w:val="000000"/>
                <w:sz w:val="22"/>
              </w:rPr>
              <w:t>0.005215356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562" w14:textId="77777777" w:rsidR="00C02135" w:rsidRPr="004E59DA" w:rsidRDefault="00C02135" w:rsidP="006F6070">
            <w:pPr>
              <w:jc w:val="right"/>
              <w:rPr>
                <w:color w:val="000000"/>
                <w:sz w:val="22"/>
              </w:rPr>
            </w:pPr>
            <w:r w:rsidRPr="004E59DA">
              <w:rPr>
                <w:color w:val="000000"/>
                <w:sz w:val="22"/>
              </w:rPr>
              <w:t>0.0013631724</w:t>
            </w:r>
          </w:p>
        </w:tc>
      </w:tr>
    </w:tbl>
    <w:p w14:paraId="285A5564" w14:textId="77777777" w:rsidR="00C02135" w:rsidRPr="004E59DA" w:rsidRDefault="00C02135" w:rsidP="00C02135">
      <w:pPr>
        <w:rPr>
          <w:b/>
          <w:i/>
          <w:color w:val="008080"/>
          <w:sz w:val="22"/>
        </w:rPr>
      </w:pPr>
    </w:p>
    <w:p w14:paraId="285A5565" w14:textId="77777777" w:rsidR="00C02135" w:rsidRPr="004E59DA" w:rsidRDefault="00C02135" w:rsidP="00C02135">
      <w:pPr>
        <w:rPr>
          <w:color w:val="000000"/>
          <w:sz w:val="22"/>
        </w:rPr>
      </w:pPr>
      <w:r w:rsidRPr="004E59DA">
        <w:rPr>
          <w:color w:val="000000"/>
          <w:sz w:val="22"/>
        </w:rPr>
        <w:t>Список литературы:</w:t>
      </w:r>
    </w:p>
    <w:p w14:paraId="285A5566" w14:textId="77777777" w:rsidR="00C02135" w:rsidRPr="004E59DA" w:rsidRDefault="00C02135" w:rsidP="00C02135">
      <w:pPr>
        <w:rPr>
          <w:color w:val="000000"/>
          <w:sz w:val="22"/>
        </w:rPr>
      </w:pPr>
      <w:r w:rsidRPr="004E59DA">
        <w:rPr>
          <w:color w:val="000000"/>
          <w:sz w:val="22"/>
        </w:rPr>
        <w:t>Методические указания по определению выбросов загрязняющих</w:t>
      </w:r>
    </w:p>
    <w:p w14:paraId="285A5567" w14:textId="77777777" w:rsidR="00C02135" w:rsidRPr="004E59DA" w:rsidRDefault="00C02135" w:rsidP="00C02135">
      <w:pPr>
        <w:rPr>
          <w:color w:val="000000"/>
          <w:sz w:val="22"/>
        </w:rPr>
      </w:pPr>
      <w:r w:rsidRPr="004E59DA">
        <w:rPr>
          <w:color w:val="000000"/>
          <w:sz w:val="22"/>
        </w:rPr>
        <w:t>веществ в атмосферу из резервуаров РНД 211.2.02.09-2004. Астана, 2005</w:t>
      </w:r>
    </w:p>
    <w:p w14:paraId="285A5568" w14:textId="77777777" w:rsidR="00C02135" w:rsidRPr="004E59DA" w:rsidRDefault="00C02135" w:rsidP="00C02135">
      <w:pPr>
        <w:rPr>
          <w:color w:val="000000"/>
          <w:sz w:val="22"/>
        </w:rPr>
      </w:pPr>
      <w:r w:rsidRPr="004E59DA">
        <w:rPr>
          <w:color w:val="000000"/>
          <w:sz w:val="22"/>
        </w:rPr>
        <w:t>Расчеты по п. 6-8</w:t>
      </w:r>
    </w:p>
    <w:p w14:paraId="285A5569" w14:textId="77777777" w:rsidR="00C02135" w:rsidRPr="004E59DA" w:rsidRDefault="00C02135" w:rsidP="00C02135">
      <w:pPr>
        <w:rPr>
          <w:color w:val="000000"/>
          <w:sz w:val="22"/>
        </w:rPr>
      </w:pPr>
    </w:p>
    <w:p w14:paraId="285A556A" w14:textId="77777777" w:rsidR="00C02135" w:rsidRPr="004E59DA" w:rsidRDefault="00C02135" w:rsidP="00C02135">
      <w:pPr>
        <w:rPr>
          <w:color w:val="000000"/>
          <w:sz w:val="22"/>
        </w:rPr>
      </w:pPr>
      <w:r w:rsidRPr="004E59DA">
        <w:rPr>
          <w:color w:val="000000"/>
          <w:sz w:val="22"/>
        </w:rPr>
        <w:t>Расчет выбросов от теплообменных аппаратов и средств перекачки</w:t>
      </w:r>
    </w:p>
    <w:p w14:paraId="285A556B" w14:textId="77777777" w:rsidR="00C02135" w:rsidRPr="004E59DA" w:rsidRDefault="00C02135" w:rsidP="00C02135">
      <w:pPr>
        <w:rPr>
          <w:color w:val="000000"/>
          <w:sz w:val="22"/>
        </w:rPr>
      </w:pPr>
      <w:r w:rsidRPr="004E59DA">
        <w:rPr>
          <w:color w:val="000000"/>
          <w:sz w:val="22"/>
        </w:rPr>
        <w:t>Расчет выбросов от теплообменных аппаратов и средств перекачки</w:t>
      </w:r>
    </w:p>
    <w:p w14:paraId="285A556C" w14:textId="77777777" w:rsidR="00C02135" w:rsidRPr="004E59DA" w:rsidRDefault="00C02135" w:rsidP="00C02135">
      <w:pPr>
        <w:rPr>
          <w:color w:val="000000"/>
          <w:sz w:val="22"/>
        </w:rPr>
      </w:pPr>
      <w:r w:rsidRPr="004E59DA">
        <w:rPr>
          <w:color w:val="000000"/>
          <w:sz w:val="22"/>
        </w:rPr>
        <w:t>Нефтепродукт: Масла</w:t>
      </w:r>
    </w:p>
    <w:p w14:paraId="285A556D" w14:textId="77777777" w:rsidR="00C02135" w:rsidRPr="004E59DA" w:rsidRDefault="00C02135" w:rsidP="00C02135">
      <w:pPr>
        <w:rPr>
          <w:color w:val="000000"/>
          <w:sz w:val="22"/>
        </w:rPr>
      </w:pPr>
      <w:r w:rsidRPr="004E59DA">
        <w:rPr>
          <w:color w:val="000000"/>
          <w:sz w:val="22"/>
        </w:rPr>
        <w:t xml:space="preserve">Тип нефтепродукта и средняя температура жидкости: Нефть, мазут и жидкости с температурой кипения &gt;300 </w:t>
      </w:r>
      <w:proofErr w:type="spellStart"/>
      <w:proofErr w:type="gramStart"/>
      <w:r w:rsidRPr="004E59DA">
        <w:rPr>
          <w:color w:val="000000"/>
          <w:sz w:val="22"/>
        </w:rPr>
        <w:t>гр.С</w:t>
      </w:r>
      <w:proofErr w:type="spellEnd"/>
      <w:proofErr w:type="gramEnd"/>
    </w:p>
    <w:p w14:paraId="285A556E" w14:textId="77777777" w:rsidR="00C02135" w:rsidRPr="004E59DA" w:rsidRDefault="00C02135" w:rsidP="00C02135">
      <w:pPr>
        <w:rPr>
          <w:color w:val="000000"/>
          <w:sz w:val="22"/>
        </w:rPr>
      </w:pPr>
      <w:r w:rsidRPr="004E59DA">
        <w:rPr>
          <w:color w:val="000000"/>
          <w:sz w:val="22"/>
        </w:rPr>
        <w:t>Наименование аппаратуры или средства перекачки: Насос центробежный с одним торцевым уплотнением вала</w:t>
      </w:r>
    </w:p>
    <w:p w14:paraId="285A556F" w14:textId="77777777" w:rsidR="00C02135" w:rsidRPr="004E59DA" w:rsidRDefault="00C02135" w:rsidP="00C02135">
      <w:pPr>
        <w:rPr>
          <w:b/>
          <w:color w:val="008000"/>
        </w:rPr>
      </w:pPr>
      <w:r w:rsidRPr="004E59DA">
        <w:rPr>
          <w:color w:val="000000"/>
          <w:sz w:val="22"/>
        </w:rPr>
        <w:t xml:space="preserve">Удельный выброс, кг/час (табл. 8.1), </w:t>
      </w:r>
      <w:r w:rsidRPr="004E59DA">
        <w:rPr>
          <w:b/>
          <w:i/>
          <w:color w:val="008080"/>
          <w:sz w:val="22"/>
        </w:rPr>
        <w:t xml:space="preserve">Q = </w:t>
      </w:r>
      <w:r w:rsidRPr="004E59DA">
        <w:rPr>
          <w:b/>
          <w:color w:val="008000"/>
        </w:rPr>
        <w:t>0.02</w:t>
      </w:r>
    </w:p>
    <w:p w14:paraId="285A5570" w14:textId="77777777" w:rsidR="00C02135" w:rsidRPr="004E59DA" w:rsidRDefault="00C02135" w:rsidP="00C02135">
      <w:pPr>
        <w:rPr>
          <w:b/>
          <w:color w:val="008000"/>
        </w:rPr>
      </w:pPr>
      <w:r w:rsidRPr="004E59DA">
        <w:rPr>
          <w:color w:val="000000"/>
          <w:sz w:val="22"/>
        </w:rPr>
        <w:t xml:space="preserve">Общее количество аппаратуры или средств перекачки, шт., </w:t>
      </w:r>
      <w:r w:rsidRPr="004E59DA">
        <w:rPr>
          <w:b/>
          <w:i/>
          <w:color w:val="008080"/>
          <w:sz w:val="22"/>
        </w:rPr>
        <w:t xml:space="preserve">N1 = </w:t>
      </w:r>
      <w:r w:rsidRPr="004E59DA">
        <w:rPr>
          <w:b/>
          <w:color w:val="008000"/>
        </w:rPr>
        <w:t>4</w:t>
      </w:r>
    </w:p>
    <w:p w14:paraId="285A5571" w14:textId="77777777" w:rsidR="00C02135" w:rsidRPr="004E59DA" w:rsidRDefault="00C02135" w:rsidP="00C02135">
      <w:pPr>
        <w:rPr>
          <w:b/>
          <w:color w:val="008000"/>
        </w:rPr>
      </w:pPr>
      <w:r w:rsidRPr="004E59DA">
        <w:rPr>
          <w:color w:val="000000"/>
          <w:sz w:val="22"/>
        </w:rPr>
        <w:t xml:space="preserve">Одновременно работающее количество аппаратуры или средств перекачки, шт., </w:t>
      </w:r>
      <w:r w:rsidRPr="004E59DA">
        <w:rPr>
          <w:b/>
          <w:i/>
          <w:color w:val="008080"/>
          <w:sz w:val="22"/>
        </w:rPr>
        <w:t xml:space="preserve">NN1 = </w:t>
      </w:r>
      <w:r w:rsidRPr="004E59DA">
        <w:rPr>
          <w:b/>
          <w:color w:val="008000"/>
        </w:rPr>
        <w:t>1</w:t>
      </w:r>
    </w:p>
    <w:p w14:paraId="285A5572" w14:textId="77777777" w:rsidR="00C02135" w:rsidRPr="004E59DA" w:rsidRDefault="00C02135" w:rsidP="00C02135">
      <w:pPr>
        <w:rPr>
          <w:b/>
          <w:color w:val="008000"/>
        </w:rPr>
      </w:pPr>
      <w:r w:rsidRPr="004E59DA">
        <w:rPr>
          <w:color w:val="000000"/>
          <w:sz w:val="22"/>
        </w:rPr>
        <w:t xml:space="preserve">Время работы одной единицы оборудования, час/год, </w:t>
      </w:r>
      <w:r w:rsidRPr="004E59DA">
        <w:rPr>
          <w:b/>
          <w:i/>
          <w:color w:val="008080"/>
          <w:sz w:val="22"/>
        </w:rPr>
        <w:t xml:space="preserve">_T_ = </w:t>
      </w:r>
      <w:r w:rsidRPr="004E59DA">
        <w:rPr>
          <w:b/>
          <w:color w:val="008000"/>
        </w:rPr>
        <w:t>8000</w:t>
      </w:r>
    </w:p>
    <w:p w14:paraId="285A5573" w14:textId="77777777" w:rsidR="00C02135" w:rsidRPr="004E59DA" w:rsidRDefault="00C02135" w:rsidP="00C02135">
      <w:pPr>
        <w:rPr>
          <w:b/>
          <w:color w:val="008000"/>
        </w:rPr>
      </w:pPr>
      <w:r w:rsidRPr="004E59DA">
        <w:rPr>
          <w:color w:val="000000"/>
          <w:sz w:val="22"/>
        </w:rPr>
        <w:t xml:space="preserve">Максимальный из разовых выброс, г/с (8.1), </w:t>
      </w:r>
      <w:r w:rsidRPr="004E59DA">
        <w:rPr>
          <w:b/>
          <w:i/>
          <w:color w:val="008080"/>
          <w:sz w:val="22"/>
        </w:rPr>
        <w:t xml:space="preserve">G = </w:t>
      </w:r>
      <w:r w:rsidRPr="004E59DA">
        <w:rPr>
          <w:i/>
          <w:color w:val="FF0000"/>
        </w:rPr>
        <w:t xml:space="preserve">Q · NN1 / 3.6 = </w:t>
      </w:r>
      <w:r w:rsidRPr="004E59DA">
        <w:rPr>
          <w:b/>
          <w:color w:val="800000"/>
        </w:rPr>
        <w:t xml:space="preserve">0.02 · 1 / 3.6 = </w:t>
      </w:r>
      <w:r w:rsidRPr="004E59DA">
        <w:rPr>
          <w:b/>
          <w:color w:val="008000"/>
        </w:rPr>
        <w:t>0.00556</w:t>
      </w:r>
    </w:p>
    <w:p w14:paraId="285A5574" w14:textId="77777777" w:rsidR="00C02135" w:rsidRPr="004E59DA" w:rsidRDefault="00C02135" w:rsidP="00C02135">
      <w:pPr>
        <w:rPr>
          <w:b/>
          <w:color w:val="008000"/>
        </w:rPr>
      </w:pPr>
      <w:r w:rsidRPr="004E59DA">
        <w:rPr>
          <w:color w:val="000000"/>
          <w:sz w:val="22"/>
        </w:rPr>
        <w:t xml:space="preserve">Валовый выброс, т/год (8.2), </w:t>
      </w:r>
      <w:r w:rsidRPr="004E59DA">
        <w:rPr>
          <w:b/>
          <w:i/>
          <w:color w:val="008080"/>
          <w:sz w:val="22"/>
        </w:rPr>
        <w:t xml:space="preserve">M = </w:t>
      </w:r>
      <w:r w:rsidRPr="004E59DA">
        <w:rPr>
          <w:i/>
          <w:color w:val="FF0000"/>
        </w:rPr>
        <w:t xml:space="preserve">(Q · N1 · _T_) / 1000 = </w:t>
      </w:r>
      <w:r w:rsidRPr="004E59DA">
        <w:rPr>
          <w:b/>
          <w:color w:val="800000"/>
        </w:rPr>
        <w:t xml:space="preserve">(0.02 · 4 · 8000) / 1000 = </w:t>
      </w:r>
      <w:r w:rsidRPr="004E59DA">
        <w:rPr>
          <w:b/>
          <w:color w:val="008000"/>
        </w:rPr>
        <w:t>0.64</w:t>
      </w:r>
    </w:p>
    <w:p w14:paraId="285A5575" w14:textId="77777777" w:rsidR="00C02135" w:rsidRPr="004E59DA" w:rsidRDefault="00C02135" w:rsidP="00C02135">
      <w:pPr>
        <w:rPr>
          <w:b/>
          <w:color w:val="008000"/>
        </w:rPr>
      </w:pPr>
    </w:p>
    <w:p w14:paraId="285A5576" w14:textId="77777777" w:rsidR="00C02135" w:rsidRPr="004E59DA" w:rsidRDefault="00C02135" w:rsidP="00C02135">
      <w:pPr>
        <w:rPr>
          <w:b/>
          <w:i/>
          <w:color w:val="FF00FF"/>
        </w:rPr>
      </w:pPr>
      <w:r w:rsidRPr="004E59DA">
        <w:rPr>
          <w:b/>
          <w:i/>
          <w:color w:val="FF00FF"/>
        </w:rPr>
        <w:t>Примесь: 2735 Масло минеральное нефтяное (веретенное, машинное, цилиндровое и др.) (716*)</w:t>
      </w:r>
    </w:p>
    <w:p w14:paraId="285A5577" w14:textId="77777777" w:rsidR="00C02135" w:rsidRPr="004E59DA" w:rsidRDefault="00C02135" w:rsidP="00C02135">
      <w:pPr>
        <w:rPr>
          <w:b/>
          <w:i/>
          <w:color w:val="FF00FF"/>
        </w:rPr>
      </w:pPr>
    </w:p>
    <w:p w14:paraId="285A5578" w14:textId="77777777" w:rsidR="00C02135" w:rsidRPr="004E59DA" w:rsidRDefault="00C02135" w:rsidP="00C02135">
      <w:pPr>
        <w:rPr>
          <w:b/>
          <w:color w:val="008000"/>
        </w:rPr>
      </w:pPr>
      <w:r w:rsidRPr="004E59DA">
        <w:rPr>
          <w:color w:val="000000"/>
          <w:sz w:val="22"/>
        </w:rPr>
        <w:t xml:space="preserve">Концентрация ЗВ в парах, % масс (Прил. 14), </w:t>
      </w:r>
      <w:r w:rsidRPr="004E59DA">
        <w:rPr>
          <w:b/>
          <w:i/>
          <w:color w:val="008080"/>
          <w:sz w:val="22"/>
        </w:rPr>
        <w:t xml:space="preserve">CI = </w:t>
      </w:r>
      <w:r w:rsidRPr="004E59DA">
        <w:rPr>
          <w:b/>
          <w:color w:val="008000"/>
        </w:rPr>
        <w:t>100</w:t>
      </w:r>
    </w:p>
    <w:p w14:paraId="285A5579" w14:textId="77777777" w:rsidR="00C02135" w:rsidRPr="004E59DA" w:rsidRDefault="00C02135" w:rsidP="00C02135">
      <w:pPr>
        <w:rPr>
          <w:b/>
          <w:color w:val="008000"/>
        </w:rPr>
      </w:pPr>
      <w:r w:rsidRPr="004E59DA">
        <w:rPr>
          <w:color w:val="000000"/>
          <w:sz w:val="22"/>
        </w:rPr>
        <w:t xml:space="preserve">Валовый выброс, т/год (5.2.5), </w:t>
      </w:r>
      <w:r w:rsidRPr="004E59DA">
        <w:rPr>
          <w:b/>
          <w:i/>
          <w:color w:val="008080"/>
          <w:sz w:val="22"/>
        </w:rPr>
        <w:t xml:space="preserve">_M_ = </w:t>
      </w:r>
      <w:r w:rsidRPr="004E59DA">
        <w:rPr>
          <w:i/>
          <w:color w:val="FF0000"/>
        </w:rPr>
        <w:t xml:space="preserve">CI · M / 100 = </w:t>
      </w:r>
      <w:r w:rsidRPr="004E59DA">
        <w:rPr>
          <w:b/>
          <w:color w:val="800000"/>
        </w:rPr>
        <w:t xml:space="preserve">100 · 0.64 / 100 = </w:t>
      </w:r>
      <w:r w:rsidRPr="004E59DA">
        <w:rPr>
          <w:b/>
          <w:color w:val="008000"/>
        </w:rPr>
        <w:t>0.6400000</w:t>
      </w:r>
    </w:p>
    <w:p w14:paraId="285A557A" w14:textId="77777777" w:rsidR="00C02135" w:rsidRPr="004E59DA" w:rsidRDefault="00C02135" w:rsidP="00C02135">
      <w:pPr>
        <w:rPr>
          <w:b/>
          <w:color w:val="008000"/>
        </w:rPr>
      </w:pPr>
      <w:r w:rsidRPr="004E59DA">
        <w:rPr>
          <w:color w:val="000000"/>
          <w:sz w:val="22"/>
        </w:rPr>
        <w:t xml:space="preserve">Максимальный из разовых выброс, г/с (5.2.4), </w:t>
      </w:r>
      <w:r w:rsidRPr="004E59DA">
        <w:rPr>
          <w:b/>
          <w:i/>
          <w:color w:val="008080"/>
          <w:sz w:val="22"/>
        </w:rPr>
        <w:t xml:space="preserve">_G_ = </w:t>
      </w:r>
      <w:r w:rsidRPr="004E59DA">
        <w:rPr>
          <w:i/>
          <w:color w:val="FF0000"/>
        </w:rPr>
        <w:t xml:space="preserve">CI · G / 100 = </w:t>
      </w:r>
      <w:r w:rsidRPr="004E59DA">
        <w:rPr>
          <w:b/>
          <w:color w:val="800000"/>
        </w:rPr>
        <w:t xml:space="preserve">100 · 0.00556 / 100 = </w:t>
      </w:r>
      <w:r w:rsidRPr="004E59DA">
        <w:rPr>
          <w:b/>
          <w:color w:val="008000"/>
        </w:rPr>
        <w:t>0.00556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25"/>
        <w:gridCol w:w="8107"/>
        <w:gridCol w:w="3152"/>
        <w:gridCol w:w="3376"/>
      </w:tblGrid>
      <w:tr w:rsidR="00C02135" w:rsidRPr="004E59DA" w14:paraId="285A557F" w14:textId="77777777" w:rsidTr="006F607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57B" w14:textId="77777777" w:rsidR="00C02135" w:rsidRPr="004E59DA" w:rsidRDefault="00C02135" w:rsidP="006F6070">
            <w:pPr>
              <w:jc w:val="center"/>
              <w:rPr>
                <w:b/>
                <w:i/>
                <w:color w:val="800080"/>
              </w:rPr>
            </w:pPr>
            <w:r w:rsidRPr="004E59DA">
              <w:rPr>
                <w:b/>
                <w:i/>
                <w:color w:val="800080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57C" w14:textId="77777777" w:rsidR="00C02135" w:rsidRPr="004E59DA" w:rsidRDefault="00C02135" w:rsidP="006F6070">
            <w:pPr>
              <w:jc w:val="center"/>
              <w:rPr>
                <w:b/>
                <w:i/>
                <w:color w:val="800080"/>
              </w:rPr>
            </w:pPr>
            <w:r w:rsidRPr="004E59DA">
              <w:rPr>
                <w:b/>
                <w:i/>
                <w:color w:val="800080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57D" w14:textId="77777777" w:rsidR="00C02135" w:rsidRPr="004E59DA" w:rsidRDefault="00C02135" w:rsidP="006F6070">
            <w:pPr>
              <w:jc w:val="center"/>
              <w:rPr>
                <w:b/>
                <w:i/>
                <w:color w:val="800080"/>
              </w:rPr>
            </w:pPr>
            <w:r w:rsidRPr="004E59DA">
              <w:rPr>
                <w:b/>
                <w:i/>
                <w:color w:val="800080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57E" w14:textId="77777777" w:rsidR="00C02135" w:rsidRPr="004E59DA" w:rsidRDefault="00C02135" w:rsidP="006F6070">
            <w:pPr>
              <w:jc w:val="center"/>
              <w:rPr>
                <w:b/>
                <w:i/>
                <w:color w:val="800080"/>
              </w:rPr>
            </w:pPr>
            <w:r w:rsidRPr="004E59DA">
              <w:rPr>
                <w:b/>
                <w:i/>
                <w:color w:val="800080"/>
              </w:rPr>
              <w:t>Выброс т/год</w:t>
            </w:r>
          </w:p>
        </w:tc>
      </w:tr>
      <w:tr w:rsidR="00C02135" w:rsidRPr="004E59DA" w14:paraId="285A5584" w14:textId="77777777" w:rsidTr="006F607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580" w14:textId="77777777" w:rsidR="00C02135" w:rsidRPr="004E59DA" w:rsidRDefault="00C02135" w:rsidP="006F6070">
            <w:pPr>
              <w:rPr>
                <w:color w:val="000000"/>
                <w:sz w:val="22"/>
              </w:rPr>
            </w:pPr>
            <w:r w:rsidRPr="004E59DA">
              <w:rPr>
                <w:color w:val="000000"/>
                <w:sz w:val="22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581" w14:textId="77777777" w:rsidR="00C02135" w:rsidRPr="004E59DA" w:rsidRDefault="00C02135" w:rsidP="006F6070">
            <w:pPr>
              <w:rPr>
                <w:color w:val="000000"/>
                <w:sz w:val="22"/>
              </w:rPr>
            </w:pPr>
            <w:r w:rsidRPr="004E59DA">
              <w:rPr>
                <w:color w:val="000000"/>
                <w:sz w:val="22"/>
              </w:rPr>
              <w:t>Сероводород (</w:t>
            </w:r>
            <w:proofErr w:type="spellStart"/>
            <w:r w:rsidRPr="004E59DA">
              <w:rPr>
                <w:color w:val="000000"/>
                <w:sz w:val="22"/>
              </w:rPr>
              <w:t>Дигидросульфид</w:t>
            </w:r>
            <w:proofErr w:type="spellEnd"/>
            <w:r w:rsidRPr="004E59DA">
              <w:rPr>
                <w:color w:val="000000"/>
                <w:sz w:val="22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582" w14:textId="77777777" w:rsidR="00C02135" w:rsidRPr="004E59DA" w:rsidRDefault="00C02135" w:rsidP="006F6070">
            <w:pPr>
              <w:jc w:val="right"/>
              <w:rPr>
                <w:color w:val="000000"/>
                <w:sz w:val="22"/>
              </w:rPr>
            </w:pPr>
            <w:r w:rsidRPr="004E59DA">
              <w:rPr>
                <w:color w:val="000000"/>
                <w:sz w:val="22"/>
              </w:rPr>
              <w:t>0.000014644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583" w14:textId="77777777" w:rsidR="00C02135" w:rsidRPr="004E59DA" w:rsidRDefault="00C02135" w:rsidP="006F6070">
            <w:pPr>
              <w:jc w:val="right"/>
              <w:rPr>
                <w:color w:val="000000"/>
                <w:sz w:val="22"/>
              </w:rPr>
            </w:pPr>
            <w:r w:rsidRPr="004E59DA">
              <w:rPr>
                <w:color w:val="000000"/>
                <w:sz w:val="22"/>
              </w:rPr>
              <w:t>0.0000038276</w:t>
            </w:r>
          </w:p>
        </w:tc>
      </w:tr>
      <w:tr w:rsidR="00C02135" w:rsidRPr="004E59DA" w14:paraId="285A5589" w14:textId="77777777" w:rsidTr="006F607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585" w14:textId="77777777" w:rsidR="00C02135" w:rsidRPr="004E59DA" w:rsidRDefault="00C02135" w:rsidP="006F6070">
            <w:pPr>
              <w:rPr>
                <w:color w:val="000000"/>
                <w:sz w:val="22"/>
              </w:rPr>
            </w:pPr>
            <w:r w:rsidRPr="004E59DA">
              <w:rPr>
                <w:color w:val="000000"/>
                <w:sz w:val="22"/>
              </w:rPr>
              <w:t>2735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586" w14:textId="77777777" w:rsidR="00C02135" w:rsidRPr="004E59DA" w:rsidRDefault="00C02135" w:rsidP="006F6070">
            <w:pPr>
              <w:rPr>
                <w:color w:val="000000"/>
                <w:sz w:val="22"/>
              </w:rPr>
            </w:pPr>
            <w:r w:rsidRPr="004E59DA">
              <w:rPr>
                <w:color w:val="000000"/>
                <w:sz w:val="22"/>
              </w:rPr>
              <w:t>Масло минеральное нефтяное (веретенное, машинное, цилиндровое и др.) (716*)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587" w14:textId="77777777" w:rsidR="00C02135" w:rsidRPr="004E59DA" w:rsidRDefault="00C02135" w:rsidP="006F6070">
            <w:pPr>
              <w:jc w:val="right"/>
              <w:rPr>
                <w:color w:val="000000"/>
                <w:sz w:val="22"/>
              </w:rPr>
            </w:pPr>
            <w:r w:rsidRPr="004E59DA">
              <w:rPr>
                <w:color w:val="000000"/>
                <w:sz w:val="22"/>
              </w:rPr>
              <w:t>0.00556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588" w14:textId="77777777" w:rsidR="00C02135" w:rsidRPr="004E59DA" w:rsidRDefault="00C02135" w:rsidP="006F6070">
            <w:pPr>
              <w:jc w:val="right"/>
              <w:rPr>
                <w:color w:val="000000"/>
                <w:sz w:val="22"/>
              </w:rPr>
            </w:pPr>
            <w:r w:rsidRPr="004E59DA">
              <w:rPr>
                <w:color w:val="000000"/>
                <w:sz w:val="22"/>
              </w:rPr>
              <w:t>0.6401242</w:t>
            </w:r>
          </w:p>
        </w:tc>
      </w:tr>
      <w:tr w:rsidR="00C02135" w:rsidRPr="004E59DA" w14:paraId="285A558E" w14:textId="77777777" w:rsidTr="006F607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58A" w14:textId="77777777" w:rsidR="00C02135" w:rsidRPr="004E59DA" w:rsidRDefault="00C02135" w:rsidP="006F6070">
            <w:pPr>
              <w:rPr>
                <w:color w:val="000000"/>
                <w:sz w:val="22"/>
              </w:rPr>
            </w:pPr>
            <w:r w:rsidRPr="004E59DA">
              <w:rPr>
                <w:color w:val="000000"/>
                <w:sz w:val="22"/>
              </w:rPr>
              <w:t>2754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58B" w14:textId="77777777" w:rsidR="00C02135" w:rsidRPr="004E59DA" w:rsidRDefault="00C02135" w:rsidP="006F6070">
            <w:pPr>
              <w:rPr>
                <w:color w:val="000000"/>
                <w:sz w:val="22"/>
              </w:rPr>
            </w:pPr>
            <w:r w:rsidRPr="004E59DA">
              <w:rPr>
                <w:color w:val="000000"/>
                <w:sz w:val="22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58C" w14:textId="77777777" w:rsidR="00C02135" w:rsidRPr="004E59DA" w:rsidRDefault="00C02135" w:rsidP="006F6070">
            <w:pPr>
              <w:jc w:val="right"/>
              <w:rPr>
                <w:color w:val="000000"/>
                <w:sz w:val="22"/>
              </w:rPr>
            </w:pPr>
            <w:r w:rsidRPr="004E59DA">
              <w:rPr>
                <w:color w:val="000000"/>
                <w:sz w:val="22"/>
              </w:rPr>
              <w:t>0.005215356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58D" w14:textId="77777777" w:rsidR="00C02135" w:rsidRPr="004E59DA" w:rsidRDefault="00C02135" w:rsidP="006F6070">
            <w:pPr>
              <w:jc w:val="right"/>
              <w:rPr>
                <w:color w:val="000000"/>
                <w:sz w:val="22"/>
              </w:rPr>
            </w:pPr>
            <w:r w:rsidRPr="004E59DA">
              <w:rPr>
                <w:color w:val="000000"/>
                <w:sz w:val="22"/>
              </w:rPr>
              <w:t>0.0013631724</w:t>
            </w:r>
          </w:p>
        </w:tc>
      </w:tr>
    </w:tbl>
    <w:p w14:paraId="285A558F" w14:textId="77777777" w:rsidR="00C02135" w:rsidRPr="004E59DA" w:rsidRDefault="00C02135" w:rsidP="00C02135">
      <w:pPr>
        <w:rPr>
          <w:b/>
          <w:i/>
          <w:color w:val="008080"/>
          <w:sz w:val="22"/>
        </w:rPr>
      </w:pPr>
    </w:p>
    <w:p w14:paraId="285A5590" w14:textId="77777777" w:rsidR="00C02135" w:rsidRPr="004E59DA" w:rsidRDefault="00C02135" w:rsidP="00C02135">
      <w:pPr>
        <w:rPr>
          <w:color w:val="000000"/>
          <w:sz w:val="22"/>
        </w:rPr>
      </w:pPr>
      <w:r w:rsidRPr="004E59DA">
        <w:rPr>
          <w:color w:val="000000"/>
          <w:sz w:val="22"/>
        </w:rPr>
        <w:t>Список литературы:</w:t>
      </w:r>
    </w:p>
    <w:p w14:paraId="285A5591" w14:textId="77777777" w:rsidR="00C02135" w:rsidRPr="004E59DA" w:rsidRDefault="00C02135" w:rsidP="00C02135">
      <w:pPr>
        <w:rPr>
          <w:color w:val="000000"/>
          <w:sz w:val="22"/>
        </w:rPr>
      </w:pPr>
      <w:r w:rsidRPr="004E59DA">
        <w:rPr>
          <w:color w:val="000000"/>
          <w:sz w:val="22"/>
        </w:rPr>
        <w:t>Методические указания по определению выбросов загрязняющих</w:t>
      </w:r>
    </w:p>
    <w:p w14:paraId="285A5592" w14:textId="77777777" w:rsidR="00C02135" w:rsidRPr="004E59DA" w:rsidRDefault="00C02135" w:rsidP="00C02135">
      <w:pPr>
        <w:rPr>
          <w:color w:val="000000"/>
          <w:sz w:val="22"/>
        </w:rPr>
      </w:pPr>
      <w:r w:rsidRPr="004E59DA">
        <w:rPr>
          <w:color w:val="000000"/>
          <w:sz w:val="22"/>
        </w:rPr>
        <w:t>веществ в атмосферу из резервуаров РНД 211.2.02.09-2004. Астана, 2005</w:t>
      </w:r>
    </w:p>
    <w:p w14:paraId="285A5593" w14:textId="77777777" w:rsidR="00C02135" w:rsidRPr="004E59DA" w:rsidRDefault="00C02135" w:rsidP="00C02135">
      <w:pPr>
        <w:rPr>
          <w:color w:val="000000"/>
          <w:sz w:val="22"/>
        </w:rPr>
      </w:pPr>
      <w:r w:rsidRPr="004E59DA">
        <w:rPr>
          <w:color w:val="000000"/>
          <w:sz w:val="22"/>
        </w:rPr>
        <w:lastRenderedPageBreak/>
        <w:t>Расчеты по п. 6-8</w:t>
      </w:r>
    </w:p>
    <w:p w14:paraId="285A5594" w14:textId="77777777" w:rsidR="00C02135" w:rsidRPr="004E59DA" w:rsidRDefault="00C02135" w:rsidP="00C02135">
      <w:pPr>
        <w:rPr>
          <w:color w:val="000000"/>
          <w:sz w:val="22"/>
        </w:rPr>
      </w:pPr>
    </w:p>
    <w:p w14:paraId="285A5595" w14:textId="77777777" w:rsidR="00C02135" w:rsidRPr="004E59DA" w:rsidRDefault="00C02135" w:rsidP="00C02135">
      <w:pPr>
        <w:rPr>
          <w:color w:val="000000"/>
          <w:sz w:val="22"/>
        </w:rPr>
      </w:pPr>
      <w:r w:rsidRPr="004E59DA">
        <w:rPr>
          <w:color w:val="000000"/>
          <w:sz w:val="22"/>
        </w:rPr>
        <w:t>Расчет выбросов от теплообменных аппаратов и средств перекачки</w:t>
      </w:r>
    </w:p>
    <w:p w14:paraId="285A5596" w14:textId="77777777" w:rsidR="00C02135" w:rsidRPr="004E59DA" w:rsidRDefault="00C02135" w:rsidP="00C02135">
      <w:pPr>
        <w:rPr>
          <w:color w:val="000000"/>
          <w:sz w:val="22"/>
        </w:rPr>
      </w:pPr>
      <w:r w:rsidRPr="004E59DA">
        <w:rPr>
          <w:color w:val="000000"/>
          <w:sz w:val="22"/>
        </w:rPr>
        <w:t>Нефтепродукт: Дизельное топливо</w:t>
      </w:r>
    </w:p>
    <w:p w14:paraId="285A5597" w14:textId="77777777" w:rsidR="00C02135" w:rsidRPr="004E59DA" w:rsidRDefault="00C02135" w:rsidP="00C02135">
      <w:pPr>
        <w:rPr>
          <w:color w:val="000000"/>
          <w:sz w:val="22"/>
        </w:rPr>
      </w:pPr>
      <w:r w:rsidRPr="004E59DA">
        <w:rPr>
          <w:color w:val="000000"/>
          <w:sz w:val="22"/>
        </w:rPr>
        <w:t xml:space="preserve">Тип нефтепродукта и средняя температура жидкости: Керосин, дизтопливо и жидкости с температурой кипения </w:t>
      </w:r>
      <w:proofErr w:type="gramStart"/>
      <w:r w:rsidRPr="004E59DA">
        <w:rPr>
          <w:color w:val="000000"/>
          <w:sz w:val="22"/>
        </w:rPr>
        <w:t>120-300</w:t>
      </w:r>
      <w:proofErr w:type="gramEnd"/>
      <w:r w:rsidRPr="004E59DA">
        <w:rPr>
          <w:color w:val="000000"/>
          <w:sz w:val="22"/>
        </w:rPr>
        <w:t xml:space="preserve"> </w:t>
      </w:r>
      <w:proofErr w:type="spellStart"/>
      <w:proofErr w:type="gramStart"/>
      <w:r w:rsidRPr="004E59DA">
        <w:rPr>
          <w:color w:val="000000"/>
          <w:sz w:val="22"/>
        </w:rPr>
        <w:t>гр.С</w:t>
      </w:r>
      <w:proofErr w:type="spellEnd"/>
      <w:proofErr w:type="gramEnd"/>
    </w:p>
    <w:p w14:paraId="285A5598" w14:textId="77777777" w:rsidR="00C02135" w:rsidRPr="004E59DA" w:rsidRDefault="00C02135" w:rsidP="00C02135">
      <w:pPr>
        <w:rPr>
          <w:color w:val="000000"/>
          <w:sz w:val="22"/>
        </w:rPr>
      </w:pPr>
      <w:r w:rsidRPr="004E59DA">
        <w:rPr>
          <w:color w:val="000000"/>
          <w:sz w:val="22"/>
        </w:rPr>
        <w:t>Наименование аппаратуры или средства перекачки: Насос центробежный с одним торцевым уплотнением вала</w:t>
      </w:r>
    </w:p>
    <w:p w14:paraId="285A5599" w14:textId="77777777" w:rsidR="00C02135" w:rsidRPr="004E59DA" w:rsidRDefault="00C02135" w:rsidP="00C02135">
      <w:pPr>
        <w:rPr>
          <w:b/>
          <w:color w:val="008000"/>
        </w:rPr>
      </w:pPr>
      <w:r w:rsidRPr="004E59DA">
        <w:rPr>
          <w:color w:val="000000"/>
          <w:sz w:val="22"/>
        </w:rPr>
        <w:t xml:space="preserve">Удельный выброс, кг/час (табл. 8.1), </w:t>
      </w:r>
      <w:r w:rsidRPr="004E59DA">
        <w:rPr>
          <w:b/>
          <w:i/>
          <w:color w:val="008080"/>
          <w:sz w:val="22"/>
        </w:rPr>
        <w:t xml:space="preserve">Q = </w:t>
      </w:r>
      <w:r w:rsidRPr="004E59DA">
        <w:rPr>
          <w:b/>
          <w:color w:val="008000"/>
        </w:rPr>
        <w:t>0.04</w:t>
      </w:r>
    </w:p>
    <w:p w14:paraId="285A559A" w14:textId="77777777" w:rsidR="00C02135" w:rsidRPr="004E59DA" w:rsidRDefault="00C02135" w:rsidP="00C02135">
      <w:pPr>
        <w:rPr>
          <w:b/>
          <w:color w:val="008000"/>
        </w:rPr>
      </w:pPr>
      <w:r w:rsidRPr="004E59DA">
        <w:rPr>
          <w:color w:val="000000"/>
          <w:sz w:val="22"/>
        </w:rPr>
        <w:t xml:space="preserve">Общее количество аппаратуры или средств перекачки, шт., </w:t>
      </w:r>
      <w:r w:rsidRPr="004E59DA">
        <w:rPr>
          <w:b/>
          <w:i/>
          <w:color w:val="008080"/>
          <w:sz w:val="22"/>
        </w:rPr>
        <w:t xml:space="preserve">N1 = </w:t>
      </w:r>
      <w:r w:rsidRPr="004E59DA">
        <w:rPr>
          <w:b/>
          <w:color w:val="008000"/>
        </w:rPr>
        <w:t>4</w:t>
      </w:r>
    </w:p>
    <w:p w14:paraId="285A559B" w14:textId="77777777" w:rsidR="00C02135" w:rsidRPr="004E59DA" w:rsidRDefault="00C02135" w:rsidP="00C02135">
      <w:pPr>
        <w:rPr>
          <w:b/>
          <w:color w:val="008000"/>
        </w:rPr>
      </w:pPr>
      <w:r w:rsidRPr="004E59DA">
        <w:rPr>
          <w:color w:val="000000"/>
          <w:sz w:val="22"/>
        </w:rPr>
        <w:t xml:space="preserve">Одновременно работающее количество аппаратуры или средств перекачки, шт., </w:t>
      </w:r>
      <w:r w:rsidRPr="004E59DA">
        <w:rPr>
          <w:b/>
          <w:i/>
          <w:color w:val="008080"/>
          <w:sz w:val="22"/>
        </w:rPr>
        <w:t xml:space="preserve">NN1 = </w:t>
      </w:r>
      <w:r w:rsidRPr="004E59DA">
        <w:rPr>
          <w:b/>
          <w:color w:val="008000"/>
        </w:rPr>
        <w:t>1</w:t>
      </w:r>
    </w:p>
    <w:p w14:paraId="285A559C" w14:textId="77777777" w:rsidR="00C02135" w:rsidRPr="004E59DA" w:rsidRDefault="00C02135" w:rsidP="00C02135">
      <w:pPr>
        <w:rPr>
          <w:b/>
          <w:color w:val="008000"/>
        </w:rPr>
      </w:pPr>
      <w:r w:rsidRPr="004E59DA">
        <w:rPr>
          <w:color w:val="000000"/>
          <w:sz w:val="22"/>
        </w:rPr>
        <w:t xml:space="preserve">Время работы одной единицы оборудования, час/год, </w:t>
      </w:r>
      <w:r w:rsidRPr="004E59DA">
        <w:rPr>
          <w:b/>
          <w:i/>
          <w:color w:val="008080"/>
          <w:sz w:val="22"/>
        </w:rPr>
        <w:t xml:space="preserve">_T_ = </w:t>
      </w:r>
      <w:r w:rsidRPr="004E59DA">
        <w:rPr>
          <w:b/>
          <w:color w:val="008000"/>
        </w:rPr>
        <w:t>8000</w:t>
      </w:r>
    </w:p>
    <w:p w14:paraId="285A559D" w14:textId="77777777" w:rsidR="00C02135" w:rsidRPr="004E59DA" w:rsidRDefault="00C02135" w:rsidP="00C02135">
      <w:pPr>
        <w:rPr>
          <w:b/>
          <w:color w:val="008000"/>
        </w:rPr>
      </w:pPr>
      <w:r w:rsidRPr="004E59DA">
        <w:rPr>
          <w:color w:val="000000"/>
          <w:sz w:val="22"/>
        </w:rPr>
        <w:t xml:space="preserve">Максимальный из разовых выброс, г/с (8.1), </w:t>
      </w:r>
      <w:r w:rsidRPr="004E59DA">
        <w:rPr>
          <w:b/>
          <w:i/>
          <w:color w:val="008080"/>
          <w:sz w:val="22"/>
        </w:rPr>
        <w:t xml:space="preserve">G = </w:t>
      </w:r>
      <w:r w:rsidRPr="004E59DA">
        <w:rPr>
          <w:i/>
          <w:color w:val="FF0000"/>
        </w:rPr>
        <w:t xml:space="preserve">Q · NN1 / 3.6 = </w:t>
      </w:r>
      <w:r w:rsidRPr="004E59DA">
        <w:rPr>
          <w:b/>
          <w:color w:val="800000"/>
        </w:rPr>
        <w:t xml:space="preserve">0.04 · 1 / 3.6 = </w:t>
      </w:r>
      <w:r w:rsidRPr="004E59DA">
        <w:rPr>
          <w:b/>
          <w:color w:val="008000"/>
        </w:rPr>
        <w:t>0.01111</w:t>
      </w:r>
    </w:p>
    <w:p w14:paraId="285A559E" w14:textId="77777777" w:rsidR="00C02135" w:rsidRPr="004E59DA" w:rsidRDefault="00C02135" w:rsidP="00C02135">
      <w:pPr>
        <w:rPr>
          <w:b/>
          <w:color w:val="008000"/>
        </w:rPr>
      </w:pPr>
      <w:r w:rsidRPr="004E59DA">
        <w:rPr>
          <w:color w:val="000000"/>
          <w:sz w:val="22"/>
        </w:rPr>
        <w:t xml:space="preserve">Валовый выброс, т/год (8.2), </w:t>
      </w:r>
      <w:r w:rsidRPr="004E59DA">
        <w:rPr>
          <w:b/>
          <w:i/>
          <w:color w:val="008080"/>
          <w:sz w:val="22"/>
        </w:rPr>
        <w:t xml:space="preserve">M = </w:t>
      </w:r>
      <w:r w:rsidRPr="004E59DA">
        <w:rPr>
          <w:i/>
          <w:color w:val="FF0000"/>
        </w:rPr>
        <w:t xml:space="preserve">(Q · N1 · _T_) / 1000 = </w:t>
      </w:r>
      <w:r w:rsidRPr="004E59DA">
        <w:rPr>
          <w:b/>
          <w:color w:val="800000"/>
        </w:rPr>
        <w:t xml:space="preserve">(0.04 · 4 · 8000) / 1000 = </w:t>
      </w:r>
      <w:r w:rsidRPr="004E59DA">
        <w:rPr>
          <w:b/>
          <w:color w:val="008000"/>
        </w:rPr>
        <w:t>1.28</w:t>
      </w:r>
    </w:p>
    <w:p w14:paraId="285A559F" w14:textId="77777777" w:rsidR="00C02135" w:rsidRPr="004E59DA" w:rsidRDefault="00C02135" w:rsidP="00C02135">
      <w:pPr>
        <w:rPr>
          <w:b/>
          <w:color w:val="008000"/>
        </w:rPr>
      </w:pPr>
    </w:p>
    <w:p w14:paraId="285A55A0" w14:textId="77777777" w:rsidR="00C02135" w:rsidRPr="004E59DA" w:rsidRDefault="00C02135" w:rsidP="00C02135">
      <w:pPr>
        <w:rPr>
          <w:b/>
          <w:i/>
          <w:color w:val="FF00FF"/>
        </w:rPr>
      </w:pPr>
      <w:r w:rsidRPr="004E59DA">
        <w:rPr>
          <w:b/>
          <w:i/>
          <w:color w:val="FF00FF"/>
        </w:rPr>
        <w:t>Примесь: 2754 Алканы С12-19 /в пересчете на С/ (Углеводороды предельные С12-С19 (в пересчете на С); Растворитель РПК-265П) (10)</w:t>
      </w:r>
    </w:p>
    <w:p w14:paraId="285A55A1" w14:textId="77777777" w:rsidR="00C02135" w:rsidRPr="004E59DA" w:rsidRDefault="00C02135" w:rsidP="00C02135">
      <w:pPr>
        <w:rPr>
          <w:b/>
          <w:i/>
          <w:color w:val="FF00FF"/>
        </w:rPr>
      </w:pPr>
    </w:p>
    <w:p w14:paraId="285A55A2" w14:textId="77777777" w:rsidR="00C02135" w:rsidRPr="004E59DA" w:rsidRDefault="00C02135" w:rsidP="00C02135">
      <w:pPr>
        <w:rPr>
          <w:b/>
          <w:color w:val="008000"/>
        </w:rPr>
      </w:pPr>
      <w:r w:rsidRPr="004E59DA">
        <w:rPr>
          <w:color w:val="000000"/>
          <w:sz w:val="22"/>
        </w:rPr>
        <w:t xml:space="preserve">Концентрация ЗВ в парах, % масс (Прил. 14), </w:t>
      </w:r>
      <w:r w:rsidRPr="004E59DA">
        <w:rPr>
          <w:b/>
          <w:i/>
          <w:color w:val="008080"/>
          <w:sz w:val="22"/>
        </w:rPr>
        <w:t xml:space="preserve">CI = </w:t>
      </w:r>
      <w:r w:rsidRPr="004E59DA">
        <w:rPr>
          <w:b/>
          <w:color w:val="008000"/>
        </w:rPr>
        <w:t>99.72</w:t>
      </w:r>
    </w:p>
    <w:p w14:paraId="285A55A3" w14:textId="77777777" w:rsidR="00C02135" w:rsidRPr="004E59DA" w:rsidRDefault="00C02135" w:rsidP="00C02135">
      <w:pPr>
        <w:rPr>
          <w:b/>
          <w:color w:val="008000"/>
        </w:rPr>
      </w:pPr>
      <w:r w:rsidRPr="004E59DA">
        <w:rPr>
          <w:color w:val="000000"/>
          <w:sz w:val="22"/>
        </w:rPr>
        <w:t xml:space="preserve">Валовый выброс, т/год (5.2.5), </w:t>
      </w:r>
      <w:r w:rsidRPr="004E59DA">
        <w:rPr>
          <w:b/>
          <w:i/>
          <w:color w:val="008080"/>
          <w:sz w:val="22"/>
        </w:rPr>
        <w:t xml:space="preserve">_M_ = </w:t>
      </w:r>
      <w:r w:rsidRPr="004E59DA">
        <w:rPr>
          <w:i/>
          <w:color w:val="FF0000"/>
        </w:rPr>
        <w:t xml:space="preserve">CI · M / 100 = </w:t>
      </w:r>
      <w:r w:rsidRPr="004E59DA">
        <w:rPr>
          <w:b/>
          <w:color w:val="800000"/>
        </w:rPr>
        <w:t xml:space="preserve">99.72 · 1.28 / 100 = </w:t>
      </w:r>
      <w:r w:rsidRPr="004E59DA">
        <w:rPr>
          <w:b/>
          <w:color w:val="008000"/>
        </w:rPr>
        <w:t>1.276416</w:t>
      </w:r>
    </w:p>
    <w:p w14:paraId="285A55A4" w14:textId="77777777" w:rsidR="00C02135" w:rsidRPr="004E59DA" w:rsidRDefault="00C02135" w:rsidP="00C02135">
      <w:pPr>
        <w:rPr>
          <w:b/>
          <w:color w:val="008000"/>
        </w:rPr>
      </w:pPr>
      <w:r w:rsidRPr="004E59DA">
        <w:rPr>
          <w:color w:val="000000"/>
          <w:sz w:val="22"/>
        </w:rPr>
        <w:t xml:space="preserve">Максимальный из разовых выброс, г/с (5.2.4), </w:t>
      </w:r>
      <w:r w:rsidRPr="004E59DA">
        <w:rPr>
          <w:b/>
          <w:i/>
          <w:color w:val="008080"/>
          <w:sz w:val="22"/>
        </w:rPr>
        <w:t xml:space="preserve">_G_ = </w:t>
      </w:r>
      <w:r w:rsidRPr="004E59DA">
        <w:rPr>
          <w:i/>
          <w:color w:val="FF0000"/>
        </w:rPr>
        <w:t xml:space="preserve">CI · G / 100 = </w:t>
      </w:r>
      <w:r w:rsidRPr="004E59DA">
        <w:rPr>
          <w:b/>
          <w:color w:val="800000"/>
        </w:rPr>
        <w:t xml:space="preserve">99.72 · 0.01111 / 100 = </w:t>
      </w:r>
      <w:r w:rsidRPr="004E59DA">
        <w:rPr>
          <w:b/>
          <w:color w:val="008000"/>
        </w:rPr>
        <w:t>0.011078892</w:t>
      </w:r>
    </w:p>
    <w:p w14:paraId="285A55A5" w14:textId="77777777" w:rsidR="00C02135" w:rsidRPr="004E59DA" w:rsidRDefault="00C02135" w:rsidP="00C02135">
      <w:pPr>
        <w:rPr>
          <w:b/>
          <w:color w:val="008000"/>
        </w:rPr>
      </w:pPr>
    </w:p>
    <w:p w14:paraId="285A55A6" w14:textId="77777777" w:rsidR="00C02135" w:rsidRPr="004E59DA" w:rsidRDefault="00C02135" w:rsidP="00C02135">
      <w:pPr>
        <w:rPr>
          <w:b/>
          <w:i/>
          <w:color w:val="FF00FF"/>
        </w:rPr>
      </w:pPr>
      <w:r w:rsidRPr="004E59DA">
        <w:rPr>
          <w:b/>
          <w:i/>
          <w:color w:val="FF00FF"/>
        </w:rPr>
        <w:t>Примесь: 0333 Сероводород (</w:t>
      </w:r>
      <w:proofErr w:type="spellStart"/>
      <w:r w:rsidRPr="004E59DA">
        <w:rPr>
          <w:b/>
          <w:i/>
          <w:color w:val="FF00FF"/>
        </w:rPr>
        <w:t>Дигидросульфид</w:t>
      </w:r>
      <w:proofErr w:type="spellEnd"/>
      <w:r w:rsidRPr="004E59DA">
        <w:rPr>
          <w:b/>
          <w:i/>
          <w:color w:val="FF00FF"/>
        </w:rPr>
        <w:t>) (518)</w:t>
      </w:r>
    </w:p>
    <w:p w14:paraId="285A55A7" w14:textId="77777777" w:rsidR="00C02135" w:rsidRPr="004E59DA" w:rsidRDefault="00C02135" w:rsidP="00C02135">
      <w:pPr>
        <w:rPr>
          <w:b/>
          <w:i/>
          <w:color w:val="FF00FF"/>
        </w:rPr>
      </w:pPr>
    </w:p>
    <w:p w14:paraId="285A55A8" w14:textId="77777777" w:rsidR="00C02135" w:rsidRPr="004E59DA" w:rsidRDefault="00C02135" w:rsidP="00C02135">
      <w:pPr>
        <w:rPr>
          <w:b/>
          <w:color w:val="008000"/>
        </w:rPr>
      </w:pPr>
      <w:r w:rsidRPr="004E59DA">
        <w:rPr>
          <w:color w:val="000000"/>
          <w:sz w:val="22"/>
        </w:rPr>
        <w:t xml:space="preserve">Концентрация ЗВ в парах, % масс (Прил. 14), </w:t>
      </w:r>
      <w:r w:rsidRPr="004E59DA">
        <w:rPr>
          <w:b/>
          <w:i/>
          <w:color w:val="008080"/>
          <w:sz w:val="22"/>
        </w:rPr>
        <w:t xml:space="preserve">CI = </w:t>
      </w:r>
      <w:r w:rsidRPr="004E59DA">
        <w:rPr>
          <w:b/>
          <w:color w:val="008000"/>
        </w:rPr>
        <w:t>0.28</w:t>
      </w:r>
    </w:p>
    <w:p w14:paraId="285A55A9" w14:textId="77777777" w:rsidR="00C02135" w:rsidRPr="004E59DA" w:rsidRDefault="00C02135" w:rsidP="00C02135">
      <w:pPr>
        <w:rPr>
          <w:b/>
          <w:color w:val="008000"/>
        </w:rPr>
      </w:pPr>
      <w:r w:rsidRPr="004E59DA">
        <w:rPr>
          <w:color w:val="000000"/>
          <w:sz w:val="22"/>
        </w:rPr>
        <w:t xml:space="preserve">Валовый выброс, т/год (5.2.5), </w:t>
      </w:r>
      <w:r w:rsidRPr="004E59DA">
        <w:rPr>
          <w:b/>
          <w:i/>
          <w:color w:val="008080"/>
          <w:sz w:val="22"/>
        </w:rPr>
        <w:t xml:space="preserve">_M_ = </w:t>
      </w:r>
      <w:r w:rsidRPr="004E59DA">
        <w:rPr>
          <w:i/>
          <w:color w:val="FF0000"/>
        </w:rPr>
        <w:t xml:space="preserve">CI · M / 100 = </w:t>
      </w:r>
      <w:r w:rsidRPr="004E59DA">
        <w:rPr>
          <w:b/>
          <w:color w:val="800000"/>
        </w:rPr>
        <w:t xml:space="preserve">0.28 · 1.28 / 100 = </w:t>
      </w:r>
      <w:r w:rsidRPr="004E59DA">
        <w:rPr>
          <w:b/>
          <w:color w:val="008000"/>
        </w:rPr>
        <w:t>0.003584</w:t>
      </w:r>
    </w:p>
    <w:p w14:paraId="285A55AA" w14:textId="77777777" w:rsidR="00C02135" w:rsidRPr="004E59DA" w:rsidRDefault="00C02135" w:rsidP="00C02135">
      <w:pPr>
        <w:rPr>
          <w:b/>
          <w:color w:val="008000"/>
        </w:rPr>
      </w:pPr>
      <w:r w:rsidRPr="004E59DA">
        <w:rPr>
          <w:color w:val="000000"/>
          <w:sz w:val="22"/>
        </w:rPr>
        <w:t xml:space="preserve">Максимальный из разовых выброс, г/с (5.2.4), </w:t>
      </w:r>
      <w:r w:rsidRPr="004E59DA">
        <w:rPr>
          <w:b/>
          <w:i/>
          <w:color w:val="008080"/>
          <w:sz w:val="22"/>
        </w:rPr>
        <w:t xml:space="preserve">_G_ = </w:t>
      </w:r>
      <w:r w:rsidRPr="004E59DA">
        <w:rPr>
          <w:i/>
          <w:color w:val="FF0000"/>
        </w:rPr>
        <w:t xml:space="preserve">CI · G / 100 = </w:t>
      </w:r>
      <w:r w:rsidRPr="004E59DA">
        <w:rPr>
          <w:b/>
          <w:color w:val="800000"/>
        </w:rPr>
        <w:t xml:space="preserve">0.28 · 0.01111 / 100 = </w:t>
      </w:r>
      <w:r w:rsidRPr="004E59DA">
        <w:rPr>
          <w:b/>
          <w:color w:val="008000"/>
        </w:rPr>
        <w:t>0.000031108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25"/>
        <w:gridCol w:w="8107"/>
        <w:gridCol w:w="3152"/>
        <w:gridCol w:w="3376"/>
      </w:tblGrid>
      <w:tr w:rsidR="00C02135" w:rsidRPr="004E59DA" w14:paraId="285A55AF" w14:textId="77777777" w:rsidTr="006F607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5AB" w14:textId="77777777" w:rsidR="00C02135" w:rsidRPr="004E59DA" w:rsidRDefault="00C02135" w:rsidP="006F6070">
            <w:pPr>
              <w:jc w:val="center"/>
              <w:rPr>
                <w:b/>
                <w:i/>
                <w:color w:val="800080"/>
              </w:rPr>
            </w:pPr>
            <w:r w:rsidRPr="004E59DA">
              <w:rPr>
                <w:b/>
                <w:i/>
                <w:color w:val="800080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5AC" w14:textId="77777777" w:rsidR="00C02135" w:rsidRPr="004E59DA" w:rsidRDefault="00C02135" w:rsidP="006F6070">
            <w:pPr>
              <w:jc w:val="center"/>
              <w:rPr>
                <w:b/>
                <w:i/>
                <w:color w:val="800080"/>
              </w:rPr>
            </w:pPr>
            <w:r w:rsidRPr="004E59DA">
              <w:rPr>
                <w:b/>
                <w:i/>
                <w:color w:val="800080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5AD" w14:textId="77777777" w:rsidR="00C02135" w:rsidRPr="004E59DA" w:rsidRDefault="00C02135" w:rsidP="006F6070">
            <w:pPr>
              <w:jc w:val="center"/>
              <w:rPr>
                <w:b/>
                <w:i/>
                <w:color w:val="800080"/>
              </w:rPr>
            </w:pPr>
            <w:r w:rsidRPr="004E59DA">
              <w:rPr>
                <w:b/>
                <w:i/>
                <w:color w:val="800080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5AE" w14:textId="77777777" w:rsidR="00C02135" w:rsidRPr="004E59DA" w:rsidRDefault="00C02135" w:rsidP="006F6070">
            <w:pPr>
              <w:jc w:val="center"/>
              <w:rPr>
                <w:b/>
                <w:i/>
                <w:color w:val="800080"/>
              </w:rPr>
            </w:pPr>
            <w:r w:rsidRPr="004E59DA">
              <w:rPr>
                <w:b/>
                <w:i/>
                <w:color w:val="800080"/>
              </w:rPr>
              <w:t>Выброс т/год</w:t>
            </w:r>
          </w:p>
        </w:tc>
      </w:tr>
      <w:tr w:rsidR="00C02135" w:rsidRPr="004E59DA" w14:paraId="285A55B4" w14:textId="77777777" w:rsidTr="006F607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5B0" w14:textId="77777777" w:rsidR="00C02135" w:rsidRPr="004E59DA" w:rsidRDefault="00C02135" w:rsidP="006F6070">
            <w:pPr>
              <w:rPr>
                <w:color w:val="000000"/>
                <w:sz w:val="22"/>
              </w:rPr>
            </w:pPr>
            <w:r w:rsidRPr="004E59DA">
              <w:rPr>
                <w:color w:val="000000"/>
                <w:sz w:val="22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5B1" w14:textId="77777777" w:rsidR="00C02135" w:rsidRPr="004E59DA" w:rsidRDefault="00C02135" w:rsidP="006F6070">
            <w:pPr>
              <w:rPr>
                <w:color w:val="000000"/>
                <w:sz w:val="22"/>
              </w:rPr>
            </w:pPr>
            <w:r w:rsidRPr="004E59DA">
              <w:rPr>
                <w:color w:val="000000"/>
                <w:sz w:val="22"/>
              </w:rPr>
              <w:t>Сероводород (</w:t>
            </w:r>
            <w:proofErr w:type="spellStart"/>
            <w:r w:rsidRPr="004E59DA">
              <w:rPr>
                <w:color w:val="000000"/>
                <w:sz w:val="22"/>
              </w:rPr>
              <w:t>Дигидросульфид</w:t>
            </w:r>
            <w:proofErr w:type="spellEnd"/>
            <w:r w:rsidRPr="004E59DA">
              <w:rPr>
                <w:color w:val="000000"/>
                <w:sz w:val="22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5B2" w14:textId="77777777" w:rsidR="00C02135" w:rsidRPr="004E59DA" w:rsidRDefault="00C02135" w:rsidP="006F6070">
            <w:pPr>
              <w:jc w:val="right"/>
              <w:rPr>
                <w:color w:val="000000"/>
                <w:sz w:val="22"/>
              </w:rPr>
            </w:pPr>
            <w:r w:rsidRPr="004E59DA">
              <w:rPr>
                <w:color w:val="000000"/>
                <w:sz w:val="22"/>
              </w:rPr>
              <w:t>0.000031108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5B3" w14:textId="77777777" w:rsidR="00C02135" w:rsidRPr="004E59DA" w:rsidRDefault="00C02135" w:rsidP="006F6070">
            <w:pPr>
              <w:jc w:val="right"/>
              <w:rPr>
                <w:color w:val="000000"/>
                <w:sz w:val="22"/>
              </w:rPr>
            </w:pPr>
            <w:r w:rsidRPr="004E59DA">
              <w:rPr>
                <w:color w:val="000000"/>
                <w:sz w:val="22"/>
              </w:rPr>
              <w:t>0.0035878276</w:t>
            </w:r>
          </w:p>
        </w:tc>
      </w:tr>
      <w:tr w:rsidR="00C02135" w:rsidRPr="004E59DA" w14:paraId="285A55B9" w14:textId="77777777" w:rsidTr="006F607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5B5" w14:textId="77777777" w:rsidR="00C02135" w:rsidRPr="004E59DA" w:rsidRDefault="00C02135" w:rsidP="006F6070">
            <w:pPr>
              <w:rPr>
                <w:color w:val="000000"/>
                <w:sz w:val="22"/>
              </w:rPr>
            </w:pPr>
            <w:r w:rsidRPr="004E59DA">
              <w:rPr>
                <w:color w:val="000000"/>
                <w:sz w:val="22"/>
              </w:rPr>
              <w:t>2735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5B6" w14:textId="77777777" w:rsidR="00C02135" w:rsidRPr="004E59DA" w:rsidRDefault="00C02135" w:rsidP="006F6070">
            <w:pPr>
              <w:rPr>
                <w:color w:val="000000"/>
                <w:sz w:val="22"/>
              </w:rPr>
            </w:pPr>
            <w:r w:rsidRPr="004E59DA">
              <w:rPr>
                <w:color w:val="000000"/>
                <w:sz w:val="22"/>
              </w:rPr>
              <w:t>Масло минеральное нефтяное (веретенное, машинное, цилиндровое и др.) (716*)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5B7" w14:textId="77777777" w:rsidR="00C02135" w:rsidRPr="004E59DA" w:rsidRDefault="00C02135" w:rsidP="006F6070">
            <w:pPr>
              <w:jc w:val="right"/>
              <w:rPr>
                <w:color w:val="000000"/>
                <w:sz w:val="22"/>
              </w:rPr>
            </w:pPr>
            <w:r w:rsidRPr="004E59DA">
              <w:rPr>
                <w:color w:val="000000"/>
                <w:sz w:val="22"/>
              </w:rPr>
              <w:t>0.00556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5B8" w14:textId="77777777" w:rsidR="00C02135" w:rsidRPr="004E59DA" w:rsidRDefault="00C02135" w:rsidP="006F6070">
            <w:pPr>
              <w:jc w:val="right"/>
              <w:rPr>
                <w:color w:val="000000"/>
                <w:sz w:val="22"/>
              </w:rPr>
            </w:pPr>
            <w:r w:rsidRPr="004E59DA">
              <w:rPr>
                <w:color w:val="000000"/>
                <w:sz w:val="22"/>
              </w:rPr>
              <w:t>0.6401242</w:t>
            </w:r>
          </w:p>
        </w:tc>
      </w:tr>
      <w:tr w:rsidR="00C02135" w:rsidRPr="004E59DA" w14:paraId="285A55BE" w14:textId="77777777" w:rsidTr="006F6070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5BA" w14:textId="77777777" w:rsidR="00C02135" w:rsidRPr="004E59DA" w:rsidRDefault="00C02135" w:rsidP="006F6070">
            <w:pPr>
              <w:rPr>
                <w:color w:val="000000"/>
                <w:sz w:val="22"/>
              </w:rPr>
            </w:pPr>
            <w:r w:rsidRPr="004E59DA">
              <w:rPr>
                <w:color w:val="000000"/>
                <w:sz w:val="22"/>
              </w:rPr>
              <w:t>2754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5BB" w14:textId="77777777" w:rsidR="00C02135" w:rsidRPr="004E59DA" w:rsidRDefault="00C02135" w:rsidP="006F6070">
            <w:pPr>
              <w:rPr>
                <w:color w:val="000000"/>
                <w:sz w:val="22"/>
              </w:rPr>
            </w:pPr>
            <w:r w:rsidRPr="004E59DA">
              <w:rPr>
                <w:color w:val="000000"/>
                <w:sz w:val="22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5BC" w14:textId="77777777" w:rsidR="00C02135" w:rsidRPr="004E59DA" w:rsidRDefault="00C02135" w:rsidP="006F6070">
            <w:pPr>
              <w:jc w:val="right"/>
              <w:rPr>
                <w:color w:val="000000"/>
                <w:sz w:val="22"/>
              </w:rPr>
            </w:pPr>
            <w:r w:rsidRPr="004E59DA">
              <w:rPr>
                <w:color w:val="000000"/>
                <w:sz w:val="22"/>
              </w:rPr>
              <w:t>0.011078892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5BD" w14:textId="77777777" w:rsidR="00C02135" w:rsidRPr="004E59DA" w:rsidRDefault="00C02135" w:rsidP="006F6070">
            <w:pPr>
              <w:jc w:val="right"/>
              <w:rPr>
                <w:color w:val="000000"/>
                <w:sz w:val="22"/>
              </w:rPr>
            </w:pPr>
            <w:r w:rsidRPr="004E59DA">
              <w:rPr>
                <w:color w:val="000000"/>
                <w:sz w:val="22"/>
              </w:rPr>
              <w:t>1.2777791724</w:t>
            </w:r>
          </w:p>
        </w:tc>
      </w:tr>
    </w:tbl>
    <w:p w14:paraId="285A55BF" w14:textId="77777777" w:rsidR="00C02135" w:rsidRPr="004E59DA" w:rsidRDefault="00C02135" w:rsidP="00C02135">
      <w:pPr>
        <w:rPr>
          <w:color w:val="000000"/>
          <w:sz w:val="22"/>
        </w:rPr>
      </w:pPr>
    </w:p>
    <w:p w14:paraId="285A55C0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Источник загрязнения: 0007, Организованный источник</w:t>
      </w:r>
    </w:p>
    <w:p w14:paraId="285A55C1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Источник выделения: 0007 14, Склад аммиачной селитры.</w:t>
      </w:r>
      <w:r w:rsidR="009E149B" w:rsidRPr="00993B79">
        <w:rPr>
          <w:color w:val="000000"/>
          <w:sz w:val="22"/>
        </w:rPr>
        <w:t xml:space="preserve"> </w:t>
      </w:r>
      <w:r w:rsidRPr="00993B79">
        <w:rPr>
          <w:color w:val="000000"/>
          <w:sz w:val="22"/>
        </w:rPr>
        <w:t>Узел загрузки в приемный бункер для СЗМ.(Аспирационная система А1с)</w:t>
      </w:r>
    </w:p>
    <w:p w14:paraId="285A55C2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Список литературы:</w:t>
      </w:r>
    </w:p>
    <w:p w14:paraId="285A55C3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285A55C4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285A55C5" w14:textId="77777777" w:rsidR="00602AB1" w:rsidRPr="00993B79" w:rsidRDefault="00602AB1" w:rsidP="00602AB1">
      <w:pPr>
        <w:rPr>
          <w:color w:val="000000"/>
          <w:sz w:val="22"/>
        </w:rPr>
      </w:pPr>
    </w:p>
    <w:p w14:paraId="285A55C6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lastRenderedPageBreak/>
        <w:t xml:space="preserve">Коэффициент гравитационного осаждения твердых компонентов, п.2.3, </w:t>
      </w:r>
      <w:r w:rsidRPr="00993B79">
        <w:rPr>
          <w:b/>
          <w:i/>
          <w:color w:val="008080"/>
          <w:sz w:val="22"/>
        </w:rPr>
        <w:t xml:space="preserve">KOC = </w:t>
      </w:r>
      <w:r w:rsidRPr="00993B79">
        <w:rPr>
          <w:b/>
          <w:color w:val="008000"/>
        </w:rPr>
        <w:t>0.4</w:t>
      </w:r>
    </w:p>
    <w:p w14:paraId="285A55C7" w14:textId="77777777" w:rsidR="00602AB1" w:rsidRPr="00993B79" w:rsidRDefault="00602AB1" w:rsidP="00602AB1">
      <w:pPr>
        <w:rPr>
          <w:b/>
          <w:color w:val="008000"/>
        </w:rPr>
      </w:pPr>
    </w:p>
    <w:p w14:paraId="285A55C8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285A55C9" w14:textId="77777777" w:rsidR="00602AB1" w:rsidRPr="00993B79" w:rsidRDefault="00602AB1" w:rsidP="00602AB1">
      <w:pPr>
        <w:rPr>
          <w:color w:val="000000"/>
          <w:sz w:val="22"/>
        </w:rPr>
      </w:pPr>
    </w:p>
    <w:p w14:paraId="285A55CA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п.3.1.Погрузочно-разгрузочные работы, пересыпки пылящих материалов</w:t>
      </w:r>
    </w:p>
    <w:p w14:paraId="285A55CB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 xml:space="preserve">Материал: </w:t>
      </w:r>
      <w:r w:rsidR="001B268E" w:rsidRPr="00993B79">
        <w:rPr>
          <w:color w:val="000000"/>
          <w:sz w:val="22"/>
        </w:rPr>
        <w:t>Аммиачная селитра</w:t>
      </w:r>
    </w:p>
    <w:p w14:paraId="285A55CC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Весовая доля пылевой фракции в материале (табл.3.1.1), </w:t>
      </w:r>
      <w:r w:rsidRPr="00993B79">
        <w:rPr>
          <w:b/>
          <w:i/>
          <w:color w:val="008080"/>
          <w:sz w:val="22"/>
        </w:rPr>
        <w:t xml:space="preserve">K1 = </w:t>
      </w:r>
      <w:r w:rsidRPr="00993B79">
        <w:rPr>
          <w:b/>
          <w:color w:val="008000"/>
        </w:rPr>
        <w:t>0.04</w:t>
      </w:r>
    </w:p>
    <w:p w14:paraId="285A55CD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Доля пыли, переходящей в аэрозоль (табл.3.1.1), </w:t>
      </w:r>
      <w:r w:rsidRPr="00993B79">
        <w:rPr>
          <w:b/>
          <w:i/>
          <w:color w:val="008080"/>
          <w:sz w:val="22"/>
        </w:rPr>
        <w:t xml:space="preserve">K2 = </w:t>
      </w:r>
      <w:r w:rsidRPr="00993B79">
        <w:rPr>
          <w:b/>
          <w:color w:val="008000"/>
        </w:rPr>
        <w:t>0.02</w:t>
      </w:r>
    </w:p>
    <w:p w14:paraId="285A55CE" w14:textId="77777777" w:rsidR="00602AB1" w:rsidRPr="00993B79" w:rsidRDefault="00602AB1" w:rsidP="00602AB1">
      <w:pPr>
        <w:rPr>
          <w:b/>
          <w:color w:val="008000"/>
        </w:rPr>
      </w:pPr>
    </w:p>
    <w:p w14:paraId="285A55CF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 xml:space="preserve">Примесь: </w:t>
      </w:r>
      <w:r w:rsidR="001B268E" w:rsidRPr="00993B79">
        <w:rPr>
          <w:b/>
          <w:i/>
          <w:color w:val="FF00FF"/>
        </w:rPr>
        <w:t>0305</w:t>
      </w:r>
      <w:r w:rsidR="001B268E" w:rsidRPr="00993B79">
        <w:rPr>
          <w:b/>
          <w:i/>
          <w:color w:val="FF00FF"/>
        </w:rPr>
        <w:tab/>
        <w:t>Аммоний нитрат (Аммиачная селитра) (35)</w:t>
      </w:r>
    </w:p>
    <w:p w14:paraId="285A55D0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Степень открытости: с 1-й стороны</w:t>
      </w:r>
    </w:p>
    <w:p w14:paraId="285A55D1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993B79">
        <w:rPr>
          <w:b/>
          <w:i/>
          <w:color w:val="008080"/>
          <w:sz w:val="22"/>
        </w:rPr>
        <w:t xml:space="preserve">K4 = </w:t>
      </w:r>
      <w:r w:rsidRPr="00993B79">
        <w:rPr>
          <w:b/>
          <w:color w:val="008000"/>
        </w:rPr>
        <w:t>0.1</w:t>
      </w:r>
    </w:p>
    <w:p w14:paraId="285A55D2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Скорость ветра (среднегодовая), м/с, </w:t>
      </w:r>
      <w:r w:rsidRPr="00993B79">
        <w:rPr>
          <w:b/>
          <w:i/>
          <w:color w:val="008080"/>
          <w:sz w:val="22"/>
        </w:rPr>
        <w:t xml:space="preserve">G3SR = </w:t>
      </w:r>
      <w:r w:rsidRPr="00993B79">
        <w:rPr>
          <w:b/>
          <w:color w:val="008000"/>
        </w:rPr>
        <w:t>2.6</w:t>
      </w:r>
    </w:p>
    <w:p w14:paraId="285A55D3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Коэфф</w:t>
      </w:r>
      <w:proofErr w:type="spellEnd"/>
      <w:r w:rsidRPr="00993B79">
        <w:rPr>
          <w:color w:val="000000"/>
          <w:sz w:val="22"/>
        </w:rPr>
        <w:t xml:space="preserve">., учитывающий среднегодовую скорость ветра (табл.3.1.2), </w:t>
      </w:r>
      <w:r w:rsidRPr="00993B79">
        <w:rPr>
          <w:b/>
          <w:i/>
          <w:color w:val="008080"/>
          <w:sz w:val="22"/>
        </w:rPr>
        <w:t xml:space="preserve">K3SR = </w:t>
      </w:r>
      <w:r w:rsidRPr="00993B79">
        <w:rPr>
          <w:b/>
          <w:color w:val="008000"/>
        </w:rPr>
        <w:t>1.2</w:t>
      </w:r>
    </w:p>
    <w:p w14:paraId="285A55D4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Скорость ветра (максимальная), м/c, </w:t>
      </w:r>
      <w:r w:rsidRPr="00993B79">
        <w:rPr>
          <w:b/>
          <w:i/>
          <w:color w:val="008080"/>
          <w:sz w:val="22"/>
        </w:rPr>
        <w:t xml:space="preserve">G3 = </w:t>
      </w:r>
      <w:r w:rsidRPr="00993B79">
        <w:rPr>
          <w:b/>
          <w:color w:val="008000"/>
        </w:rPr>
        <w:t>6</w:t>
      </w:r>
    </w:p>
    <w:p w14:paraId="285A55D5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Коэфф</w:t>
      </w:r>
      <w:proofErr w:type="spellEnd"/>
      <w:r w:rsidRPr="00993B79">
        <w:rPr>
          <w:color w:val="000000"/>
          <w:sz w:val="22"/>
        </w:rPr>
        <w:t xml:space="preserve">., учитывающий максимальную скорость ветра (табл.3.1.2), </w:t>
      </w:r>
      <w:r w:rsidRPr="00993B79">
        <w:rPr>
          <w:b/>
          <w:i/>
          <w:color w:val="008080"/>
          <w:sz w:val="22"/>
        </w:rPr>
        <w:t xml:space="preserve">K3 = </w:t>
      </w:r>
      <w:r w:rsidRPr="00993B79">
        <w:rPr>
          <w:b/>
          <w:color w:val="008000"/>
        </w:rPr>
        <w:t>1.4</w:t>
      </w:r>
    </w:p>
    <w:p w14:paraId="285A55D6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Влажность материала, %, </w:t>
      </w:r>
      <w:r w:rsidRPr="00993B79">
        <w:rPr>
          <w:b/>
          <w:i/>
          <w:color w:val="008080"/>
          <w:sz w:val="22"/>
        </w:rPr>
        <w:t xml:space="preserve">VL = </w:t>
      </w:r>
      <w:r w:rsidRPr="00993B79">
        <w:rPr>
          <w:b/>
          <w:color w:val="008000"/>
        </w:rPr>
        <w:t>0.5</w:t>
      </w:r>
    </w:p>
    <w:p w14:paraId="285A55D7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Коэфф</w:t>
      </w:r>
      <w:proofErr w:type="spellEnd"/>
      <w:r w:rsidRPr="00993B79">
        <w:rPr>
          <w:color w:val="000000"/>
          <w:sz w:val="22"/>
        </w:rPr>
        <w:t xml:space="preserve">., учитывающий влажность материала (табл.3.1.4), </w:t>
      </w:r>
      <w:r w:rsidRPr="00993B79">
        <w:rPr>
          <w:b/>
          <w:i/>
          <w:color w:val="008080"/>
          <w:sz w:val="22"/>
        </w:rPr>
        <w:t xml:space="preserve">K5 = </w:t>
      </w:r>
      <w:r w:rsidRPr="00993B79">
        <w:rPr>
          <w:b/>
          <w:color w:val="008000"/>
        </w:rPr>
        <w:t>1</w:t>
      </w:r>
    </w:p>
    <w:p w14:paraId="285A55D8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Размер куска материала, мм, </w:t>
      </w:r>
      <w:r w:rsidRPr="00993B79">
        <w:rPr>
          <w:b/>
          <w:i/>
          <w:color w:val="008080"/>
          <w:sz w:val="22"/>
        </w:rPr>
        <w:t xml:space="preserve">G7 = </w:t>
      </w:r>
      <w:r w:rsidRPr="00993B79">
        <w:rPr>
          <w:b/>
          <w:color w:val="008000"/>
        </w:rPr>
        <w:t>10</w:t>
      </w:r>
    </w:p>
    <w:p w14:paraId="285A55D9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993B79">
        <w:rPr>
          <w:b/>
          <w:i/>
          <w:color w:val="008080"/>
          <w:sz w:val="22"/>
        </w:rPr>
        <w:t xml:space="preserve">K7 = </w:t>
      </w:r>
      <w:r w:rsidRPr="00993B79">
        <w:rPr>
          <w:b/>
          <w:color w:val="008000"/>
        </w:rPr>
        <w:t>0.5</w:t>
      </w:r>
    </w:p>
    <w:p w14:paraId="285A55DA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Высота падения материала, м, </w:t>
      </w:r>
      <w:r w:rsidRPr="00993B79">
        <w:rPr>
          <w:b/>
          <w:i/>
          <w:color w:val="008080"/>
          <w:sz w:val="22"/>
        </w:rPr>
        <w:t xml:space="preserve">GB = </w:t>
      </w:r>
      <w:r w:rsidRPr="00993B79">
        <w:rPr>
          <w:b/>
          <w:color w:val="008000"/>
        </w:rPr>
        <w:t>2</w:t>
      </w:r>
    </w:p>
    <w:p w14:paraId="285A55DB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Коэффициент, учитывающий высоту падения материала (табл.3.1.7), </w:t>
      </w:r>
      <w:r w:rsidRPr="00993B79">
        <w:rPr>
          <w:b/>
          <w:i/>
          <w:color w:val="008080"/>
          <w:sz w:val="22"/>
        </w:rPr>
        <w:t xml:space="preserve">B = </w:t>
      </w:r>
      <w:r w:rsidRPr="00993B79">
        <w:rPr>
          <w:b/>
          <w:color w:val="008000"/>
        </w:rPr>
        <w:t>0.7</w:t>
      </w:r>
    </w:p>
    <w:p w14:paraId="285A55DC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Суммарное количество перерабатываемого материала, т/час, </w:t>
      </w:r>
      <w:r w:rsidRPr="00993B79">
        <w:rPr>
          <w:b/>
          <w:i/>
          <w:color w:val="008080"/>
          <w:sz w:val="22"/>
        </w:rPr>
        <w:t xml:space="preserve">GMAX = </w:t>
      </w:r>
      <w:r w:rsidRPr="00993B79">
        <w:rPr>
          <w:b/>
          <w:color w:val="008000"/>
        </w:rPr>
        <w:t>6</w:t>
      </w:r>
    </w:p>
    <w:p w14:paraId="285A55DD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Суммарное количество перерабатываемого материала, т/год, </w:t>
      </w:r>
      <w:r w:rsidRPr="00993B79">
        <w:rPr>
          <w:b/>
          <w:i/>
          <w:color w:val="008080"/>
          <w:sz w:val="22"/>
        </w:rPr>
        <w:t xml:space="preserve">GGOD = </w:t>
      </w:r>
      <w:r w:rsidRPr="00993B79">
        <w:rPr>
          <w:b/>
          <w:color w:val="008000"/>
        </w:rPr>
        <w:t>4200</w:t>
      </w:r>
    </w:p>
    <w:p w14:paraId="285A55DE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993B79">
        <w:rPr>
          <w:b/>
          <w:i/>
          <w:color w:val="008080"/>
          <w:sz w:val="22"/>
        </w:rPr>
        <w:t xml:space="preserve">NJ = </w:t>
      </w:r>
      <w:r w:rsidRPr="00993B79">
        <w:rPr>
          <w:b/>
          <w:color w:val="008000"/>
        </w:rPr>
        <w:t>0.9</w:t>
      </w:r>
    </w:p>
    <w:p w14:paraId="285A55DF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Вид работ: Разгрузка</w:t>
      </w:r>
    </w:p>
    <w:p w14:paraId="285A55E0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выброс, г/с (3.1.1), </w:t>
      </w:r>
      <w:r w:rsidRPr="00993B79">
        <w:rPr>
          <w:b/>
          <w:i/>
          <w:color w:val="008080"/>
          <w:sz w:val="22"/>
        </w:rPr>
        <w:t xml:space="preserve">GC = </w:t>
      </w:r>
      <w:r w:rsidRPr="00993B79">
        <w:rPr>
          <w:i/>
          <w:color w:val="FF0000"/>
        </w:rPr>
        <w:t>K1 · K2 · K3 · K4 · K5 · K7 · K8 · K9 · KE · B · GMAX · 10</w:t>
      </w:r>
      <w:r w:rsidRPr="00993B79">
        <w:rPr>
          <w:i/>
          <w:color w:val="FF0000"/>
          <w:vertAlign w:val="superscript"/>
        </w:rPr>
        <w:t>6</w:t>
      </w:r>
      <w:r w:rsidRPr="00993B79">
        <w:rPr>
          <w:i/>
          <w:color w:val="FF0000"/>
        </w:rPr>
        <w:t xml:space="preserve"> / 3600 · (1-NJ) = </w:t>
      </w:r>
      <w:r w:rsidRPr="00993B79">
        <w:rPr>
          <w:b/>
          <w:color w:val="800000"/>
        </w:rPr>
        <w:t>0.04 · 0.02 · 1.4 · 0.1 · 1 · 0.5 · 1 · 1 · 1 · 0.7 · 6 · 10</w:t>
      </w:r>
      <w:r w:rsidRPr="00993B79">
        <w:rPr>
          <w:b/>
          <w:color w:val="800000"/>
          <w:vertAlign w:val="superscript"/>
        </w:rPr>
        <w:t>6</w:t>
      </w:r>
      <w:r w:rsidRPr="00993B79">
        <w:rPr>
          <w:b/>
          <w:color w:val="800000"/>
        </w:rPr>
        <w:t xml:space="preserve"> / 3600 · (</w:t>
      </w:r>
      <w:proofErr w:type="gramStart"/>
      <w:r w:rsidRPr="00993B79">
        <w:rPr>
          <w:b/>
          <w:color w:val="800000"/>
        </w:rPr>
        <w:t>1-0</w:t>
      </w:r>
      <w:proofErr w:type="gramEnd"/>
      <w:r w:rsidRPr="00993B79">
        <w:rPr>
          <w:b/>
          <w:color w:val="800000"/>
        </w:rPr>
        <w:t xml:space="preserve">.9) = </w:t>
      </w:r>
      <w:r w:rsidRPr="00993B79">
        <w:rPr>
          <w:b/>
          <w:color w:val="008000"/>
        </w:rPr>
        <w:t>0.00653</w:t>
      </w:r>
    </w:p>
    <w:p w14:paraId="285A55E1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выброс, т/год (3.1.2), </w:t>
      </w:r>
      <w:r w:rsidRPr="00993B79">
        <w:rPr>
          <w:b/>
          <w:i/>
          <w:color w:val="008080"/>
          <w:sz w:val="22"/>
        </w:rPr>
        <w:t xml:space="preserve">MC = </w:t>
      </w:r>
      <w:r w:rsidRPr="00993B79">
        <w:rPr>
          <w:i/>
          <w:color w:val="FF0000"/>
        </w:rPr>
        <w:t xml:space="preserve">K1 · K2 · K3SR · K4 · K5 · K7 · K8 · K9 · KE · B · GGOD · (1-NJ) = </w:t>
      </w:r>
      <w:r w:rsidRPr="00993B79">
        <w:rPr>
          <w:b/>
          <w:color w:val="800000"/>
        </w:rPr>
        <w:t xml:space="preserve">0.04 · 0.02 · 1.2 · 0.1 · 1 · 0.5 · 1 · 1 · 1 · 0.7 · 4200 · (1-0.9) = </w:t>
      </w:r>
      <w:r w:rsidRPr="00993B79">
        <w:rPr>
          <w:b/>
          <w:color w:val="008000"/>
        </w:rPr>
        <w:t>0.0141</w:t>
      </w:r>
    </w:p>
    <w:p w14:paraId="285A55E2" w14:textId="77777777" w:rsidR="00602AB1" w:rsidRPr="00993B79" w:rsidRDefault="00602AB1" w:rsidP="00602AB1">
      <w:pPr>
        <w:rPr>
          <w:color w:val="000000"/>
          <w:sz w:val="22"/>
        </w:rPr>
      </w:pPr>
    </w:p>
    <w:p w14:paraId="285A55E3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выброс, г/с (3.2.1), </w:t>
      </w:r>
      <w:r w:rsidRPr="00993B79">
        <w:rPr>
          <w:b/>
          <w:i/>
          <w:color w:val="008080"/>
          <w:sz w:val="22"/>
        </w:rPr>
        <w:t xml:space="preserve">G = </w:t>
      </w:r>
      <w:r w:rsidRPr="00993B79">
        <w:rPr>
          <w:i/>
          <w:color w:val="FF0000"/>
        </w:rPr>
        <w:t>MAX(</w:t>
      </w:r>
      <w:proofErr w:type="gramStart"/>
      <w:r w:rsidRPr="00993B79">
        <w:rPr>
          <w:i/>
          <w:color w:val="FF0000"/>
        </w:rPr>
        <w:t>G,GC</w:t>
      </w:r>
      <w:proofErr w:type="gramEnd"/>
      <w:r w:rsidRPr="00993B79">
        <w:rPr>
          <w:i/>
          <w:color w:val="FF0000"/>
        </w:rPr>
        <w:t xml:space="preserve">) = </w:t>
      </w:r>
      <w:r w:rsidRPr="00993B79">
        <w:rPr>
          <w:b/>
          <w:color w:val="008000"/>
        </w:rPr>
        <w:t>0.00653</w:t>
      </w:r>
    </w:p>
    <w:p w14:paraId="285A55E4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Сумма выбросов, т/год (3.2.4), </w:t>
      </w:r>
      <w:r w:rsidRPr="00993B79">
        <w:rPr>
          <w:b/>
          <w:i/>
          <w:color w:val="008080"/>
          <w:sz w:val="22"/>
        </w:rPr>
        <w:t xml:space="preserve">M = </w:t>
      </w:r>
      <w:r w:rsidRPr="00993B79">
        <w:rPr>
          <w:i/>
          <w:color w:val="FF0000"/>
        </w:rPr>
        <w:t xml:space="preserve">M + MC = </w:t>
      </w:r>
      <w:r w:rsidRPr="00993B79">
        <w:rPr>
          <w:b/>
          <w:color w:val="800000"/>
        </w:rPr>
        <w:t xml:space="preserve">0 + 0.0141 = </w:t>
      </w:r>
      <w:r w:rsidRPr="00993B79">
        <w:rPr>
          <w:b/>
          <w:color w:val="008000"/>
        </w:rPr>
        <w:t>0.0141</w:t>
      </w:r>
    </w:p>
    <w:p w14:paraId="285A55E5" w14:textId="77777777" w:rsidR="00602AB1" w:rsidRPr="00993B79" w:rsidRDefault="00602AB1" w:rsidP="00602AB1">
      <w:pPr>
        <w:rPr>
          <w:b/>
          <w:color w:val="008000"/>
        </w:rPr>
      </w:pPr>
    </w:p>
    <w:p w14:paraId="285A55E6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С учетом коэффициента гравитационного осаждения</w:t>
      </w:r>
    </w:p>
    <w:p w14:paraId="285A55E7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выброс, т/год, </w:t>
      </w:r>
      <w:r w:rsidRPr="00993B79">
        <w:rPr>
          <w:b/>
          <w:i/>
          <w:color w:val="008080"/>
          <w:sz w:val="22"/>
        </w:rPr>
        <w:t xml:space="preserve">M = </w:t>
      </w:r>
      <w:r w:rsidRPr="00993B79">
        <w:rPr>
          <w:i/>
          <w:color w:val="FF0000"/>
        </w:rPr>
        <w:t xml:space="preserve">KOC · M = </w:t>
      </w:r>
      <w:r w:rsidRPr="00993B79">
        <w:rPr>
          <w:b/>
          <w:color w:val="800000"/>
        </w:rPr>
        <w:t xml:space="preserve">0.4 · 0.0141 = </w:t>
      </w:r>
      <w:r w:rsidRPr="00993B79">
        <w:rPr>
          <w:b/>
          <w:color w:val="008000"/>
        </w:rPr>
        <w:t>0.00564</w:t>
      </w:r>
    </w:p>
    <w:p w14:paraId="285A55E8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lastRenderedPageBreak/>
        <w:t xml:space="preserve">Максимальный разовый выброс, </w:t>
      </w:r>
      <w:r w:rsidRPr="00993B79">
        <w:rPr>
          <w:b/>
          <w:i/>
          <w:color w:val="008080"/>
          <w:sz w:val="22"/>
        </w:rPr>
        <w:t xml:space="preserve">G = </w:t>
      </w:r>
      <w:r w:rsidRPr="00993B79">
        <w:rPr>
          <w:i/>
          <w:color w:val="FF0000"/>
        </w:rPr>
        <w:t xml:space="preserve">KOC · G = </w:t>
      </w:r>
      <w:r w:rsidRPr="00993B79">
        <w:rPr>
          <w:b/>
          <w:color w:val="800000"/>
        </w:rPr>
        <w:t xml:space="preserve">0.4 · 0.00653 = </w:t>
      </w:r>
      <w:r w:rsidRPr="00993B79">
        <w:rPr>
          <w:b/>
          <w:color w:val="008000"/>
        </w:rPr>
        <w:t>0.00261</w:t>
      </w:r>
    </w:p>
    <w:p w14:paraId="285A55E9" w14:textId="77777777" w:rsidR="00602AB1" w:rsidRPr="00993B79" w:rsidRDefault="00602AB1" w:rsidP="00602AB1">
      <w:pPr>
        <w:rPr>
          <w:b/>
          <w:i/>
          <w:color w:val="800080"/>
        </w:rPr>
      </w:pPr>
      <w:r w:rsidRPr="00993B79">
        <w:rPr>
          <w:b/>
          <w:i/>
          <w:color w:val="800080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25"/>
        <w:gridCol w:w="8107"/>
        <w:gridCol w:w="3152"/>
        <w:gridCol w:w="3376"/>
      </w:tblGrid>
      <w:tr w:rsidR="00602AB1" w:rsidRPr="00993B79" w14:paraId="285A55EE" w14:textId="77777777" w:rsidTr="001B26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5EA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Код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5EB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5EC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5ED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Выброс т/год</w:t>
            </w:r>
          </w:p>
        </w:tc>
      </w:tr>
      <w:tr w:rsidR="001B268E" w:rsidRPr="00993B79" w14:paraId="285A55F3" w14:textId="77777777" w:rsidTr="001B26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5EF" w14:textId="77777777" w:rsidR="001B268E" w:rsidRPr="00993B79" w:rsidRDefault="001B268E" w:rsidP="00541F84">
            <w:pPr>
              <w:jc w:val="right"/>
              <w:rPr>
                <w:sz w:val="20"/>
                <w:szCs w:val="20"/>
              </w:rPr>
            </w:pPr>
            <w:r w:rsidRPr="00993B79">
              <w:rPr>
                <w:sz w:val="20"/>
                <w:szCs w:val="20"/>
              </w:rPr>
              <w:t>0305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5F0" w14:textId="77777777" w:rsidR="001B268E" w:rsidRPr="00993B79" w:rsidRDefault="001B268E" w:rsidP="00541F84">
            <w:pPr>
              <w:rPr>
                <w:sz w:val="20"/>
                <w:szCs w:val="20"/>
              </w:rPr>
            </w:pPr>
            <w:r w:rsidRPr="00993B79">
              <w:rPr>
                <w:sz w:val="20"/>
                <w:szCs w:val="20"/>
              </w:rPr>
              <w:t>Аммоний нитрат (Аммиачная селитра) (35)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5F1" w14:textId="77777777" w:rsidR="001B268E" w:rsidRPr="00993B79" w:rsidRDefault="001B268E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0.00261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5F2" w14:textId="77777777" w:rsidR="001B268E" w:rsidRPr="00993B79" w:rsidRDefault="001B268E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0.00564</w:t>
            </w:r>
          </w:p>
        </w:tc>
      </w:tr>
    </w:tbl>
    <w:p w14:paraId="285A55F4" w14:textId="77777777" w:rsidR="00602AB1" w:rsidRPr="00993B79" w:rsidRDefault="00602AB1" w:rsidP="00602AB1">
      <w:pPr>
        <w:rPr>
          <w:color w:val="000000"/>
          <w:sz w:val="22"/>
        </w:rPr>
      </w:pPr>
    </w:p>
    <w:p w14:paraId="285A55F5" w14:textId="77777777" w:rsidR="00602AB1" w:rsidRPr="00993B79" w:rsidRDefault="00602AB1" w:rsidP="00602AB1">
      <w:pPr>
        <w:rPr>
          <w:color w:val="000000"/>
          <w:sz w:val="22"/>
        </w:rPr>
      </w:pPr>
    </w:p>
    <w:p w14:paraId="285A55F6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Источник загрязнения: 0008, Организованный источник</w:t>
      </w:r>
    </w:p>
    <w:p w14:paraId="285A55F7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Источник выделения: 0008 16, Боксы для стоянки СЗМ</w:t>
      </w:r>
    </w:p>
    <w:p w14:paraId="285A55F8" w14:textId="77777777" w:rsidR="00602AB1" w:rsidRPr="00993B79" w:rsidRDefault="00602AB1" w:rsidP="00602AB1">
      <w:pPr>
        <w:rPr>
          <w:color w:val="000000"/>
          <w:sz w:val="22"/>
        </w:rPr>
      </w:pPr>
    </w:p>
    <w:p w14:paraId="285A55F9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Список литературы:</w:t>
      </w:r>
    </w:p>
    <w:p w14:paraId="285A55FA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1. Методика расчета выбросов загрязняющих веществ от автотранспортных предприятий (раздел 3) Приложение №3 к Приказу Министра охраны окружающей среды Республики Казахстан от 18.04.2008 №100-п</w:t>
      </w:r>
    </w:p>
    <w:p w14:paraId="285A55FB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2. Методика расчета выбросов загрязняющих веществ от предприятий дорожно-строительной  отрасли (раздел 4)</w:t>
      </w:r>
    </w:p>
    <w:p w14:paraId="285A55FC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Приложение №12 к Приказу Министра охраны окружающей среды Республики Казахстан от 18.04.2008 №100-п</w:t>
      </w:r>
    </w:p>
    <w:p w14:paraId="285A55FD" w14:textId="77777777" w:rsidR="00602AB1" w:rsidRPr="00993B79" w:rsidRDefault="00602AB1" w:rsidP="00602AB1">
      <w:pPr>
        <w:rPr>
          <w:color w:val="000000"/>
          <w:sz w:val="22"/>
        </w:rPr>
      </w:pPr>
    </w:p>
    <w:p w14:paraId="285A55FE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РАСЧЕТ ВЫБРОСОВ ЗАГРЯЗНЯЮЩИХ ВЕЩЕСТВ</w:t>
      </w:r>
    </w:p>
    <w:p w14:paraId="285A55FF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ОТ СТОЯНОК АВТОМОБИЛЕЙ</w:t>
      </w:r>
    </w:p>
    <w:p w14:paraId="285A5600" w14:textId="77777777" w:rsidR="00602AB1" w:rsidRPr="00993B79" w:rsidRDefault="00602AB1" w:rsidP="00602AB1">
      <w:pPr>
        <w:rPr>
          <w:color w:val="000000"/>
          <w:sz w:val="22"/>
        </w:rPr>
      </w:pPr>
    </w:p>
    <w:p w14:paraId="285A5601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Стоянка: Расчетная схема 1. Обособленная, имеющая непосредственный выезд на дорогу общего пользования</w:t>
      </w:r>
    </w:p>
    <w:p w14:paraId="285A5602" w14:textId="77777777" w:rsidR="00602AB1" w:rsidRPr="00993B79" w:rsidRDefault="00602AB1" w:rsidP="00602AB1">
      <w:pPr>
        <w:rPr>
          <w:color w:val="000000"/>
          <w:sz w:val="22"/>
        </w:rPr>
      </w:pPr>
    </w:p>
    <w:p w14:paraId="285A5603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Условия хранения: Открытая или закрытая не отапливаемая стоянка без средств подогрева</w:t>
      </w:r>
    </w:p>
    <w:p w14:paraId="285A5604" w14:textId="77777777" w:rsidR="00602AB1" w:rsidRPr="00993B79" w:rsidRDefault="00602AB1" w:rsidP="00602AB1">
      <w:pPr>
        <w:rPr>
          <w:color w:val="000000"/>
          <w:sz w:val="22"/>
        </w:rPr>
      </w:pPr>
    </w:p>
    <w:p w14:paraId="285A5605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______________________________________________________________________</w:t>
      </w:r>
    </w:p>
    <w:p w14:paraId="285A5606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Расчетный период: Переходный период (t&gt;-5 и t&lt;5)</w:t>
      </w:r>
    </w:p>
    <w:p w14:paraId="285A5607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______________________________________________________________________</w:t>
      </w:r>
    </w:p>
    <w:p w14:paraId="285A5608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Температура воздуха за расчетный период, град. С, </w:t>
      </w:r>
      <w:r w:rsidRPr="00993B79">
        <w:rPr>
          <w:b/>
          <w:i/>
          <w:color w:val="008080"/>
          <w:sz w:val="22"/>
        </w:rPr>
        <w:t xml:space="preserve">T = </w:t>
      </w:r>
      <w:r w:rsidRPr="00993B79">
        <w:rPr>
          <w:b/>
          <w:color w:val="008000"/>
        </w:rPr>
        <w:t>22</w:t>
      </w:r>
    </w:p>
    <w:p w14:paraId="285A5609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______________________________________________________________________</w:t>
      </w:r>
    </w:p>
    <w:p w14:paraId="285A560A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Тип машины: Грузовые автомобили дизельные свыше 2 до 5 т (иномарки)</w:t>
      </w:r>
    </w:p>
    <w:p w14:paraId="285A560B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______________________________________________________________________</w:t>
      </w:r>
    </w:p>
    <w:p w14:paraId="285A560C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Тип топлива: Дизельное топливо</w:t>
      </w:r>
    </w:p>
    <w:p w14:paraId="285A560D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Количество рабочих дней в году, </w:t>
      </w:r>
      <w:proofErr w:type="spellStart"/>
      <w:r w:rsidRPr="00993B79">
        <w:rPr>
          <w:color w:val="000000"/>
          <w:sz w:val="22"/>
        </w:rPr>
        <w:t>дн</w:t>
      </w:r>
      <w:proofErr w:type="spellEnd"/>
      <w:r w:rsidRPr="00993B79">
        <w:rPr>
          <w:color w:val="000000"/>
          <w:sz w:val="22"/>
        </w:rPr>
        <w:t xml:space="preserve">., </w:t>
      </w:r>
      <w:r w:rsidRPr="00993B79">
        <w:rPr>
          <w:b/>
          <w:i/>
          <w:color w:val="008080"/>
          <w:sz w:val="22"/>
        </w:rPr>
        <w:t xml:space="preserve">DN = </w:t>
      </w:r>
      <w:r w:rsidRPr="00993B79">
        <w:rPr>
          <w:b/>
          <w:color w:val="008000"/>
        </w:rPr>
        <w:t>180</w:t>
      </w:r>
    </w:p>
    <w:p w14:paraId="285A560E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Наибольшее количество автомобилей, выезжающих со стоянки </w:t>
      </w:r>
      <w:proofErr w:type="gramStart"/>
      <w:r w:rsidRPr="00993B79">
        <w:rPr>
          <w:color w:val="000000"/>
          <w:sz w:val="22"/>
        </w:rPr>
        <w:t>в течении</w:t>
      </w:r>
      <w:proofErr w:type="gramEnd"/>
      <w:r w:rsidRPr="00993B79">
        <w:rPr>
          <w:color w:val="000000"/>
          <w:sz w:val="22"/>
        </w:rPr>
        <w:t xml:space="preserve"> часа, </w:t>
      </w:r>
      <w:r w:rsidRPr="00993B79">
        <w:rPr>
          <w:b/>
          <w:i/>
          <w:color w:val="008080"/>
          <w:sz w:val="22"/>
        </w:rPr>
        <w:t xml:space="preserve">NK1 = </w:t>
      </w:r>
      <w:r w:rsidRPr="00993B79">
        <w:rPr>
          <w:b/>
          <w:color w:val="008000"/>
        </w:rPr>
        <w:t>2</w:t>
      </w:r>
    </w:p>
    <w:p w14:paraId="285A560F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Общ. количество автомобилей данной группы за расчетный период, шт., </w:t>
      </w:r>
      <w:r w:rsidRPr="00993B79">
        <w:rPr>
          <w:b/>
          <w:i/>
          <w:color w:val="008080"/>
          <w:sz w:val="22"/>
        </w:rPr>
        <w:t xml:space="preserve">NK = </w:t>
      </w:r>
      <w:r w:rsidRPr="00993B79">
        <w:rPr>
          <w:b/>
          <w:color w:val="008000"/>
        </w:rPr>
        <w:t>7</w:t>
      </w:r>
    </w:p>
    <w:p w14:paraId="285A5610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Коэффициент выпуска (выезда), </w:t>
      </w:r>
      <w:r w:rsidRPr="00993B79">
        <w:rPr>
          <w:b/>
          <w:i/>
          <w:color w:val="008080"/>
          <w:sz w:val="22"/>
        </w:rPr>
        <w:t xml:space="preserve">A = </w:t>
      </w:r>
      <w:r w:rsidRPr="00993B79">
        <w:rPr>
          <w:b/>
          <w:color w:val="008000"/>
        </w:rPr>
        <w:t>0.1</w:t>
      </w:r>
    </w:p>
    <w:p w14:paraId="285A5611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Экологический контроль не проводится</w:t>
      </w:r>
    </w:p>
    <w:p w14:paraId="285A5612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Время прогрева двигателя, мин (табл. 3.20), </w:t>
      </w:r>
      <w:r w:rsidRPr="00993B79">
        <w:rPr>
          <w:b/>
          <w:i/>
          <w:color w:val="008080"/>
          <w:sz w:val="22"/>
        </w:rPr>
        <w:t xml:space="preserve">TPR = </w:t>
      </w:r>
      <w:r w:rsidRPr="00993B79">
        <w:rPr>
          <w:b/>
          <w:color w:val="008000"/>
        </w:rPr>
        <w:t>4</w:t>
      </w:r>
    </w:p>
    <w:p w14:paraId="285A5613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Время работы двигателя на холостом ходу, мин, </w:t>
      </w:r>
      <w:r w:rsidRPr="00993B79">
        <w:rPr>
          <w:b/>
          <w:i/>
          <w:color w:val="008080"/>
          <w:sz w:val="22"/>
        </w:rPr>
        <w:t xml:space="preserve">TX = </w:t>
      </w:r>
      <w:r w:rsidRPr="00993B79">
        <w:rPr>
          <w:b/>
          <w:color w:val="008000"/>
        </w:rPr>
        <w:t>1</w:t>
      </w:r>
    </w:p>
    <w:p w14:paraId="285A5614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Пробег автомобиля от ближайшего к выезду места стоянки до выезда со стоянки, км, </w:t>
      </w:r>
      <w:r w:rsidRPr="00993B79">
        <w:rPr>
          <w:b/>
          <w:i/>
          <w:color w:val="008080"/>
          <w:sz w:val="22"/>
        </w:rPr>
        <w:t xml:space="preserve">LB1 = </w:t>
      </w:r>
      <w:r w:rsidRPr="00993B79">
        <w:rPr>
          <w:b/>
          <w:color w:val="008000"/>
        </w:rPr>
        <w:t>0.1</w:t>
      </w:r>
    </w:p>
    <w:p w14:paraId="285A5615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lastRenderedPageBreak/>
        <w:t xml:space="preserve">Пробег автомобиля от наиболее удаленного к выезду места стоянки </w:t>
      </w:r>
      <w:proofErr w:type="gramStart"/>
      <w:r w:rsidRPr="00993B79">
        <w:rPr>
          <w:color w:val="000000"/>
          <w:sz w:val="22"/>
        </w:rPr>
        <w:t>до  выезда</w:t>
      </w:r>
      <w:proofErr w:type="gramEnd"/>
      <w:r w:rsidRPr="00993B79">
        <w:rPr>
          <w:color w:val="000000"/>
          <w:sz w:val="22"/>
        </w:rPr>
        <w:t xml:space="preserve"> со стоянки, км, </w:t>
      </w:r>
      <w:r w:rsidRPr="00993B79">
        <w:rPr>
          <w:b/>
          <w:i/>
          <w:color w:val="008080"/>
          <w:sz w:val="22"/>
        </w:rPr>
        <w:t xml:space="preserve">LD1 = </w:t>
      </w:r>
      <w:r w:rsidRPr="00993B79">
        <w:rPr>
          <w:b/>
          <w:color w:val="008000"/>
        </w:rPr>
        <w:t>0.1</w:t>
      </w:r>
    </w:p>
    <w:p w14:paraId="285A5616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Пробег автомобиля от ближайшего к въезду места стоянки до въезда на стоянку, км, </w:t>
      </w:r>
      <w:r w:rsidRPr="00993B79">
        <w:rPr>
          <w:b/>
          <w:i/>
          <w:color w:val="008080"/>
          <w:sz w:val="22"/>
        </w:rPr>
        <w:t xml:space="preserve">LB2 = </w:t>
      </w:r>
      <w:r w:rsidRPr="00993B79">
        <w:rPr>
          <w:b/>
          <w:color w:val="008000"/>
        </w:rPr>
        <w:t>0.1</w:t>
      </w:r>
    </w:p>
    <w:p w14:paraId="285A5617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Пробег автомобиля от наиболее удаленного от въезда места стоянки до въезда на стоянку, км, </w:t>
      </w:r>
      <w:r w:rsidRPr="00993B79">
        <w:rPr>
          <w:b/>
          <w:i/>
          <w:color w:val="008080"/>
          <w:sz w:val="22"/>
        </w:rPr>
        <w:t xml:space="preserve">LD2 = </w:t>
      </w:r>
      <w:r w:rsidRPr="00993B79">
        <w:rPr>
          <w:b/>
          <w:color w:val="008000"/>
        </w:rPr>
        <w:t>0.1</w:t>
      </w:r>
    </w:p>
    <w:p w14:paraId="285A5618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Суммарный пробег по территории или помещению стоянки (выезд), км (3.5), </w:t>
      </w:r>
      <w:r w:rsidRPr="00993B79">
        <w:rPr>
          <w:b/>
          <w:i/>
          <w:color w:val="008080"/>
          <w:sz w:val="22"/>
        </w:rPr>
        <w:t xml:space="preserve">L1 = </w:t>
      </w:r>
      <w:r w:rsidRPr="00993B79">
        <w:rPr>
          <w:i/>
          <w:color w:val="FF0000"/>
        </w:rPr>
        <w:t xml:space="preserve">(LB1 + LD1) / 2 = </w:t>
      </w:r>
      <w:r w:rsidRPr="00993B79">
        <w:rPr>
          <w:b/>
          <w:color w:val="800000"/>
        </w:rPr>
        <w:t xml:space="preserve">(0.1 + 0.1) / 2 = </w:t>
      </w:r>
      <w:r w:rsidRPr="00993B79">
        <w:rPr>
          <w:b/>
          <w:color w:val="008000"/>
        </w:rPr>
        <w:t>0.1</w:t>
      </w:r>
    </w:p>
    <w:p w14:paraId="285A5619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Суммарный пробег по территории или помещению стоянки (въезд), км (3.6), </w:t>
      </w:r>
      <w:r w:rsidRPr="00993B79">
        <w:rPr>
          <w:b/>
          <w:i/>
          <w:color w:val="008080"/>
          <w:sz w:val="22"/>
        </w:rPr>
        <w:t xml:space="preserve">L2 = </w:t>
      </w:r>
      <w:r w:rsidRPr="00993B79">
        <w:rPr>
          <w:i/>
          <w:color w:val="FF0000"/>
        </w:rPr>
        <w:t xml:space="preserve">(LB2 + LD2) / 2 = </w:t>
      </w:r>
      <w:r w:rsidRPr="00993B79">
        <w:rPr>
          <w:b/>
          <w:color w:val="800000"/>
        </w:rPr>
        <w:t xml:space="preserve">(0.1 + 0.1) / 2 = </w:t>
      </w:r>
      <w:r w:rsidRPr="00993B79">
        <w:rPr>
          <w:b/>
          <w:color w:val="008000"/>
        </w:rPr>
        <w:t>0.1</w:t>
      </w:r>
    </w:p>
    <w:p w14:paraId="285A561A" w14:textId="77777777" w:rsidR="00602AB1" w:rsidRPr="00993B79" w:rsidRDefault="00602AB1" w:rsidP="00602AB1">
      <w:pPr>
        <w:rPr>
          <w:b/>
          <w:color w:val="008000"/>
        </w:rPr>
      </w:pPr>
    </w:p>
    <w:p w14:paraId="285A561B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>Примесь: 0337 Углерод оксид (Окись углерода, Угарный газ) (584)</w:t>
      </w:r>
    </w:p>
    <w:p w14:paraId="285A561C" w14:textId="77777777" w:rsidR="00602AB1" w:rsidRPr="00993B79" w:rsidRDefault="00602AB1" w:rsidP="00602AB1">
      <w:pPr>
        <w:rPr>
          <w:b/>
          <w:i/>
          <w:color w:val="FF00FF"/>
        </w:rPr>
      </w:pPr>
    </w:p>
    <w:p w14:paraId="285A561D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Удельный выброс ЗВ при прогреве двигателя, г/мин, (табл.3.10), </w:t>
      </w:r>
      <w:r w:rsidRPr="00993B79">
        <w:rPr>
          <w:b/>
          <w:i/>
          <w:color w:val="008080"/>
          <w:sz w:val="22"/>
        </w:rPr>
        <w:t xml:space="preserve">MPR = </w:t>
      </w:r>
      <w:r w:rsidRPr="00993B79">
        <w:rPr>
          <w:b/>
          <w:color w:val="008000"/>
        </w:rPr>
        <w:t>0.783</w:t>
      </w:r>
    </w:p>
    <w:p w14:paraId="285A561E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Пробеговые</w:t>
      </w:r>
      <w:proofErr w:type="spellEnd"/>
      <w:r w:rsidRPr="00993B79">
        <w:rPr>
          <w:color w:val="000000"/>
          <w:sz w:val="22"/>
        </w:rPr>
        <w:t xml:space="preserve"> выбросы ЗВ, г/км, (табл.3.11), </w:t>
      </w:r>
      <w:r w:rsidRPr="00993B79">
        <w:rPr>
          <w:b/>
          <w:i/>
          <w:color w:val="008080"/>
          <w:sz w:val="22"/>
        </w:rPr>
        <w:t xml:space="preserve">ML = </w:t>
      </w:r>
      <w:r w:rsidRPr="00993B79">
        <w:rPr>
          <w:b/>
          <w:color w:val="008000"/>
        </w:rPr>
        <w:t>3.15</w:t>
      </w:r>
    </w:p>
    <w:p w14:paraId="285A561F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Удельные выбросы ЗВ при работе на холостом ходу, г/мин,</w:t>
      </w:r>
    </w:p>
    <w:p w14:paraId="285A5620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(табл.3.12), </w:t>
      </w:r>
      <w:r w:rsidRPr="00993B79">
        <w:rPr>
          <w:b/>
          <w:i/>
          <w:color w:val="008080"/>
          <w:sz w:val="22"/>
        </w:rPr>
        <w:t xml:space="preserve">MXX = </w:t>
      </w:r>
      <w:r w:rsidRPr="00993B79">
        <w:rPr>
          <w:b/>
          <w:color w:val="008000"/>
        </w:rPr>
        <w:t>0.36</w:t>
      </w:r>
    </w:p>
    <w:p w14:paraId="285A5621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выезде 1-го автомобиля, грамм, </w:t>
      </w:r>
      <w:r w:rsidRPr="00993B79">
        <w:rPr>
          <w:b/>
          <w:i/>
          <w:color w:val="008080"/>
          <w:sz w:val="22"/>
        </w:rPr>
        <w:t xml:space="preserve">M1 = </w:t>
      </w:r>
      <w:r w:rsidRPr="00993B79">
        <w:rPr>
          <w:i/>
          <w:color w:val="FF0000"/>
        </w:rPr>
        <w:t xml:space="preserve">MPR · TPR + ML · L1 + MXX · TX = </w:t>
      </w:r>
      <w:r w:rsidRPr="00993B79">
        <w:rPr>
          <w:b/>
          <w:color w:val="800000"/>
        </w:rPr>
        <w:t xml:space="preserve">0.783 · 4 + 3.15 · 0.1 + 0.36 · 1 = </w:t>
      </w:r>
      <w:r w:rsidRPr="00993B79">
        <w:rPr>
          <w:b/>
          <w:color w:val="008000"/>
        </w:rPr>
        <w:t>3.81</w:t>
      </w:r>
    </w:p>
    <w:p w14:paraId="285A5622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въезде 1-го автомобиля, грамм, </w:t>
      </w:r>
      <w:r w:rsidRPr="00993B79">
        <w:rPr>
          <w:b/>
          <w:i/>
          <w:color w:val="008080"/>
          <w:sz w:val="22"/>
        </w:rPr>
        <w:t xml:space="preserve">M2 = </w:t>
      </w:r>
      <w:r w:rsidRPr="00993B79">
        <w:rPr>
          <w:i/>
          <w:color w:val="FF0000"/>
        </w:rPr>
        <w:t xml:space="preserve">ML · L2 + MXX · TX = </w:t>
      </w:r>
      <w:r w:rsidRPr="00993B79">
        <w:rPr>
          <w:b/>
          <w:color w:val="800000"/>
        </w:rPr>
        <w:t xml:space="preserve">3.15 · 0.1 + 0.36 · 1 = </w:t>
      </w:r>
      <w:r w:rsidRPr="00993B79">
        <w:rPr>
          <w:b/>
          <w:color w:val="008000"/>
        </w:rPr>
        <w:t>0.675</w:t>
      </w:r>
    </w:p>
    <w:p w14:paraId="285A5623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 ЗВ, т/год (3.7), </w:t>
      </w:r>
      <w:r w:rsidRPr="00993B79">
        <w:rPr>
          <w:b/>
          <w:i/>
          <w:color w:val="008080"/>
          <w:sz w:val="22"/>
        </w:rPr>
        <w:t xml:space="preserve">M = </w:t>
      </w:r>
      <w:r w:rsidRPr="00993B79">
        <w:rPr>
          <w:i/>
          <w:color w:val="FF0000"/>
        </w:rPr>
        <w:t>A · (M1 + M2) · NK · DN · 10</w:t>
      </w:r>
      <w:r w:rsidRPr="00993B79">
        <w:rPr>
          <w:i/>
          <w:color w:val="FF0000"/>
          <w:vertAlign w:val="superscript"/>
        </w:rPr>
        <w:t>-6</w:t>
      </w:r>
      <w:r w:rsidRPr="00993B79">
        <w:rPr>
          <w:i/>
          <w:color w:val="FF0000"/>
        </w:rPr>
        <w:t xml:space="preserve"> = </w:t>
      </w:r>
      <w:r w:rsidRPr="00993B79">
        <w:rPr>
          <w:b/>
          <w:color w:val="800000"/>
        </w:rPr>
        <w:t>0.1 · (3.81 + 0.675) · 7 · 180 · 10</w:t>
      </w:r>
      <w:r w:rsidRPr="00993B79">
        <w:rPr>
          <w:b/>
          <w:color w:val="800000"/>
          <w:vertAlign w:val="superscript"/>
        </w:rPr>
        <w:t>-6</w:t>
      </w:r>
      <w:r w:rsidRPr="00993B79">
        <w:rPr>
          <w:b/>
          <w:color w:val="800000"/>
        </w:rPr>
        <w:t xml:space="preserve"> = </w:t>
      </w:r>
      <w:r w:rsidRPr="00993B79">
        <w:rPr>
          <w:b/>
          <w:color w:val="008000"/>
        </w:rPr>
        <w:t>0.000565</w:t>
      </w:r>
    </w:p>
    <w:p w14:paraId="285A5624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 ЗВ, г/с (3.10), </w:t>
      </w:r>
      <w:r w:rsidRPr="00993B79">
        <w:rPr>
          <w:b/>
          <w:i/>
          <w:color w:val="008080"/>
          <w:sz w:val="22"/>
        </w:rPr>
        <w:t xml:space="preserve">G = </w:t>
      </w:r>
      <w:r w:rsidRPr="00993B79">
        <w:rPr>
          <w:i/>
          <w:color w:val="FF0000"/>
        </w:rPr>
        <w:t xml:space="preserve">MAX(M1,M2) · NK1 / 3600 = </w:t>
      </w:r>
      <w:r w:rsidRPr="00993B79">
        <w:rPr>
          <w:b/>
          <w:color w:val="800000"/>
        </w:rPr>
        <w:t xml:space="preserve">3.81 · 2 / 3600 = </w:t>
      </w:r>
      <w:r w:rsidRPr="00993B79">
        <w:rPr>
          <w:b/>
          <w:color w:val="008000"/>
        </w:rPr>
        <w:t>0.002117</w:t>
      </w:r>
    </w:p>
    <w:p w14:paraId="285A5625" w14:textId="77777777" w:rsidR="00602AB1" w:rsidRPr="00993B79" w:rsidRDefault="00602AB1" w:rsidP="00602AB1">
      <w:pPr>
        <w:rPr>
          <w:b/>
          <w:color w:val="008000"/>
        </w:rPr>
      </w:pPr>
    </w:p>
    <w:p w14:paraId="285A5626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>Примесь: 2732 Керосин (654*)</w:t>
      </w:r>
    </w:p>
    <w:p w14:paraId="285A5627" w14:textId="77777777" w:rsidR="00602AB1" w:rsidRPr="00993B79" w:rsidRDefault="00602AB1" w:rsidP="00602AB1">
      <w:pPr>
        <w:rPr>
          <w:b/>
          <w:i/>
          <w:color w:val="FF00FF"/>
        </w:rPr>
      </w:pPr>
    </w:p>
    <w:p w14:paraId="285A5628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Удельный выброс ЗВ при прогреве двигателя, г/мин, (табл.3.10), </w:t>
      </w:r>
      <w:r w:rsidRPr="00993B79">
        <w:rPr>
          <w:b/>
          <w:i/>
          <w:color w:val="008080"/>
          <w:sz w:val="22"/>
        </w:rPr>
        <w:t xml:space="preserve">MPR = </w:t>
      </w:r>
      <w:r w:rsidRPr="00993B79">
        <w:rPr>
          <w:b/>
          <w:color w:val="008000"/>
        </w:rPr>
        <w:t>0.27</w:t>
      </w:r>
    </w:p>
    <w:p w14:paraId="285A5629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Пробеговые</w:t>
      </w:r>
      <w:proofErr w:type="spellEnd"/>
      <w:r w:rsidRPr="00993B79">
        <w:rPr>
          <w:color w:val="000000"/>
          <w:sz w:val="22"/>
        </w:rPr>
        <w:t xml:space="preserve"> выбросы ЗВ, г/км, (табл.3.11), </w:t>
      </w:r>
      <w:r w:rsidRPr="00993B79">
        <w:rPr>
          <w:b/>
          <w:i/>
          <w:color w:val="008080"/>
          <w:sz w:val="22"/>
        </w:rPr>
        <w:t xml:space="preserve">ML = </w:t>
      </w:r>
      <w:r w:rsidRPr="00993B79">
        <w:rPr>
          <w:b/>
          <w:color w:val="008000"/>
        </w:rPr>
        <w:t>0.54</w:t>
      </w:r>
    </w:p>
    <w:p w14:paraId="285A562A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Удельные выбросы ЗВ при работе на холостом ходу, г/мин,</w:t>
      </w:r>
    </w:p>
    <w:p w14:paraId="285A562B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(табл.3.12), </w:t>
      </w:r>
      <w:r w:rsidRPr="00993B79">
        <w:rPr>
          <w:b/>
          <w:i/>
          <w:color w:val="008080"/>
          <w:sz w:val="22"/>
        </w:rPr>
        <w:t xml:space="preserve">MXX = </w:t>
      </w:r>
      <w:r w:rsidRPr="00993B79">
        <w:rPr>
          <w:b/>
          <w:color w:val="008000"/>
        </w:rPr>
        <w:t>0.18</w:t>
      </w:r>
    </w:p>
    <w:p w14:paraId="285A562C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выезде 1-го автомобиля, грамм, </w:t>
      </w:r>
      <w:r w:rsidRPr="00993B79">
        <w:rPr>
          <w:b/>
          <w:i/>
          <w:color w:val="008080"/>
          <w:sz w:val="22"/>
        </w:rPr>
        <w:t xml:space="preserve">M1 = </w:t>
      </w:r>
      <w:r w:rsidRPr="00993B79">
        <w:rPr>
          <w:i/>
          <w:color w:val="FF0000"/>
        </w:rPr>
        <w:t xml:space="preserve">MPR · TPR + ML · L1 + MXX · TX = </w:t>
      </w:r>
      <w:r w:rsidRPr="00993B79">
        <w:rPr>
          <w:b/>
          <w:color w:val="800000"/>
        </w:rPr>
        <w:t xml:space="preserve">0.27 · 4 + 0.54 · 0.1 + 0.18 · 1 = </w:t>
      </w:r>
      <w:r w:rsidRPr="00993B79">
        <w:rPr>
          <w:b/>
          <w:color w:val="008000"/>
        </w:rPr>
        <w:t>1.314</w:t>
      </w:r>
    </w:p>
    <w:p w14:paraId="285A562D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въезде 1-го автомобиля, грамм, </w:t>
      </w:r>
      <w:r w:rsidRPr="00993B79">
        <w:rPr>
          <w:b/>
          <w:i/>
          <w:color w:val="008080"/>
          <w:sz w:val="22"/>
        </w:rPr>
        <w:t xml:space="preserve">M2 = </w:t>
      </w:r>
      <w:r w:rsidRPr="00993B79">
        <w:rPr>
          <w:i/>
          <w:color w:val="FF0000"/>
        </w:rPr>
        <w:t xml:space="preserve">ML · L2 + MXX · TX = </w:t>
      </w:r>
      <w:r w:rsidRPr="00993B79">
        <w:rPr>
          <w:b/>
          <w:color w:val="800000"/>
        </w:rPr>
        <w:t xml:space="preserve">0.54 · 0.1 + 0.18 · 1 = </w:t>
      </w:r>
      <w:r w:rsidRPr="00993B79">
        <w:rPr>
          <w:b/>
          <w:color w:val="008000"/>
        </w:rPr>
        <w:t>0.234</w:t>
      </w:r>
    </w:p>
    <w:p w14:paraId="285A562E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 ЗВ, т/год (3.7), </w:t>
      </w:r>
      <w:r w:rsidRPr="00993B79">
        <w:rPr>
          <w:b/>
          <w:i/>
          <w:color w:val="008080"/>
          <w:sz w:val="22"/>
        </w:rPr>
        <w:t xml:space="preserve">M = </w:t>
      </w:r>
      <w:r w:rsidRPr="00993B79">
        <w:rPr>
          <w:i/>
          <w:color w:val="FF0000"/>
        </w:rPr>
        <w:t>A · (M1 + M2) · NK · DN · 10</w:t>
      </w:r>
      <w:r w:rsidRPr="00993B79">
        <w:rPr>
          <w:i/>
          <w:color w:val="FF0000"/>
          <w:vertAlign w:val="superscript"/>
        </w:rPr>
        <w:t>-6</w:t>
      </w:r>
      <w:r w:rsidRPr="00993B79">
        <w:rPr>
          <w:i/>
          <w:color w:val="FF0000"/>
        </w:rPr>
        <w:t xml:space="preserve"> = </w:t>
      </w:r>
      <w:r w:rsidRPr="00993B79">
        <w:rPr>
          <w:b/>
          <w:color w:val="800000"/>
        </w:rPr>
        <w:t>0.1 · (1.314 + 0.234) · 7 · 180 · 10</w:t>
      </w:r>
      <w:r w:rsidRPr="00993B79">
        <w:rPr>
          <w:b/>
          <w:color w:val="800000"/>
          <w:vertAlign w:val="superscript"/>
        </w:rPr>
        <w:t>-6</w:t>
      </w:r>
      <w:r w:rsidRPr="00993B79">
        <w:rPr>
          <w:b/>
          <w:color w:val="800000"/>
        </w:rPr>
        <w:t xml:space="preserve"> = </w:t>
      </w:r>
      <w:r w:rsidRPr="00993B79">
        <w:rPr>
          <w:b/>
          <w:color w:val="008000"/>
        </w:rPr>
        <w:t>0.000195</w:t>
      </w:r>
    </w:p>
    <w:p w14:paraId="285A562F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 ЗВ, г/с (3.10), </w:t>
      </w:r>
      <w:r w:rsidRPr="00993B79">
        <w:rPr>
          <w:b/>
          <w:i/>
          <w:color w:val="008080"/>
          <w:sz w:val="22"/>
        </w:rPr>
        <w:t xml:space="preserve">G = </w:t>
      </w:r>
      <w:r w:rsidRPr="00993B79">
        <w:rPr>
          <w:i/>
          <w:color w:val="FF0000"/>
        </w:rPr>
        <w:t xml:space="preserve">MAX(M1,M2) · NK1 / 3600 = </w:t>
      </w:r>
      <w:r w:rsidRPr="00993B79">
        <w:rPr>
          <w:b/>
          <w:color w:val="800000"/>
        </w:rPr>
        <w:t xml:space="preserve">1.314 · 2 / 3600 = </w:t>
      </w:r>
      <w:r w:rsidRPr="00993B79">
        <w:rPr>
          <w:b/>
          <w:color w:val="008000"/>
        </w:rPr>
        <w:t>0.00073</w:t>
      </w:r>
    </w:p>
    <w:p w14:paraId="285A5630" w14:textId="77777777" w:rsidR="00602AB1" w:rsidRPr="00993B79" w:rsidRDefault="00602AB1" w:rsidP="00602AB1">
      <w:pPr>
        <w:rPr>
          <w:b/>
          <w:color w:val="008000"/>
        </w:rPr>
      </w:pPr>
    </w:p>
    <w:p w14:paraId="285A5631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РАСЧЕТ выбросов оксидов азота:</w:t>
      </w:r>
    </w:p>
    <w:p w14:paraId="285A5632" w14:textId="77777777" w:rsidR="00602AB1" w:rsidRPr="00993B79" w:rsidRDefault="00602AB1" w:rsidP="00602AB1">
      <w:pPr>
        <w:rPr>
          <w:color w:val="000000"/>
          <w:sz w:val="22"/>
        </w:rPr>
      </w:pPr>
    </w:p>
    <w:p w14:paraId="285A5633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Удельный выброс ЗВ при прогреве двигателя, г/мин, (табл.3.10), </w:t>
      </w:r>
      <w:r w:rsidRPr="00993B79">
        <w:rPr>
          <w:b/>
          <w:i/>
          <w:color w:val="008080"/>
          <w:sz w:val="22"/>
        </w:rPr>
        <w:t xml:space="preserve">MPR = </w:t>
      </w:r>
      <w:r w:rsidRPr="00993B79">
        <w:rPr>
          <w:b/>
          <w:color w:val="008000"/>
        </w:rPr>
        <w:t>0.33</w:t>
      </w:r>
    </w:p>
    <w:p w14:paraId="285A5634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Пробеговые</w:t>
      </w:r>
      <w:proofErr w:type="spellEnd"/>
      <w:r w:rsidRPr="00993B79">
        <w:rPr>
          <w:color w:val="000000"/>
          <w:sz w:val="22"/>
        </w:rPr>
        <w:t xml:space="preserve"> выбросы ЗВ, г/км, (табл.3.11), </w:t>
      </w:r>
      <w:r w:rsidRPr="00993B79">
        <w:rPr>
          <w:b/>
          <w:i/>
          <w:color w:val="008080"/>
          <w:sz w:val="22"/>
        </w:rPr>
        <w:t xml:space="preserve">ML = </w:t>
      </w:r>
      <w:r w:rsidRPr="00993B79">
        <w:rPr>
          <w:b/>
          <w:color w:val="008000"/>
        </w:rPr>
        <w:t>2.2</w:t>
      </w:r>
    </w:p>
    <w:p w14:paraId="285A5635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Удельные выбросы ЗВ при работе на холостом ходу, г/мин,</w:t>
      </w:r>
    </w:p>
    <w:p w14:paraId="285A5636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(табл.3.12), </w:t>
      </w:r>
      <w:r w:rsidRPr="00993B79">
        <w:rPr>
          <w:b/>
          <w:i/>
          <w:color w:val="008080"/>
          <w:sz w:val="22"/>
        </w:rPr>
        <w:t xml:space="preserve">MXX = </w:t>
      </w:r>
      <w:r w:rsidRPr="00993B79">
        <w:rPr>
          <w:b/>
          <w:color w:val="008000"/>
        </w:rPr>
        <w:t>0.2</w:t>
      </w:r>
    </w:p>
    <w:p w14:paraId="285A5637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выезде 1-го автомобиля, грамм, </w:t>
      </w:r>
      <w:r w:rsidRPr="00993B79">
        <w:rPr>
          <w:b/>
          <w:i/>
          <w:color w:val="008080"/>
          <w:sz w:val="22"/>
        </w:rPr>
        <w:t xml:space="preserve">M1 = </w:t>
      </w:r>
      <w:r w:rsidRPr="00993B79">
        <w:rPr>
          <w:i/>
          <w:color w:val="FF0000"/>
        </w:rPr>
        <w:t xml:space="preserve">MPR · TPR + ML · L1 + MXX · TX = </w:t>
      </w:r>
      <w:r w:rsidRPr="00993B79">
        <w:rPr>
          <w:b/>
          <w:color w:val="800000"/>
        </w:rPr>
        <w:t xml:space="preserve">0.33 · 4 + 2.2 · 0.1 + 0.2 · 1 = </w:t>
      </w:r>
      <w:r w:rsidRPr="00993B79">
        <w:rPr>
          <w:b/>
          <w:color w:val="008000"/>
        </w:rPr>
        <w:t>1.74</w:t>
      </w:r>
    </w:p>
    <w:p w14:paraId="285A5638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въезде 1-го автомобиля, грамм, </w:t>
      </w:r>
      <w:r w:rsidRPr="00993B79">
        <w:rPr>
          <w:b/>
          <w:i/>
          <w:color w:val="008080"/>
          <w:sz w:val="22"/>
        </w:rPr>
        <w:t xml:space="preserve">M2 = </w:t>
      </w:r>
      <w:r w:rsidRPr="00993B79">
        <w:rPr>
          <w:i/>
          <w:color w:val="FF0000"/>
        </w:rPr>
        <w:t xml:space="preserve">ML · L2 + MXX · TX = </w:t>
      </w:r>
      <w:r w:rsidRPr="00993B79">
        <w:rPr>
          <w:b/>
          <w:color w:val="800000"/>
        </w:rPr>
        <w:t xml:space="preserve">2.2 · 0.1 + 0.2 · 1 = </w:t>
      </w:r>
      <w:r w:rsidRPr="00993B79">
        <w:rPr>
          <w:b/>
          <w:color w:val="008000"/>
        </w:rPr>
        <w:t>0.42</w:t>
      </w:r>
    </w:p>
    <w:p w14:paraId="285A5639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lastRenderedPageBreak/>
        <w:t xml:space="preserve">Валовый выброс ЗВ, т/год (3.7), </w:t>
      </w:r>
      <w:r w:rsidRPr="00993B79">
        <w:rPr>
          <w:b/>
          <w:i/>
          <w:color w:val="008080"/>
          <w:sz w:val="22"/>
        </w:rPr>
        <w:t xml:space="preserve">M = </w:t>
      </w:r>
      <w:r w:rsidRPr="00993B79">
        <w:rPr>
          <w:i/>
          <w:color w:val="FF0000"/>
        </w:rPr>
        <w:t>A · (M1 + M2) · NK · DN · 10</w:t>
      </w:r>
      <w:r w:rsidRPr="00993B79">
        <w:rPr>
          <w:i/>
          <w:color w:val="FF0000"/>
          <w:vertAlign w:val="superscript"/>
        </w:rPr>
        <w:t>-6</w:t>
      </w:r>
      <w:r w:rsidRPr="00993B79">
        <w:rPr>
          <w:i/>
          <w:color w:val="FF0000"/>
        </w:rPr>
        <w:t xml:space="preserve"> = </w:t>
      </w:r>
      <w:r w:rsidRPr="00993B79">
        <w:rPr>
          <w:b/>
          <w:color w:val="800000"/>
        </w:rPr>
        <w:t>0.1 · (1.74 + 0.42) · 7 · 180 · 10</w:t>
      </w:r>
      <w:r w:rsidRPr="00993B79">
        <w:rPr>
          <w:b/>
          <w:color w:val="800000"/>
          <w:vertAlign w:val="superscript"/>
        </w:rPr>
        <w:t>-6</w:t>
      </w:r>
      <w:r w:rsidRPr="00993B79">
        <w:rPr>
          <w:b/>
          <w:color w:val="800000"/>
        </w:rPr>
        <w:t xml:space="preserve"> = </w:t>
      </w:r>
      <w:r w:rsidRPr="00993B79">
        <w:rPr>
          <w:b/>
          <w:color w:val="008000"/>
        </w:rPr>
        <w:t>0.000272</w:t>
      </w:r>
    </w:p>
    <w:p w14:paraId="285A563A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 ЗВ, г/с (3.10), </w:t>
      </w:r>
      <w:r w:rsidRPr="00993B79">
        <w:rPr>
          <w:b/>
          <w:i/>
          <w:color w:val="008080"/>
          <w:sz w:val="22"/>
        </w:rPr>
        <w:t xml:space="preserve">G = </w:t>
      </w:r>
      <w:r w:rsidRPr="00993B79">
        <w:rPr>
          <w:i/>
          <w:color w:val="FF0000"/>
        </w:rPr>
        <w:t xml:space="preserve">MAX(M1,M2) · NK1 / 3600 = </w:t>
      </w:r>
      <w:r w:rsidRPr="00993B79">
        <w:rPr>
          <w:b/>
          <w:color w:val="800000"/>
        </w:rPr>
        <w:t xml:space="preserve">1.74 · 2 / 3600 = </w:t>
      </w:r>
      <w:r w:rsidRPr="00993B79">
        <w:rPr>
          <w:b/>
          <w:color w:val="008000"/>
        </w:rPr>
        <w:t>0.000967</w:t>
      </w:r>
    </w:p>
    <w:p w14:paraId="285A563B" w14:textId="77777777" w:rsidR="00602AB1" w:rsidRPr="00993B79" w:rsidRDefault="00602AB1" w:rsidP="00602AB1">
      <w:pPr>
        <w:rPr>
          <w:b/>
          <w:color w:val="008000"/>
        </w:rPr>
      </w:pPr>
    </w:p>
    <w:p w14:paraId="285A563C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С учетом трансформации оксидов азота получаем:</w:t>
      </w:r>
    </w:p>
    <w:p w14:paraId="285A563D" w14:textId="77777777" w:rsidR="00602AB1" w:rsidRPr="00993B79" w:rsidRDefault="00602AB1" w:rsidP="00602AB1">
      <w:pPr>
        <w:rPr>
          <w:color w:val="000000"/>
          <w:sz w:val="22"/>
        </w:rPr>
      </w:pPr>
    </w:p>
    <w:p w14:paraId="285A563E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>Примесь: 0301 Азота (IV) диоксид (Азота диоксид) (4)</w:t>
      </w:r>
    </w:p>
    <w:p w14:paraId="285A563F" w14:textId="77777777" w:rsidR="00602AB1" w:rsidRPr="00993B79" w:rsidRDefault="00602AB1" w:rsidP="00602AB1">
      <w:pPr>
        <w:rPr>
          <w:b/>
          <w:i/>
          <w:color w:val="FF00FF"/>
        </w:rPr>
      </w:pPr>
    </w:p>
    <w:p w14:paraId="285A5640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выброс, т/год, </w:t>
      </w:r>
      <w:r w:rsidRPr="00993B79">
        <w:rPr>
          <w:b/>
          <w:i/>
          <w:color w:val="008080"/>
          <w:sz w:val="22"/>
        </w:rPr>
        <w:t xml:space="preserve">_M_ = </w:t>
      </w:r>
      <w:r w:rsidRPr="00993B79">
        <w:rPr>
          <w:i/>
          <w:color w:val="FF0000"/>
        </w:rPr>
        <w:t xml:space="preserve">0.8 · M = </w:t>
      </w:r>
      <w:r w:rsidRPr="00993B79">
        <w:rPr>
          <w:b/>
          <w:color w:val="800000"/>
        </w:rPr>
        <w:t xml:space="preserve">0.8 · 0.000272 = </w:t>
      </w:r>
      <w:r w:rsidRPr="00993B79">
        <w:rPr>
          <w:b/>
          <w:color w:val="008000"/>
        </w:rPr>
        <w:t>0.0002176</w:t>
      </w:r>
    </w:p>
    <w:p w14:paraId="285A5641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</w:t>
      </w:r>
      <w:proofErr w:type="spellStart"/>
      <w:proofErr w:type="gramStart"/>
      <w:r w:rsidRPr="00993B79">
        <w:rPr>
          <w:color w:val="000000"/>
          <w:sz w:val="22"/>
        </w:rPr>
        <w:t>выброс,г</w:t>
      </w:r>
      <w:proofErr w:type="spellEnd"/>
      <w:proofErr w:type="gramEnd"/>
      <w:r w:rsidRPr="00993B79">
        <w:rPr>
          <w:color w:val="000000"/>
          <w:sz w:val="22"/>
        </w:rPr>
        <w:t xml:space="preserve">/с, </w:t>
      </w:r>
      <w:r w:rsidRPr="00993B79">
        <w:rPr>
          <w:b/>
          <w:i/>
          <w:color w:val="008080"/>
          <w:sz w:val="22"/>
        </w:rPr>
        <w:t xml:space="preserve">GS = </w:t>
      </w:r>
      <w:r w:rsidRPr="00993B79">
        <w:rPr>
          <w:i/>
          <w:color w:val="FF0000"/>
        </w:rPr>
        <w:t xml:space="preserve">0.8 · G = </w:t>
      </w:r>
      <w:r w:rsidRPr="00993B79">
        <w:rPr>
          <w:b/>
          <w:color w:val="800000"/>
        </w:rPr>
        <w:t xml:space="preserve">0.8 · 0.000967 = </w:t>
      </w:r>
      <w:r w:rsidRPr="00993B79">
        <w:rPr>
          <w:b/>
          <w:color w:val="008000"/>
        </w:rPr>
        <w:t>0.000774</w:t>
      </w:r>
    </w:p>
    <w:p w14:paraId="285A5642" w14:textId="77777777" w:rsidR="00602AB1" w:rsidRPr="00993B79" w:rsidRDefault="00602AB1" w:rsidP="00602AB1">
      <w:pPr>
        <w:rPr>
          <w:b/>
          <w:color w:val="008000"/>
        </w:rPr>
      </w:pPr>
    </w:p>
    <w:p w14:paraId="285A5643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>Примесь: 0304 Азот (II) оксид (Азота оксид) (6)</w:t>
      </w:r>
    </w:p>
    <w:p w14:paraId="285A5644" w14:textId="77777777" w:rsidR="00602AB1" w:rsidRPr="00993B79" w:rsidRDefault="00602AB1" w:rsidP="00602AB1">
      <w:pPr>
        <w:rPr>
          <w:b/>
          <w:i/>
          <w:color w:val="FF00FF"/>
        </w:rPr>
      </w:pPr>
    </w:p>
    <w:p w14:paraId="285A5645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выброс, т/год, </w:t>
      </w:r>
      <w:r w:rsidRPr="00993B79">
        <w:rPr>
          <w:b/>
          <w:i/>
          <w:color w:val="008080"/>
          <w:sz w:val="22"/>
        </w:rPr>
        <w:t xml:space="preserve">_M_ = </w:t>
      </w:r>
      <w:r w:rsidRPr="00993B79">
        <w:rPr>
          <w:i/>
          <w:color w:val="FF0000"/>
        </w:rPr>
        <w:t xml:space="preserve">0.13 · M = </w:t>
      </w:r>
      <w:r w:rsidRPr="00993B79">
        <w:rPr>
          <w:b/>
          <w:color w:val="800000"/>
        </w:rPr>
        <w:t xml:space="preserve">0.13 · 0.000272 = </w:t>
      </w:r>
      <w:r w:rsidRPr="00993B79">
        <w:rPr>
          <w:b/>
          <w:color w:val="008000"/>
        </w:rPr>
        <w:t>0.00003536</w:t>
      </w:r>
    </w:p>
    <w:p w14:paraId="285A5646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</w:t>
      </w:r>
      <w:proofErr w:type="spellStart"/>
      <w:proofErr w:type="gramStart"/>
      <w:r w:rsidRPr="00993B79">
        <w:rPr>
          <w:color w:val="000000"/>
          <w:sz w:val="22"/>
        </w:rPr>
        <w:t>выброс,г</w:t>
      </w:r>
      <w:proofErr w:type="spellEnd"/>
      <w:proofErr w:type="gramEnd"/>
      <w:r w:rsidRPr="00993B79">
        <w:rPr>
          <w:color w:val="000000"/>
          <w:sz w:val="22"/>
        </w:rPr>
        <w:t xml:space="preserve">/с, </w:t>
      </w:r>
      <w:r w:rsidRPr="00993B79">
        <w:rPr>
          <w:b/>
          <w:i/>
          <w:color w:val="008080"/>
          <w:sz w:val="22"/>
        </w:rPr>
        <w:t xml:space="preserve">GS = </w:t>
      </w:r>
      <w:r w:rsidRPr="00993B79">
        <w:rPr>
          <w:i/>
          <w:color w:val="FF0000"/>
        </w:rPr>
        <w:t xml:space="preserve">0.13 · G = </w:t>
      </w:r>
      <w:r w:rsidRPr="00993B79">
        <w:rPr>
          <w:b/>
          <w:color w:val="800000"/>
        </w:rPr>
        <w:t xml:space="preserve">0.13 · 0.000967 = </w:t>
      </w:r>
      <w:r w:rsidRPr="00993B79">
        <w:rPr>
          <w:b/>
          <w:color w:val="008000"/>
        </w:rPr>
        <w:t>0.0001257</w:t>
      </w:r>
    </w:p>
    <w:p w14:paraId="285A5647" w14:textId="77777777" w:rsidR="00602AB1" w:rsidRPr="00993B79" w:rsidRDefault="00602AB1" w:rsidP="00602AB1">
      <w:pPr>
        <w:rPr>
          <w:b/>
          <w:color w:val="008000"/>
        </w:rPr>
      </w:pPr>
    </w:p>
    <w:p w14:paraId="285A5648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>Примесь: 0328 Углерод (Сажа, Углерод черный) (583)</w:t>
      </w:r>
    </w:p>
    <w:p w14:paraId="285A5649" w14:textId="77777777" w:rsidR="00602AB1" w:rsidRPr="00993B79" w:rsidRDefault="00602AB1" w:rsidP="00602AB1">
      <w:pPr>
        <w:rPr>
          <w:b/>
          <w:i/>
          <w:color w:val="FF00FF"/>
        </w:rPr>
      </w:pPr>
    </w:p>
    <w:p w14:paraId="285A564A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Удельный выброс ЗВ при прогреве двигателя, г/мин, (табл.3.10), </w:t>
      </w:r>
      <w:r w:rsidRPr="00993B79">
        <w:rPr>
          <w:b/>
          <w:i/>
          <w:color w:val="008080"/>
          <w:sz w:val="22"/>
        </w:rPr>
        <w:t xml:space="preserve">MPR = </w:t>
      </w:r>
      <w:r w:rsidRPr="00993B79">
        <w:rPr>
          <w:b/>
          <w:color w:val="008000"/>
        </w:rPr>
        <w:t>0.0144</w:t>
      </w:r>
    </w:p>
    <w:p w14:paraId="285A564B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Пробеговые</w:t>
      </w:r>
      <w:proofErr w:type="spellEnd"/>
      <w:r w:rsidRPr="00993B79">
        <w:rPr>
          <w:color w:val="000000"/>
          <w:sz w:val="22"/>
        </w:rPr>
        <w:t xml:space="preserve"> выбросы ЗВ, г/км, (табл.3.11), </w:t>
      </w:r>
      <w:r w:rsidRPr="00993B79">
        <w:rPr>
          <w:b/>
          <w:i/>
          <w:color w:val="008080"/>
          <w:sz w:val="22"/>
        </w:rPr>
        <w:t xml:space="preserve">ML = </w:t>
      </w:r>
      <w:r w:rsidRPr="00993B79">
        <w:rPr>
          <w:b/>
          <w:color w:val="008000"/>
        </w:rPr>
        <w:t>0.18</w:t>
      </w:r>
    </w:p>
    <w:p w14:paraId="285A564C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Удельные выбросы ЗВ при работе на холостом ходу, г/мин,</w:t>
      </w:r>
    </w:p>
    <w:p w14:paraId="285A564D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(табл.3.12), </w:t>
      </w:r>
      <w:r w:rsidRPr="00993B79">
        <w:rPr>
          <w:b/>
          <w:i/>
          <w:color w:val="008080"/>
          <w:sz w:val="22"/>
        </w:rPr>
        <w:t xml:space="preserve">MXX = </w:t>
      </w:r>
      <w:r w:rsidRPr="00993B79">
        <w:rPr>
          <w:b/>
          <w:color w:val="008000"/>
        </w:rPr>
        <w:t>0.008</w:t>
      </w:r>
    </w:p>
    <w:p w14:paraId="285A564E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выезде 1-го автомобиля, грамм, </w:t>
      </w:r>
      <w:r w:rsidRPr="00993B79">
        <w:rPr>
          <w:b/>
          <w:i/>
          <w:color w:val="008080"/>
          <w:sz w:val="22"/>
        </w:rPr>
        <w:t xml:space="preserve">M1 = </w:t>
      </w:r>
      <w:r w:rsidRPr="00993B79">
        <w:rPr>
          <w:i/>
          <w:color w:val="FF0000"/>
        </w:rPr>
        <w:t xml:space="preserve">MPR · TPR + ML · L1 + MXX · TX = </w:t>
      </w:r>
      <w:r w:rsidRPr="00993B79">
        <w:rPr>
          <w:b/>
          <w:color w:val="800000"/>
        </w:rPr>
        <w:t xml:space="preserve">0.0144 · 4 + 0.18 · 0.1 + 0.008 · 1 = </w:t>
      </w:r>
      <w:r w:rsidRPr="00993B79">
        <w:rPr>
          <w:b/>
          <w:color w:val="008000"/>
        </w:rPr>
        <w:t>0.0836</w:t>
      </w:r>
    </w:p>
    <w:p w14:paraId="285A564F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въезде 1-го автомобиля, грамм, </w:t>
      </w:r>
      <w:r w:rsidRPr="00993B79">
        <w:rPr>
          <w:b/>
          <w:i/>
          <w:color w:val="008080"/>
          <w:sz w:val="22"/>
        </w:rPr>
        <w:t xml:space="preserve">M2 = </w:t>
      </w:r>
      <w:r w:rsidRPr="00993B79">
        <w:rPr>
          <w:i/>
          <w:color w:val="FF0000"/>
        </w:rPr>
        <w:t xml:space="preserve">ML · L2 + MXX · TX = </w:t>
      </w:r>
      <w:r w:rsidRPr="00993B79">
        <w:rPr>
          <w:b/>
          <w:color w:val="800000"/>
        </w:rPr>
        <w:t xml:space="preserve">0.18 · 0.1 + 0.008 · 1 = </w:t>
      </w:r>
      <w:r w:rsidRPr="00993B79">
        <w:rPr>
          <w:b/>
          <w:color w:val="008000"/>
        </w:rPr>
        <w:t>0.026</w:t>
      </w:r>
    </w:p>
    <w:p w14:paraId="285A5650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 ЗВ, т/год (3.7), </w:t>
      </w:r>
      <w:r w:rsidRPr="00993B79">
        <w:rPr>
          <w:b/>
          <w:i/>
          <w:color w:val="008080"/>
          <w:sz w:val="22"/>
        </w:rPr>
        <w:t xml:space="preserve">M = </w:t>
      </w:r>
      <w:r w:rsidRPr="00993B79">
        <w:rPr>
          <w:i/>
          <w:color w:val="FF0000"/>
        </w:rPr>
        <w:t>A · (M1 + M2) · NK · DN · 10</w:t>
      </w:r>
      <w:r w:rsidRPr="00993B79">
        <w:rPr>
          <w:i/>
          <w:color w:val="FF0000"/>
          <w:vertAlign w:val="superscript"/>
        </w:rPr>
        <w:t>-6</w:t>
      </w:r>
      <w:r w:rsidRPr="00993B79">
        <w:rPr>
          <w:i/>
          <w:color w:val="FF0000"/>
        </w:rPr>
        <w:t xml:space="preserve"> = </w:t>
      </w:r>
      <w:r w:rsidRPr="00993B79">
        <w:rPr>
          <w:b/>
          <w:color w:val="800000"/>
        </w:rPr>
        <w:t>0.1 · (0.0836 + 0.026) · 7 · 180 · 10</w:t>
      </w:r>
      <w:r w:rsidRPr="00993B79">
        <w:rPr>
          <w:b/>
          <w:color w:val="800000"/>
          <w:vertAlign w:val="superscript"/>
        </w:rPr>
        <w:t>-6</w:t>
      </w:r>
      <w:r w:rsidRPr="00993B79">
        <w:rPr>
          <w:b/>
          <w:color w:val="800000"/>
        </w:rPr>
        <w:t xml:space="preserve"> = </w:t>
      </w:r>
      <w:r w:rsidRPr="00993B79">
        <w:rPr>
          <w:b/>
          <w:color w:val="008000"/>
        </w:rPr>
        <w:t>0.0000138</w:t>
      </w:r>
    </w:p>
    <w:p w14:paraId="285A5651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 ЗВ, г/с (3.10), </w:t>
      </w:r>
      <w:r w:rsidRPr="00993B79">
        <w:rPr>
          <w:b/>
          <w:i/>
          <w:color w:val="008080"/>
          <w:sz w:val="22"/>
        </w:rPr>
        <w:t xml:space="preserve">G = </w:t>
      </w:r>
      <w:r w:rsidRPr="00993B79">
        <w:rPr>
          <w:i/>
          <w:color w:val="FF0000"/>
        </w:rPr>
        <w:t xml:space="preserve">MAX(M1,M2) · NK1 / 3600 = </w:t>
      </w:r>
      <w:r w:rsidRPr="00993B79">
        <w:rPr>
          <w:b/>
          <w:color w:val="800000"/>
        </w:rPr>
        <w:t xml:space="preserve">0.0836 · 2 / 3600 = </w:t>
      </w:r>
      <w:r w:rsidRPr="00993B79">
        <w:rPr>
          <w:b/>
          <w:color w:val="008000"/>
        </w:rPr>
        <w:t>0.0000464</w:t>
      </w:r>
    </w:p>
    <w:p w14:paraId="285A5652" w14:textId="77777777" w:rsidR="00602AB1" w:rsidRPr="00993B79" w:rsidRDefault="00602AB1" w:rsidP="00602AB1">
      <w:pPr>
        <w:rPr>
          <w:b/>
          <w:color w:val="008000"/>
        </w:rPr>
      </w:pPr>
    </w:p>
    <w:p w14:paraId="285A5653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>Примесь: 0330 Сера диоксид (Ангидрид сернистый, Сернистый газ, Сера (IV) оксид) (516)</w:t>
      </w:r>
    </w:p>
    <w:p w14:paraId="285A5654" w14:textId="77777777" w:rsidR="00602AB1" w:rsidRPr="00993B79" w:rsidRDefault="00602AB1" w:rsidP="00602AB1">
      <w:pPr>
        <w:rPr>
          <w:b/>
          <w:i/>
          <w:color w:val="FF00FF"/>
        </w:rPr>
      </w:pPr>
    </w:p>
    <w:p w14:paraId="285A5655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Удельный выброс ЗВ при прогреве двигателя, г/мин, (табл.3.10), </w:t>
      </w:r>
      <w:r w:rsidRPr="00993B79">
        <w:rPr>
          <w:b/>
          <w:i/>
          <w:color w:val="008080"/>
          <w:sz w:val="22"/>
        </w:rPr>
        <w:t xml:space="preserve">MPR = </w:t>
      </w:r>
      <w:r w:rsidRPr="00993B79">
        <w:rPr>
          <w:b/>
          <w:color w:val="008000"/>
        </w:rPr>
        <w:t>0.0702</w:t>
      </w:r>
    </w:p>
    <w:p w14:paraId="285A5656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Пробеговые</w:t>
      </w:r>
      <w:proofErr w:type="spellEnd"/>
      <w:r w:rsidRPr="00993B79">
        <w:rPr>
          <w:color w:val="000000"/>
          <w:sz w:val="22"/>
        </w:rPr>
        <w:t xml:space="preserve"> выбросы ЗВ, г/км, (табл.3.11), </w:t>
      </w:r>
      <w:r w:rsidRPr="00993B79">
        <w:rPr>
          <w:b/>
          <w:i/>
          <w:color w:val="008080"/>
          <w:sz w:val="22"/>
        </w:rPr>
        <w:t xml:space="preserve">ML = </w:t>
      </w:r>
      <w:r w:rsidRPr="00993B79">
        <w:rPr>
          <w:b/>
          <w:color w:val="008000"/>
        </w:rPr>
        <w:t>0.387</w:t>
      </w:r>
    </w:p>
    <w:p w14:paraId="285A5657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Удельные выбросы ЗВ при работе на холостом ходу, г/мин,</w:t>
      </w:r>
    </w:p>
    <w:p w14:paraId="285A5658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(табл.3.12), </w:t>
      </w:r>
      <w:r w:rsidRPr="00993B79">
        <w:rPr>
          <w:b/>
          <w:i/>
          <w:color w:val="008080"/>
          <w:sz w:val="22"/>
        </w:rPr>
        <w:t xml:space="preserve">MXX = </w:t>
      </w:r>
      <w:r w:rsidRPr="00993B79">
        <w:rPr>
          <w:b/>
          <w:color w:val="008000"/>
        </w:rPr>
        <w:t>0.065</w:t>
      </w:r>
    </w:p>
    <w:p w14:paraId="285A5659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выезде 1-го автомобиля, грамм, </w:t>
      </w:r>
      <w:r w:rsidRPr="00993B79">
        <w:rPr>
          <w:b/>
          <w:i/>
          <w:color w:val="008080"/>
          <w:sz w:val="22"/>
        </w:rPr>
        <w:t xml:space="preserve">M1 = </w:t>
      </w:r>
      <w:r w:rsidRPr="00993B79">
        <w:rPr>
          <w:i/>
          <w:color w:val="FF0000"/>
        </w:rPr>
        <w:t xml:space="preserve">MPR · TPR + ML · L1 + MXX · TX = </w:t>
      </w:r>
      <w:r w:rsidRPr="00993B79">
        <w:rPr>
          <w:b/>
          <w:color w:val="800000"/>
        </w:rPr>
        <w:t xml:space="preserve">0.0702 · 4 + 0.387 · 0.1 + 0.065 · 1 = </w:t>
      </w:r>
      <w:r w:rsidRPr="00993B79">
        <w:rPr>
          <w:b/>
          <w:color w:val="008000"/>
        </w:rPr>
        <w:t>0.3845</w:t>
      </w:r>
    </w:p>
    <w:p w14:paraId="285A565A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въезде 1-го автомобиля, грамм, </w:t>
      </w:r>
      <w:r w:rsidRPr="00993B79">
        <w:rPr>
          <w:b/>
          <w:i/>
          <w:color w:val="008080"/>
          <w:sz w:val="22"/>
        </w:rPr>
        <w:t xml:space="preserve">M2 = </w:t>
      </w:r>
      <w:r w:rsidRPr="00993B79">
        <w:rPr>
          <w:i/>
          <w:color w:val="FF0000"/>
        </w:rPr>
        <w:t xml:space="preserve">ML · L2 + MXX · TX = </w:t>
      </w:r>
      <w:r w:rsidRPr="00993B79">
        <w:rPr>
          <w:b/>
          <w:color w:val="800000"/>
        </w:rPr>
        <w:t xml:space="preserve">0.387 · 0.1 + 0.065 · 1 = </w:t>
      </w:r>
      <w:r w:rsidRPr="00993B79">
        <w:rPr>
          <w:b/>
          <w:color w:val="008000"/>
        </w:rPr>
        <w:t>0.1037</w:t>
      </w:r>
    </w:p>
    <w:p w14:paraId="285A565B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 ЗВ, т/год (3.7), </w:t>
      </w:r>
      <w:r w:rsidRPr="00993B79">
        <w:rPr>
          <w:b/>
          <w:i/>
          <w:color w:val="008080"/>
          <w:sz w:val="22"/>
        </w:rPr>
        <w:t xml:space="preserve">M = </w:t>
      </w:r>
      <w:r w:rsidRPr="00993B79">
        <w:rPr>
          <w:i/>
          <w:color w:val="FF0000"/>
        </w:rPr>
        <w:t>A · (M1 + M2) · NK · DN · 10</w:t>
      </w:r>
      <w:r w:rsidRPr="00993B79">
        <w:rPr>
          <w:i/>
          <w:color w:val="FF0000"/>
          <w:vertAlign w:val="superscript"/>
        </w:rPr>
        <w:t>-6</w:t>
      </w:r>
      <w:r w:rsidRPr="00993B79">
        <w:rPr>
          <w:i/>
          <w:color w:val="FF0000"/>
        </w:rPr>
        <w:t xml:space="preserve"> = </w:t>
      </w:r>
      <w:r w:rsidRPr="00993B79">
        <w:rPr>
          <w:b/>
          <w:color w:val="800000"/>
        </w:rPr>
        <w:t>0.1 · (0.3845 + 0.1037) · 7 · 180 · 10</w:t>
      </w:r>
      <w:r w:rsidRPr="00993B79">
        <w:rPr>
          <w:b/>
          <w:color w:val="800000"/>
          <w:vertAlign w:val="superscript"/>
        </w:rPr>
        <w:t>-6</w:t>
      </w:r>
      <w:r w:rsidRPr="00993B79">
        <w:rPr>
          <w:b/>
          <w:color w:val="800000"/>
        </w:rPr>
        <w:t xml:space="preserve"> = </w:t>
      </w:r>
      <w:r w:rsidRPr="00993B79">
        <w:rPr>
          <w:b/>
          <w:color w:val="008000"/>
        </w:rPr>
        <w:t>0.0000615</w:t>
      </w:r>
    </w:p>
    <w:p w14:paraId="285A565C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 ЗВ, г/с (3.10), </w:t>
      </w:r>
      <w:r w:rsidRPr="00993B79">
        <w:rPr>
          <w:b/>
          <w:i/>
          <w:color w:val="008080"/>
          <w:sz w:val="22"/>
        </w:rPr>
        <w:t xml:space="preserve">G = </w:t>
      </w:r>
      <w:r w:rsidRPr="00993B79">
        <w:rPr>
          <w:i/>
          <w:color w:val="FF0000"/>
        </w:rPr>
        <w:t xml:space="preserve">MAX(M1,M2) · NK1 / 3600 = </w:t>
      </w:r>
      <w:r w:rsidRPr="00993B79">
        <w:rPr>
          <w:b/>
          <w:color w:val="800000"/>
        </w:rPr>
        <w:t xml:space="preserve">0.3845 · 2 / 3600 = </w:t>
      </w:r>
      <w:r w:rsidRPr="00993B79">
        <w:rPr>
          <w:b/>
          <w:color w:val="008000"/>
        </w:rPr>
        <w:t>0.0002136</w:t>
      </w:r>
    </w:p>
    <w:p w14:paraId="285A565D" w14:textId="77777777" w:rsidR="00602AB1" w:rsidRPr="00993B79" w:rsidRDefault="00602AB1" w:rsidP="00602AB1">
      <w:pPr>
        <w:rPr>
          <w:b/>
          <w:color w:val="008000"/>
        </w:rPr>
      </w:pPr>
    </w:p>
    <w:p w14:paraId="285A565E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ИТОГО выбросы по периоду: Переходный период (t&gt;-5 и t&lt;5)</w:t>
      </w:r>
    </w:p>
    <w:p w14:paraId="285A565F" w14:textId="77777777" w:rsidR="00602AB1" w:rsidRPr="00993B79" w:rsidRDefault="00602AB1" w:rsidP="00602AB1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19"/>
        <w:gridCol w:w="253"/>
        <w:gridCol w:w="766"/>
        <w:gridCol w:w="252"/>
        <w:gridCol w:w="1018"/>
        <w:gridCol w:w="507"/>
        <w:gridCol w:w="511"/>
        <w:gridCol w:w="507"/>
        <w:gridCol w:w="1018"/>
        <w:gridCol w:w="507"/>
        <w:gridCol w:w="1018"/>
        <w:gridCol w:w="507"/>
        <w:gridCol w:w="3814"/>
        <w:gridCol w:w="4063"/>
      </w:tblGrid>
      <w:tr w:rsidR="00602AB1" w:rsidRPr="00993B79" w14:paraId="285A5661" w14:textId="77777777" w:rsidTr="00602AB1">
        <w:tc>
          <w:tcPr>
            <w:tcW w:w="5000" w:type="pct"/>
            <w:gridSpan w:val="14"/>
          </w:tcPr>
          <w:p w14:paraId="285A5660" w14:textId="77777777" w:rsidR="00602AB1" w:rsidRPr="00993B79" w:rsidRDefault="00602AB1" w:rsidP="00602AB1">
            <w:pPr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Тип машины: Грузовые автомобили дизельные свыше 2 до 5 т (иномарки)</w:t>
            </w:r>
          </w:p>
        </w:tc>
      </w:tr>
      <w:tr w:rsidR="00602AB1" w:rsidRPr="00993B79" w14:paraId="285A566F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662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Dn</w:t>
            </w:r>
            <w:proofErr w:type="spellEnd"/>
            <w:r w:rsidRPr="00993B79">
              <w:rPr>
                <w:b/>
                <w:i/>
                <w:color w:val="800080"/>
              </w:rPr>
              <w:t>,</w:t>
            </w:r>
          </w:p>
          <w:p w14:paraId="285A5663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сут</w:t>
            </w:r>
            <w:proofErr w:type="spellEnd"/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664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Nk</w:t>
            </w:r>
            <w:proofErr w:type="spellEnd"/>
            <w:r w:rsidRPr="00993B79">
              <w:rPr>
                <w:b/>
                <w:i/>
                <w:color w:val="800080"/>
              </w:rPr>
              <w:t>,</w:t>
            </w:r>
          </w:p>
          <w:p w14:paraId="285A5665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шт</w:t>
            </w:r>
            <w:proofErr w:type="spellEnd"/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666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A</w:t>
            </w:r>
          </w:p>
          <w:p w14:paraId="285A5667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668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Nk1</w:t>
            </w:r>
          </w:p>
          <w:p w14:paraId="285A5669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шт.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66A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L1,</w:t>
            </w:r>
          </w:p>
          <w:p w14:paraId="285A566B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км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66C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L2,</w:t>
            </w:r>
          </w:p>
          <w:p w14:paraId="285A566D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км</w:t>
            </w:r>
          </w:p>
        </w:tc>
        <w:tc>
          <w:tcPr>
            <w:tcW w:w="26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66E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</w:p>
        </w:tc>
      </w:tr>
      <w:tr w:rsidR="00602AB1" w:rsidRPr="00993B79" w14:paraId="285A5677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670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180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671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7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672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0.10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673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2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674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675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0.1</w:t>
            </w:r>
          </w:p>
        </w:tc>
        <w:tc>
          <w:tcPr>
            <w:tcW w:w="26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676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</w:p>
        </w:tc>
      </w:tr>
      <w:tr w:rsidR="00602AB1" w:rsidRPr="00993B79" w14:paraId="285A5679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678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</w:p>
        </w:tc>
      </w:tr>
      <w:tr w:rsidR="00602AB1" w:rsidRPr="00993B79" w14:paraId="285A568A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67A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ЗВ</w:t>
            </w:r>
          </w:p>
          <w:p w14:paraId="285A567B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67C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Tpr</w:t>
            </w:r>
            <w:proofErr w:type="spellEnd"/>
          </w:p>
          <w:p w14:paraId="285A567D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мин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67E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Mpr</w:t>
            </w:r>
            <w:proofErr w:type="spellEnd"/>
            <w:r w:rsidRPr="00993B79">
              <w:rPr>
                <w:b/>
                <w:i/>
                <w:color w:val="800080"/>
              </w:rPr>
              <w:t>,</w:t>
            </w:r>
          </w:p>
          <w:p w14:paraId="285A567F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gramStart"/>
            <w:r w:rsidRPr="00993B79">
              <w:rPr>
                <w:b/>
                <w:i/>
                <w:color w:val="800080"/>
              </w:rPr>
              <w:t>г/мин</w:t>
            </w:r>
            <w:proofErr w:type="gramEnd"/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680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Tx</w:t>
            </w:r>
            <w:proofErr w:type="spellEnd"/>
            <w:r w:rsidRPr="00993B79">
              <w:rPr>
                <w:b/>
                <w:i/>
                <w:color w:val="800080"/>
              </w:rPr>
              <w:t>,</w:t>
            </w:r>
          </w:p>
          <w:p w14:paraId="285A5681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мин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682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Mxx</w:t>
            </w:r>
            <w:proofErr w:type="spellEnd"/>
            <w:r w:rsidRPr="00993B79">
              <w:rPr>
                <w:b/>
                <w:i/>
                <w:color w:val="800080"/>
              </w:rPr>
              <w:t>,</w:t>
            </w:r>
          </w:p>
          <w:p w14:paraId="285A5683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gramStart"/>
            <w:r w:rsidRPr="00993B79">
              <w:rPr>
                <w:b/>
                <w:i/>
                <w:color w:val="800080"/>
              </w:rPr>
              <w:t>г/мин</w:t>
            </w:r>
            <w:proofErr w:type="gramEnd"/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684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Ml</w:t>
            </w:r>
            <w:proofErr w:type="spellEnd"/>
            <w:r w:rsidRPr="00993B79">
              <w:rPr>
                <w:b/>
                <w:i/>
                <w:color w:val="800080"/>
              </w:rPr>
              <w:t>,</w:t>
            </w:r>
          </w:p>
          <w:p w14:paraId="285A5685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г/км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686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г/с</w:t>
            </w:r>
          </w:p>
          <w:p w14:paraId="285A5687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688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т/год</w:t>
            </w:r>
          </w:p>
          <w:p w14:paraId="285A5689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</w:p>
        </w:tc>
      </w:tr>
      <w:tr w:rsidR="00602AB1" w:rsidRPr="00993B79" w14:paraId="285A5693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68B" w14:textId="77777777" w:rsidR="00602AB1" w:rsidRPr="00993B79" w:rsidRDefault="00602AB1" w:rsidP="00602AB1">
            <w:pPr>
              <w:jc w:val="center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0337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68C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4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68D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0.783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68E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68F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0.36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690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3.15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691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0.002117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692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0.000565</w:t>
            </w:r>
          </w:p>
        </w:tc>
      </w:tr>
      <w:tr w:rsidR="00602AB1" w:rsidRPr="00993B79" w14:paraId="285A569C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694" w14:textId="77777777" w:rsidR="00602AB1" w:rsidRPr="00993B79" w:rsidRDefault="00602AB1" w:rsidP="00602AB1">
            <w:pPr>
              <w:jc w:val="center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2732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695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4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696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0.27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697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698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0.18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699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0.54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69A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0.00073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69B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0.000195</w:t>
            </w:r>
          </w:p>
        </w:tc>
      </w:tr>
      <w:tr w:rsidR="00602AB1" w:rsidRPr="00993B79" w14:paraId="285A56A5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69D" w14:textId="77777777" w:rsidR="00602AB1" w:rsidRPr="00993B79" w:rsidRDefault="00602AB1" w:rsidP="00602AB1">
            <w:pPr>
              <w:jc w:val="center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0301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69E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4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69F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0.33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6A0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6A1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0.2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6A2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2.2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6A3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0.000774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6A4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0.0002176</w:t>
            </w:r>
          </w:p>
        </w:tc>
      </w:tr>
      <w:tr w:rsidR="00602AB1" w:rsidRPr="00993B79" w14:paraId="285A56AE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6A6" w14:textId="77777777" w:rsidR="00602AB1" w:rsidRPr="00993B79" w:rsidRDefault="00602AB1" w:rsidP="00602AB1">
            <w:pPr>
              <w:jc w:val="center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0304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6A7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4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6A8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0.33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6A9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6AA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0.2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6AB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2.2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6AC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0.0001257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6AD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0.00003536</w:t>
            </w:r>
          </w:p>
        </w:tc>
      </w:tr>
      <w:tr w:rsidR="00602AB1" w:rsidRPr="00993B79" w14:paraId="285A56B7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6AF" w14:textId="77777777" w:rsidR="00602AB1" w:rsidRPr="00993B79" w:rsidRDefault="00602AB1" w:rsidP="00602AB1">
            <w:pPr>
              <w:jc w:val="center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0328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6B0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4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6B1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0.014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6B2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6B3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0.008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6B4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0.18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6B5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0.0000464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6B6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0.0000138</w:t>
            </w:r>
          </w:p>
        </w:tc>
      </w:tr>
      <w:tr w:rsidR="00602AB1" w:rsidRPr="00993B79" w14:paraId="285A56C0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6B8" w14:textId="77777777" w:rsidR="00602AB1" w:rsidRPr="00993B79" w:rsidRDefault="00602AB1" w:rsidP="00602AB1">
            <w:pPr>
              <w:jc w:val="center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0330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6B9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4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6BA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0.07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6BB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6BC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0.065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6BD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0.387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6BE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0.0002136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6BF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0.0000615</w:t>
            </w:r>
          </w:p>
        </w:tc>
      </w:tr>
    </w:tbl>
    <w:p w14:paraId="285A56C1" w14:textId="77777777" w:rsidR="00602AB1" w:rsidRPr="00993B79" w:rsidRDefault="00602AB1" w:rsidP="00602AB1">
      <w:pPr>
        <w:rPr>
          <w:color w:val="000000"/>
          <w:sz w:val="22"/>
        </w:rPr>
      </w:pPr>
    </w:p>
    <w:p w14:paraId="285A56C2" w14:textId="77777777" w:rsidR="00602AB1" w:rsidRPr="00993B79" w:rsidRDefault="00602AB1" w:rsidP="00602AB1">
      <w:pPr>
        <w:rPr>
          <w:color w:val="000000"/>
          <w:sz w:val="22"/>
        </w:rPr>
      </w:pPr>
    </w:p>
    <w:p w14:paraId="285A56C3" w14:textId="77777777" w:rsidR="00602AB1" w:rsidRPr="00993B79" w:rsidRDefault="00602AB1" w:rsidP="00602AB1">
      <w:pPr>
        <w:rPr>
          <w:color w:val="000000"/>
          <w:sz w:val="22"/>
        </w:rPr>
      </w:pPr>
    </w:p>
    <w:p w14:paraId="285A56C4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______________________________________________________________________</w:t>
      </w:r>
    </w:p>
    <w:p w14:paraId="285A56C5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Расчетный период: Теплый период (t&gt;5)</w:t>
      </w:r>
    </w:p>
    <w:p w14:paraId="285A56C6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______________________________________________________________________</w:t>
      </w:r>
    </w:p>
    <w:p w14:paraId="285A56C7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Температура воздуха за расчетный период, град. С, </w:t>
      </w:r>
      <w:r w:rsidRPr="00993B79">
        <w:rPr>
          <w:b/>
          <w:i/>
          <w:color w:val="008080"/>
          <w:sz w:val="22"/>
        </w:rPr>
        <w:t xml:space="preserve">T = </w:t>
      </w:r>
      <w:r w:rsidRPr="00993B79">
        <w:rPr>
          <w:b/>
          <w:color w:val="008000"/>
        </w:rPr>
        <w:t>25</w:t>
      </w:r>
    </w:p>
    <w:p w14:paraId="285A56C8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______________________________________________________________________</w:t>
      </w:r>
    </w:p>
    <w:p w14:paraId="285A56C9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Тип машины: Грузовые автомобили дизельные свыше 2 до 5 т (иномарки)</w:t>
      </w:r>
    </w:p>
    <w:p w14:paraId="285A56CA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______________________________________________________________________</w:t>
      </w:r>
    </w:p>
    <w:p w14:paraId="285A56CB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Тип топлива: Дизельное топливо</w:t>
      </w:r>
    </w:p>
    <w:p w14:paraId="285A56CC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Количество рабочих дней в году, </w:t>
      </w:r>
      <w:proofErr w:type="spellStart"/>
      <w:r w:rsidRPr="00993B79">
        <w:rPr>
          <w:color w:val="000000"/>
          <w:sz w:val="22"/>
        </w:rPr>
        <w:t>дн</w:t>
      </w:r>
      <w:proofErr w:type="spellEnd"/>
      <w:r w:rsidRPr="00993B79">
        <w:rPr>
          <w:color w:val="000000"/>
          <w:sz w:val="22"/>
        </w:rPr>
        <w:t xml:space="preserve">., </w:t>
      </w:r>
      <w:r w:rsidRPr="00993B79">
        <w:rPr>
          <w:b/>
          <w:i/>
          <w:color w:val="008080"/>
          <w:sz w:val="22"/>
        </w:rPr>
        <w:t xml:space="preserve">DN = </w:t>
      </w:r>
      <w:r w:rsidRPr="00993B79">
        <w:rPr>
          <w:b/>
          <w:color w:val="008000"/>
        </w:rPr>
        <w:t>90</w:t>
      </w:r>
    </w:p>
    <w:p w14:paraId="285A56CD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Наибольшее количество автомобилей, выезжающих со стоянки </w:t>
      </w:r>
      <w:proofErr w:type="gramStart"/>
      <w:r w:rsidRPr="00993B79">
        <w:rPr>
          <w:color w:val="000000"/>
          <w:sz w:val="22"/>
        </w:rPr>
        <w:t>в течении</w:t>
      </w:r>
      <w:proofErr w:type="gramEnd"/>
      <w:r w:rsidRPr="00993B79">
        <w:rPr>
          <w:color w:val="000000"/>
          <w:sz w:val="22"/>
        </w:rPr>
        <w:t xml:space="preserve"> часа, </w:t>
      </w:r>
      <w:r w:rsidRPr="00993B79">
        <w:rPr>
          <w:b/>
          <w:i/>
          <w:color w:val="008080"/>
          <w:sz w:val="22"/>
        </w:rPr>
        <w:t xml:space="preserve">NK1 = </w:t>
      </w:r>
      <w:r w:rsidRPr="00993B79">
        <w:rPr>
          <w:b/>
          <w:color w:val="008000"/>
        </w:rPr>
        <w:t>2</w:t>
      </w:r>
    </w:p>
    <w:p w14:paraId="285A56CE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Общ. количество автомобилей данной группы за расчетный период, шт., </w:t>
      </w:r>
      <w:r w:rsidRPr="00993B79">
        <w:rPr>
          <w:b/>
          <w:i/>
          <w:color w:val="008080"/>
          <w:sz w:val="22"/>
        </w:rPr>
        <w:t xml:space="preserve">NK = </w:t>
      </w:r>
      <w:r w:rsidRPr="00993B79">
        <w:rPr>
          <w:b/>
          <w:color w:val="008000"/>
        </w:rPr>
        <w:t>7</w:t>
      </w:r>
    </w:p>
    <w:p w14:paraId="285A56CF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Коэффициент выпуска (выезда), </w:t>
      </w:r>
      <w:r w:rsidRPr="00993B79">
        <w:rPr>
          <w:b/>
          <w:i/>
          <w:color w:val="008080"/>
          <w:sz w:val="22"/>
        </w:rPr>
        <w:t xml:space="preserve">A = </w:t>
      </w:r>
      <w:r w:rsidRPr="00993B79">
        <w:rPr>
          <w:b/>
          <w:color w:val="008000"/>
        </w:rPr>
        <w:t>0.1</w:t>
      </w:r>
    </w:p>
    <w:p w14:paraId="285A56D0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Экологический контроль не проводится</w:t>
      </w:r>
    </w:p>
    <w:p w14:paraId="285A56D1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Время прогрева двигателя, мин (табл. 3.20), </w:t>
      </w:r>
      <w:r w:rsidRPr="00993B79">
        <w:rPr>
          <w:b/>
          <w:i/>
          <w:color w:val="008080"/>
          <w:sz w:val="22"/>
        </w:rPr>
        <w:t xml:space="preserve">TPR = </w:t>
      </w:r>
      <w:r w:rsidRPr="00993B79">
        <w:rPr>
          <w:b/>
          <w:color w:val="008000"/>
        </w:rPr>
        <w:t>4</w:t>
      </w:r>
    </w:p>
    <w:p w14:paraId="285A56D2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Время работы двигателя на холостом ходу, мин, </w:t>
      </w:r>
      <w:r w:rsidRPr="00993B79">
        <w:rPr>
          <w:b/>
          <w:i/>
          <w:color w:val="008080"/>
          <w:sz w:val="22"/>
        </w:rPr>
        <w:t xml:space="preserve">TX = </w:t>
      </w:r>
      <w:r w:rsidRPr="00993B79">
        <w:rPr>
          <w:b/>
          <w:color w:val="008000"/>
        </w:rPr>
        <w:t>1</w:t>
      </w:r>
    </w:p>
    <w:p w14:paraId="285A56D3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Пробег автомобиля от ближайшего к выезду места стоянки до выезда со стоянки, км, </w:t>
      </w:r>
      <w:r w:rsidRPr="00993B79">
        <w:rPr>
          <w:b/>
          <w:i/>
          <w:color w:val="008080"/>
          <w:sz w:val="22"/>
        </w:rPr>
        <w:t xml:space="preserve">LB1 = </w:t>
      </w:r>
      <w:r w:rsidRPr="00993B79">
        <w:rPr>
          <w:b/>
          <w:color w:val="008000"/>
        </w:rPr>
        <w:t>0.1</w:t>
      </w:r>
    </w:p>
    <w:p w14:paraId="285A56D4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Пробег автомобиля от наиболее удаленного к выезду места стоянки </w:t>
      </w:r>
      <w:proofErr w:type="gramStart"/>
      <w:r w:rsidRPr="00993B79">
        <w:rPr>
          <w:color w:val="000000"/>
          <w:sz w:val="22"/>
        </w:rPr>
        <w:t>до  выезда</w:t>
      </w:r>
      <w:proofErr w:type="gramEnd"/>
      <w:r w:rsidRPr="00993B79">
        <w:rPr>
          <w:color w:val="000000"/>
          <w:sz w:val="22"/>
        </w:rPr>
        <w:t xml:space="preserve"> со стоянки, км, </w:t>
      </w:r>
      <w:r w:rsidRPr="00993B79">
        <w:rPr>
          <w:b/>
          <w:i/>
          <w:color w:val="008080"/>
          <w:sz w:val="22"/>
        </w:rPr>
        <w:t xml:space="preserve">LD1 = </w:t>
      </w:r>
      <w:r w:rsidRPr="00993B79">
        <w:rPr>
          <w:b/>
          <w:color w:val="008000"/>
        </w:rPr>
        <w:t>0.1</w:t>
      </w:r>
    </w:p>
    <w:p w14:paraId="285A56D5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Пробег автомобиля от ближайшего к въезду места стоянки до въезда на стоянку, км, </w:t>
      </w:r>
      <w:r w:rsidRPr="00993B79">
        <w:rPr>
          <w:b/>
          <w:i/>
          <w:color w:val="008080"/>
          <w:sz w:val="22"/>
        </w:rPr>
        <w:t xml:space="preserve">LB2 = </w:t>
      </w:r>
      <w:r w:rsidRPr="00993B79">
        <w:rPr>
          <w:b/>
          <w:color w:val="008000"/>
        </w:rPr>
        <w:t>0.1</w:t>
      </w:r>
    </w:p>
    <w:p w14:paraId="285A56D6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lastRenderedPageBreak/>
        <w:t xml:space="preserve">Пробег автомобиля от наиболее удаленного от въезда места стоянки до въезда на стоянку, км, </w:t>
      </w:r>
      <w:r w:rsidRPr="00993B79">
        <w:rPr>
          <w:b/>
          <w:i/>
          <w:color w:val="008080"/>
          <w:sz w:val="22"/>
        </w:rPr>
        <w:t xml:space="preserve">LD2 = </w:t>
      </w:r>
      <w:r w:rsidRPr="00993B79">
        <w:rPr>
          <w:b/>
          <w:color w:val="008000"/>
        </w:rPr>
        <w:t>0.1</w:t>
      </w:r>
    </w:p>
    <w:p w14:paraId="285A56D7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Суммарный пробег по территории или помещению стоянки (выезд), км (3.5), </w:t>
      </w:r>
      <w:r w:rsidRPr="00993B79">
        <w:rPr>
          <w:b/>
          <w:i/>
          <w:color w:val="008080"/>
          <w:sz w:val="22"/>
        </w:rPr>
        <w:t xml:space="preserve">L1 = </w:t>
      </w:r>
      <w:r w:rsidRPr="00993B79">
        <w:rPr>
          <w:i/>
          <w:color w:val="FF0000"/>
        </w:rPr>
        <w:t xml:space="preserve">(LB1 + LD1) / 2 = </w:t>
      </w:r>
      <w:r w:rsidRPr="00993B79">
        <w:rPr>
          <w:b/>
          <w:color w:val="800000"/>
        </w:rPr>
        <w:t xml:space="preserve">(0.1 + 0.1) / 2 = </w:t>
      </w:r>
      <w:r w:rsidRPr="00993B79">
        <w:rPr>
          <w:b/>
          <w:color w:val="008000"/>
        </w:rPr>
        <w:t>0.1</w:t>
      </w:r>
    </w:p>
    <w:p w14:paraId="285A56D8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Суммарный пробег по территории или помещению стоянки (въезд), км (3.6), </w:t>
      </w:r>
      <w:r w:rsidRPr="00993B79">
        <w:rPr>
          <w:b/>
          <w:i/>
          <w:color w:val="008080"/>
          <w:sz w:val="22"/>
        </w:rPr>
        <w:t xml:space="preserve">L2 = </w:t>
      </w:r>
      <w:r w:rsidRPr="00993B79">
        <w:rPr>
          <w:i/>
          <w:color w:val="FF0000"/>
        </w:rPr>
        <w:t xml:space="preserve">(LB2 + LD2) / 2 = </w:t>
      </w:r>
      <w:r w:rsidRPr="00993B79">
        <w:rPr>
          <w:b/>
          <w:color w:val="800000"/>
        </w:rPr>
        <w:t xml:space="preserve">(0.1 + 0.1) / 2 = </w:t>
      </w:r>
      <w:r w:rsidRPr="00993B79">
        <w:rPr>
          <w:b/>
          <w:color w:val="008000"/>
        </w:rPr>
        <w:t>0.1</w:t>
      </w:r>
    </w:p>
    <w:p w14:paraId="285A56D9" w14:textId="77777777" w:rsidR="00602AB1" w:rsidRPr="00993B79" w:rsidRDefault="00602AB1" w:rsidP="00602AB1">
      <w:pPr>
        <w:rPr>
          <w:b/>
          <w:color w:val="008000"/>
        </w:rPr>
      </w:pPr>
    </w:p>
    <w:p w14:paraId="285A56DA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>Примесь: 0337 Углерод оксид (Окись углерода, Угарный газ) (584)</w:t>
      </w:r>
    </w:p>
    <w:p w14:paraId="285A56DB" w14:textId="77777777" w:rsidR="00602AB1" w:rsidRPr="00993B79" w:rsidRDefault="00602AB1" w:rsidP="00602AB1">
      <w:pPr>
        <w:rPr>
          <w:b/>
          <w:i/>
          <w:color w:val="FF00FF"/>
        </w:rPr>
      </w:pPr>
    </w:p>
    <w:p w14:paraId="285A56DC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Удельный выброс ЗВ при прогреве двигателя, г/мин, (табл.3.10), </w:t>
      </w:r>
      <w:r w:rsidRPr="00993B79">
        <w:rPr>
          <w:b/>
          <w:i/>
          <w:color w:val="008080"/>
          <w:sz w:val="22"/>
        </w:rPr>
        <w:t xml:space="preserve">MPR = </w:t>
      </w:r>
      <w:r w:rsidRPr="00993B79">
        <w:rPr>
          <w:b/>
          <w:color w:val="008000"/>
        </w:rPr>
        <w:t>0.58</w:t>
      </w:r>
    </w:p>
    <w:p w14:paraId="285A56DD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Пробеговые</w:t>
      </w:r>
      <w:proofErr w:type="spellEnd"/>
      <w:r w:rsidRPr="00993B79">
        <w:rPr>
          <w:color w:val="000000"/>
          <w:sz w:val="22"/>
        </w:rPr>
        <w:t xml:space="preserve"> выбросы ЗВ, г/км, (табл.3.11), </w:t>
      </w:r>
      <w:r w:rsidRPr="00993B79">
        <w:rPr>
          <w:b/>
          <w:i/>
          <w:color w:val="008080"/>
          <w:sz w:val="22"/>
        </w:rPr>
        <w:t xml:space="preserve">ML = </w:t>
      </w:r>
      <w:r w:rsidRPr="00993B79">
        <w:rPr>
          <w:b/>
          <w:color w:val="008000"/>
        </w:rPr>
        <w:t>2.9</w:t>
      </w:r>
    </w:p>
    <w:p w14:paraId="285A56DE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Удельные выбросы ЗВ при работе на холостом ходу, г/мин,</w:t>
      </w:r>
    </w:p>
    <w:p w14:paraId="285A56DF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(табл.3.12), </w:t>
      </w:r>
      <w:r w:rsidRPr="00993B79">
        <w:rPr>
          <w:b/>
          <w:i/>
          <w:color w:val="008080"/>
          <w:sz w:val="22"/>
        </w:rPr>
        <w:t xml:space="preserve">MXX = </w:t>
      </w:r>
      <w:r w:rsidRPr="00993B79">
        <w:rPr>
          <w:b/>
          <w:color w:val="008000"/>
        </w:rPr>
        <w:t>0.36</w:t>
      </w:r>
    </w:p>
    <w:p w14:paraId="285A56E0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выезде 1-го автомобиля, грамм, </w:t>
      </w:r>
      <w:r w:rsidRPr="00993B79">
        <w:rPr>
          <w:b/>
          <w:i/>
          <w:color w:val="008080"/>
          <w:sz w:val="22"/>
        </w:rPr>
        <w:t xml:space="preserve">M1 = </w:t>
      </w:r>
      <w:r w:rsidRPr="00993B79">
        <w:rPr>
          <w:i/>
          <w:color w:val="FF0000"/>
        </w:rPr>
        <w:t xml:space="preserve">MPR · TPR + ML · L1 + MXX · TX = </w:t>
      </w:r>
      <w:r w:rsidRPr="00993B79">
        <w:rPr>
          <w:b/>
          <w:color w:val="800000"/>
        </w:rPr>
        <w:t xml:space="preserve">0.58 · 4 + 2.9 · 0.1 + 0.36 · 1 = </w:t>
      </w:r>
      <w:r w:rsidRPr="00993B79">
        <w:rPr>
          <w:b/>
          <w:color w:val="008000"/>
        </w:rPr>
        <w:t>2.97</w:t>
      </w:r>
    </w:p>
    <w:p w14:paraId="285A56E1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въезде 1-го автомобиля, грамм, </w:t>
      </w:r>
      <w:r w:rsidRPr="00993B79">
        <w:rPr>
          <w:b/>
          <w:i/>
          <w:color w:val="008080"/>
          <w:sz w:val="22"/>
        </w:rPr>
        <w:t xml:space="preserve">M2 = </w:t>
      </w:r>
      <w:r w:rsidRPr="00993B79">
        <w:rPr>
          <w:i/>
          <w:color w:val="FF0000"/>
        </w:rPr>
        <w:t xml:space="preserve">ML · L2 + MXX · TX = </w:t>
      </w:r>
      <w:r w:rsidRPr="00993B79">
        <w:rPr>
          <w:b/>
          <w:color w:val="800000"/>
        </w:rPr>
        <w:t xml:space="preserve">2.9 · 0.1 + 0.36 · 1 = </w:t>
      </w:r>
      <w:r w:rsidRPr="00993B79">
        <w:rPr>
          <w:b/>
          <w:color w:val="008000"/>
        </w:rPr>
        <w:t>0.65</w:t>
      </w:r>
    </w:p>
    <w:p w14:paraId="285A56E2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 ЗВ, т/год (3.7), </w:t>
      </w:r>
      <w:r w:rsidRPr="00993B79">
        <w:rPr>
          <w:b/>
          <w:i/>
          <w:color w:val="008080"/>
          <w:sz w:val="22"/>
        </w:rPr>
        <w:t xml:space="preserve">M = </w:t>
      </w:r>
      <w:r w:rsidRPr="00993B79">
        <w:rPr>
          <w:i/>
          <w:color w:val="FF0000"/>
        </w:rPr>
        <w:t>A · (M1 + M2) · NK · DN · 10</w:t>
      </w:r>
      <w:r w:rsidRPr="00993B79">
        <w:rPr>
          <w:i/>
          <w:color w:val="FF0000"/>
          <w:vertAlign w:val="superscript"/>
        </w:rPr>
        <w:t>-6</w:t>
      </w:r>
      <w:r w:rsidRPr="00993B79">
        <w:rPr>
          <w:i/>
          <w:color w:val="FF0000"/>
        </w:rPr>
        <w:t xml:space="preserve"> = </w:t>
      </w:r>
      <w:r w:rsidRPr="00993B79">
        <w:rPr>
          <w:b/>
          <w:color w:val="800000"/>
        </w:rPr>
        <w:t>0.1 · (2.97 + 0.65) · 7 · 90 · 10</w:t>
      </w:r>
      <w:r w:rsidRPr="00993B79">
        <w:rPr>
          <w:b/>
          <w:color w:val="800000"/>
          <w:vertAlign w:val="superscript"/>
        </w:rPr>
        <w:t>-6</w:t>
      </w:r>
      <w:r w:rsidRPr="00993B79">
        <w:rPr>
          <w:b/>
          <w:color w:val="800000"/>
        </w:rPr>
        <w:t xml:space="preserve"> = </w:t>
      </w:r>
      <w:r w:rsidRPr="00993B79">
        <w:rPr>
          <w:b/>
          <w:color w:val="008000"/>
        </w:rPr>
        <w:t>0.000228</w:t>
      </w:r>
    </w:p>
    <w:p w14:paraId="285A56E3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 ЗВ, г/с (3.10), </w:t>
      </w:r>
      <w:r w:rsidRPr="00993B79">
        <w:rPr>
          <w:b/>
          <w:i/>
          <w:color w:val="008080"/>
          <w:sz w:val="22"/>
        </w:rPr>
        <w:t xml:space="preserve">G = </w:t>
      </w:r>
      <w:r w:rsidRPr="00993B79">
        <w:rPr>
          <w:i/>
          <w:color w:val="FF0000"/>
        </w:rPr>
        <w:t xml:space="preserve">MAX(M1,M2) · NK1 / 3600 = </w:t>
      </w:r>
      <w:r w:rsidRPr="00993B79">
        <w:rPr>
          <w:b/>
          <w:color w:val="800000"/>
        </w:rPr>
        <w:t xml:space="preserve">2.97 · 2 / 3600 = </w:t>
      </w:r>
      <w:r w:rsidRPr="00993B79">
        <w:rPr>
          <w:b/>
          <w:color w:val="008000"/>
        </w:rPr>
        <w:t>0.00165</w:t>
      </w:r>
    </w:p>
    <w:p w14:paraId="285A56E4" w14:textId="77777777" w:rsidR="00602AB1" w:rsidRPr="00993B79" w:rsidRDefault="00602AB1" w:rsidP="00602AB1">
      <w:pPr>
        <w:rPr>
          <w:b/>
          <w:color w:val="008000"/>
        </w:rPr>
      </w:pPr>
    </w:p>
    <w:p w14:paraId="285A56E5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>Примесь: 2732 Керосин (654*)</w:t>
      </w:r>
    </w:p>
    <w:p w14:paraId="285A56E6" w14:textId="77777777" w:rsidR="00602AB1" w:rsidRPr="00993B79" w:rsidRDefault="00602AB1" w:rsidP="00602AB1">
      <w:pPr>
        <w:rPr>
          <w:b/>
          <w:i/>
          <w:color w:val="FF00FF"/>
        </w:rPr>
      </w:pPr>
    </w:p>
    <w:p w14:paraId="285A56E7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Удельный выброс ЗВ при прогреве двигателя, г/мин, (табл.3.10), </w:t>
      </w:r>
      <w:r w:rsidRPr="00993B79">
        <w:rPr>
          <w:b/>
          <w:i/>
          <w:color w:val="008080"/>
          <w:sz w:val="22"/>
        </w:rPr>
        <w:t xml:space="preserve">MPR = </w:t>
      </w:r>
      <w:r w:rsidRPr="00993B79">
        <w:rPr>
          <w:b/>
          <w:color w:val="008000"/>
        </w:rPr>
        <w:t>0.25</w:t>
      </w:r>
    </w:p>
    <w:p w14:paraId="285A56E8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Пробеговые</w:t>
      </w:r>
      <w:proofErr w:type="spellEnd"/>
      <w:r w:rsidRPr="00993B79">
        <w:rPr>
          <w:color w:val="000000"/>
          <w:sz w:val="22"/>
        </w:rPr>
        <w:t xml:space="preserve"> выбросы ЗВ, г/км, (табл.3.11), </w:t>
      </w:r>
      <w:r w:rsidRPr="00993B79">
        <w:rPr>
          <w:b/>
          <w:i/>
          <w:color w:val="008080"/>
          <w:sz w:val="22"/>
        </w:rPr>
        <w:t xml:space="preserve">ML = </w:t>
      </w:r>
      <w:r w:rsidRPr="00993B79">
        <w:rPr>
          <w:b/>
          <w:color w:val="008000"/>
        </w:rPr>
        <w:t>0.5</w:t>
      </w:r>
    </w:p>
    <w:p w14:paraId="285A56E9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Удельные выбросы ЗВ при работе на холостом ходу, г/мин,</w:t>
      </w:r>
    </w:p>
    <w:p w14:paraId="285A56EA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(табл.3.12), </w:t>
      </w:r>
      <w:r w:rsidRPr="00993B79">
        <w:rPr>
          <w:b/>
          <w:i/>
          <w:color w:val="008080"/>
          <w:sz w:val="22"/>
        </w:rPr>
        <w:t xml:space="preserve">MXX = </w:t>
      </w:r>
      <w:r w:rsidRPr="00993B79">
        <w:rPr>
          <w:b/>
          <w:color w:val="008000"/>
        </w:rPr>
        <w:t>0.18</w:t>
      </w:r>
    </w:p>
    <w:p w14:paraId="285A56EB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выезде 1-го автомобиля, грамм, </w:t>
      </w:r>
      <w:r w:rsidRPr="00993B79">
        <w:rPr>
          <w:b/>
          <w:i/>
          <w:color w:val="008080"/>
          <w:sz w:val="22"/>
        </w:rPr>
        <w:t xml:space="preserve">M1 = </w:t>
      </w:r>
      <w:r w:rsidRPr="00993B79">
        <w:rPr>
          <w:i/>
          <w:color w:val="FF0000"/>
        </w:rPr>
        <w:t xml:space="preserve">MPR · TPR + ML · L1 + MXX · TX = </w:t>
      </w:r>
      <w:r w:rsidRPr="00993B79">
        <w:rPr>
          <w:b/>
          <w:color w:val="800000"/>
        </w:rPr>
        <w:t xml:space="preserve">0.25 · 4 + 0.5 · 0.1 + 0.18 · 1 = </w:t>
      </w:r>
      <w:r w:rsidRPr="00993B79">
        <w:rPr>
          <w:b/>
          <w:color w:val="008000"/>
        </w:rPr>
        <w:t>1.23</w:t>
      </w:r>
    </w:p>
    <w:p w14:paraId="285A56EC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въезде 1-го автомобиля, грамм, </w:t>
      </w:r>
      <w:r w:rsidRPr="00993B79">
        <w:rPr>
          <w:b/>
          <w:i/>
          <w:color w:val="008080"/>
          <w:sz w:val="22"/>
        </w:rPr>
        <w:t xml:space="preserve">M2 = </w:t>
      </w:r>
      <w:r w:rsidRPr="00993B79">
        <w:rPr>
          <w:i/>
          <w:color w:val="FF0000"/>
        </w:rPr>
        <w:t xml:space="preserve">ML · L2 + MXX · TX = </w:t>
      </w:r>
      <w:r w:rsidRPr="00993B79">
        <w:rPr>
          <w:b/>
          <w:color w:val="800000"/>
        </w:rPr>
        <w:t xml:space="preserve">0.5 · 0.1 + 0.18 · 1 = </w:t>
      </w:r>
      <w:r w:rsidRPr="00993B79">
        <w:rPr>
          <w:b/>
          <w:color w:val="008000"/>
        </w:rPr>
        <w:t>0.23</w:t>
      </w:r>
    </w:p>
    <w:p w14:paraId="285A56ED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 ЗВ, т/год (3.7), </w:t>
      </w:r>
      <w:r w:rsidRPr="00993B79">
        <w:rPr>
          <w:b/>
          <w:i/>
          <w:color w:val="008080"/>
          <w:sz w:val="22"/>
        </w:rPr>
        <w:t xml:space="preserve">M = </w:t>
      </w:r>
      <w:r w:rsidRPr="00993B79">
        <w:rPr>
          <w:i/>
          <w:color w:val="FF0000"/>
        </w:rPr>
        <w:t>A · (M1 + M2) · NK · DN · 10</w:t>
      </w:r>
      <w:r w:rsidRPr="00993B79">
        <w:rPr>
          <w:i/>
          <w:color w:val="FF0000"/>
          <w:vertAlign w:val="superscript"/>
        </w:rPr>
        <w:t>-6</w:t>
      </w:r>
      <w:r w:rsidRPr="00993B79">
        <w:rPr>
          <w:i/>
          <w:color w:val="FF0000"/>
        </w:rPr>
        <w:t xml:space="preserve"> = </w:t>
      </w:r>
      <w:r w:rsidRPr="00993B79">
        <w:rPr>
          <w:b/>
          <w:color w:val="800000"/>
        </w:rPr>
        <w:t>0.1 · (1.23 + 0.23) · 7 · 90 · 10</w:t>
      </w:r>
      <w:r w:rsidRPr="00993B79">
        <w:rPr>
          <w:b/>
          <w:color w:val="800000"/>
          <w:vertAlign w:val="superscript"/>
        </w:rPr>
        <w:t>-6</w:t>
      </w:r>
      <w:r w:rsidRPr="00993B79">
        <w:rPr>
          <w:b/>
          <w:color w:val="800000"/>
        </w:rPr>
        <w:t xml:space="preserve"> = </w:t>
      </w:r>
      <w:r w:rsidRPr="00993B79">
        <w:rPr>
          <w:b/>
          <w:color w:val="008000"/>
        </w:rPr>
        <w:t>0.000092</w:t>
      </w:r>
    </w:p>
    <w:p w14:paraId="285A56EE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 ЗВ, г/с (3.10), </w:t>
      </w:r>
      <w:r w:rsidRPr="00993B79">
        <w:rPr>
          <w:b/>
          <w:i/>
          <w:color w:val="008080"/>
          <w:sz w:val="22"/>
        </w:rPr>
        <w:t xml:space="preserve">G = </w:t>
      </w:r>
      <w:r w:rsidRPr="00993B79">
        <w:rPr>
          <w:i/>
          <w:color w:val="FF0000"/>
        </w:rPr>
        <w:t xml:space="preserve">MAX(M1,M2) · NK1 / 3600 = </w:t>
      </w:r>
      <w:r w:rsidRPr="00993B79">
        <w:rPr>
          <w:b/>
          <w:color w:val="800000"/>
        </w:rPr>
        <w:t xml:space="preserve">1.23 · 2 / 3600 = </w:t>
      </w:r>
      <w:r w:rsidRPr="00993B79">
        <w:rPr>
          <w:b/>
          <w:color w:val="008000"/>
        </w:rPr>
        <w:t>0.000683</w:t>
      </w:r>
    </w:p>
    <w:p w14:paraId="285A56EF" w14:textId="77777777" w:rsidR="00602AB1" w:rsidRPr="00993B79" w:rsidRDefault="00602AB1" w:rsidP="00602AB1">
      <w:pPr>
        <w:rPr>
          <w:b/>
          <w:color w:val="008000"/>
        </w:rPr>
      </w:pPr>
    </w:p>
    <w:p w14:paraId="285A56F0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РАСЧЕТ выбросов оксидов азота:</w:t>
      </w:r>
    </w:p>
    <w:p w14:paraId="285A56F1" w14:textId="77777777" w:rsidR="00602AB1" w:rsidRPr="00993B79" w:rsidRDefault="00602AB1" w:rsidP="00602AB1">
      <w:pPr>
        <w:rPr>
          <w:color w:val="000000"/>
          <w:sz w:val="22"/>
        </w:rPr>
      </w:pPr>
    </w:p>
    <w:p w14:paraId="285A56F2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Удельный выброс ЗВ при прогреве двигателя, г/мин, (табл.3.10), </w:t>
      </w:r>
      <w:r w:rsidRPr="00993B79">
        <w:rPr>
          <w:b/>
          <w:i/>
          <w:color w:val="008080"/>
          <w:sz w:val="22"/>
        </w:rPr>
        <w:t xml:space="preserve">MPR = </w:t>
      </w:r>
      <w:r w:rsidRPr="00993B79">
        <w:rPr>
          <w:b/>
          <w:color w:val="008000"/>
        </w:rPr>
        <w:t>0.22</w:t>
      </w:r>
    </w:p>
    <w:p w14:paraId="285A56F3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Пробеговые</w:t>
      </w:r>
      <w:proofErr w:type="spellEnd"/>
      <w:r w:rsidRPr="00993B79">
        <w:rPr>
          <w:color w:val="000000"/>
          <w:sz w:val="22"/>
        </w:rPr>
        <w:t xml:space="preserve"> выбросы ЗВ, г/км, (табл.3.11), </w:t>
      </w:r>
      <w:r w:rsidRPr="00993B79">
        <w:rPr>
          <w:b/>
          <w:i/>
          <w:color w:val="008080"/>
          <w:sz w:val="22"/>
        </w:rPr>
        <w:t xml:space="preserve">ML = </w:t>
      </w:r>
      <w:r w:rsidRPr="00993B79">
        <w:rPr>
          <w:b/>
          <w:color w:val="008000"/>
        </w:rPr>
        <w:t>2.2</w:t>
      </w:r>
    </w:p>
    <w:p w14:paraId="285A56F4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Удельные выбросы ЗВ при работе на холостом ходу, г/мин,</w:t>
      </w:r>
    </w:p>
    <w:p w14:paraId="285A56F5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(табл.3.12), </w:t>
      </w:r>
      <w:r w:rsidRPr="00993B79">
        <w:rPr>
          <w:b/>
          <w:i/>
          <w:color w:val="008080"/>
          <w:sz w:val="22"/>
        </w:rPr>
        <w:t xml:space="preserve">MXX = </w:t>
      </w:r>
      <w:r w:rsidRPr="00993B79">
        <w:rPr>
          <w:b/>
          <w:color w:val="008000"/>
        </w:rPr>
        <w:t>0.2</w:t>
      </w:r>
    </w:p>
    <w:p w14:paraId="285A56F6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выезде 1-го автомобиля, грамм, </w:t>
      </w:r>
      <w:r w:rsidRPr="00993B79">
        <w:rPr>
          <w:b/>
          <w:i/>
          <w:color w:val="008080"/>
          <w:sz w:val="22"/>
        </w:rPr>
        <w:t xml:space="preserve">M1 = </w:t>
      </w:r>
      <w:r w:rsidRPr="00993B79">
        <w:rPr>
          <w:i/>
          <w:color w:val="FF0000"/>
        </w:rPr>
        <w:t xml:space="preserve">MPR · TPR + ML · L1 + MXX · TX = </w:t>
      </w:r>
      <w:r w:rsidRPr="00993B79">
        <w:rPr>
          <w:b/>
          <w:color w:val="800000"/>
        </w:rPr>
        <w:t xml:space="preserve">0.22 · 4 + 2.2 · 0.1 + 0.2 · 1 = </w:t>
      </w:r>
      <w:r w:rsidRPr="00993B79">
        <w:rPr>
          <w:b/>
          <w:color w:val="008000"/>
        </w:rPr>
        <w:t>1.3</w:t>
      </w:r>
    </w:p>
    <w:p w14:paraId="285A56F7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въезде 1-го автомобиля, грамм, </w:t>
      </w:r>
      <w:r w:rsidRPr="00993B79">
        <w:rPr>
          <w:b/>
          <w:i/>
          <w:color w:val="008080"/>
          <w:sz w:val="22"/>
        </w:rPr>
        <w:t xml:space="preserve">M2 = </w:t>
      </w:r>
      <w:r w:rsidRPr="00993B79">
        <w:rPr>
          <w:i/>
          <w:color w:val="FF0000"/>
        </w:rPr>
        <w:t xml:space="preserve">ML · L2 + MXX · TX = </w:t>
      </w:r>
      <w:r w:rsidRPr="00993B79">
        <w:rPr>
          <w:b/>
          <w:color w:val="800000"/>
        </w:rPr>
        <w:t xml:space="preserve">2.2 · 0.1 + 0.2 · 1 = </w:t>
      </w:r>
      <w:r w:rsidRPr="00993B79">
        <w:rPr>
          <w:b/>
          <w:color w:val="008000"/>
        </w:rPr>
        <w:t>0.42</w:t>
      </w:r>
    </w:p>
    <w:p w14:paraId="285A56F8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 ЗВ, т/год (3.7), </w:t>
      </w:r>
      <w:r w:rsidRPr="00993B79">
        <w:rPr>
          <w:b/>
          <w:i/>
          <w:color w:val="008080"/>
          <w:sz w:val="22"/>
        </w:rPr>
        <w:t xml:space="preserve">M = </w:t>
      </w:r>
      <w:r w:rsidRPr="00993B79">
        <w:rPr>
          <w:i/>
          <w:color w:val="FF0000"/>
        </w:rPr>
        <w:t>A · (M1 + M2) · NK · DN · 10</w:t>
      </w:r>
      <w:r w:rsidRPr="00993B79">
        <w:rPr>
          <w:i/>
          <w:color w:val="FF0000"/>
          <w:vertAlign w:val="superscript"/>
        </w:rPr>
        <w:t>-6</w:t>
      </w:r>
      <w:r w:rsidRPr="00993B79">
        <w:rPr>
          <w:i/>
          <w:color w:val="FF0000"/>
        </w:rPr>
        <w:t xml:space="preserve"> = </w:t>
      </w:r>
      <w:r w:rsidRPr="00993B79">
        <w:rPr>
          <w:b/>
          <w:color w:val="800000"/>
        </w:rPr>
        <w:t>0.1 · (1.3 + 0.42) · 7 · 90 · 10</w:t>
      </w:r>
      <w:r w:rsidRPr="00993B79">
        <w:rPr>
          <w:b/>
          <w:color w:val="800000"/>
          <w:vertAlign w:val="superscript"/>
        </w:rPr>
        <w:t>-6</w:t>
      </w:r>
      <w:r w:rsidRPr="00993B79">
        <w:rPr>
          <w:b/>
          <w:color w:val="800000"/>
        </w:rPr>
        <w:t xml:space="preserve"> = </w:t>
      </w:r>
      <w:r w:rsidRPr="00993B79">
        <w:rPr>
          <w:b/>
          <w:color w:val="008000"/>
        </w:rPr>
        <w:t>0.0001084</w:t>
      </w:r>
    </w:p>
    <w:p w14:paraId="285A56F9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 ЗВ, г/с (3.10), </w:t>
      </w:r>
      <w:r w:rsidRPr="00993B79">
        <w:rPr>
          <w:b/>
          <w:i/>
          <w:color w:val="008080"/>
          <w:sz w:val="22"/>
        </w:rPr>
        <w:t xml:space="preserve">G = </w:t>
      </w:r>
      <w:r w:rsidRPr="00993B79">
        <w:rPr>
          <w:i/>
          <w:color w:val="FF0000"/>
        </w:rPr>
        <w:t xml:space="preserve">MAX(M1,M2) · NK1 / 3600 = </w:t>
      </w:r>
      <w:r w:rsidRPr="00993B79">
        <w:rPr>
          <w:b/>
          <w:color w:val="800000"/>
        </w:rPr>
        <w:t xml:space="preserve">1.3 · 2 / 3600 = </w:t>
      </w:r>
      <w:r w:rsidRPr="00993B79">
        <w:rPr>
          <w:b/>
          <w:color w:val="008000"/>
        </w:rPr>
        <w:t>0.000722</w:t>
      </w:r>
    </w:p>
    <w:p w14:paraId="285A56FA" w14:textId="77777777" w:rsidR="00602AB1" w:rsidRPr="00993B79" w:rsidRDefault="00602AB1" w:rsidP="00602AB1">
      <w:pPr>
        <w:rPr>
          <w:b/>
          <w:color w:val="008000"/>
        </w:rPr>
      </w:pPr>
    </w:p>
    <w:p w14:paraId="285A56FB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С учетом трансформации оксидов азота получаем:</w:t>
      </w:r>
    </w:p>
    <w:p w14:paraId="285A56FC" w14:textId="77777777" w:rsidR="00602AB1" w:rsidRPr="00993B79" w:rsidRDefault="00602AB1" w:rsidP="00602AB1">
      <w:pPr>
        <w:rPr>
          <w:color w:val="000000"/>
          <w:sz w:val="22"/>
        </w:rPr>
      </w:pPr>
    </w:p>
    <w:p w14:paraId="285A56FD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>Примесь: 0301 Азота (IV) диоксид (Азота диоксид) (4)</w:t>
      </w:r>
    </w:p>
    <w:p w14:paraId="285A56FE" w14:textId="77777777" w:rsidR="00602AB1" w:rsidRPr="00993B79" w:rsidRDefault="00602AB1" w:rsidP="00602AB1">
      <w:pPr>
        <w:rPr>
          <w:b/>
          <w:i/>
          <w:color w:val="FF00FF"/>
        </w:rPr>
      </w:pPr>
    </w:p>
    <w:p w14:paraId="285A56FF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выброс, т/год, </w:t>
      </w:r>
      <w:r w:rsidRPr="00993B79">
        <w:rPr>
          <w:b/>
          <w:i/>
          <w:color w:val="008080"/>
          <w:sz w:val="22"/>
        </w:rPr>
        <w:t xml:space="preserve">_M_ = </w:t>
      </w:r>
      <w:r w:rsidRPr="00993B79">
        <w:rPr>
          <w:i/>
          <w:color w:val="FF0000"/>
        </w:rPr>
        <w:t xml:space="preserve">0.8 · M = </w:t>
      </w:r>
      <w:r w:rsidRPr="00993B79">
        <w:rPr>
          <w:b/>
          <w:color w:val="800000"/>
        </w:rPr>
        <w:t xml:space="preserve">0.8 · 0.0001084 = </w:t>
      </w:r>
      <w:r w:rsidRPr="00993B79">
        <w:rPr>
          <w:b/>
          <w:color w:val="008000"/>
        </w:rPr>
        <w:t>0.00008672</w:t>
      </w:r>
    </w:p>
    <w:p w14:paraId="285A5700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</w:t>
      </w:r>
      <w:proofErr w:type="spellStart"/>
      <w:proofErr w:type="gramStart"/>
      <w:r w:rsidRPr="00993B79">
        <w:rPr>
          <w:color w:val="000000"/>
          <w:sz w:val="22"/>
        </w:rPr>
        <w:t>выброс,г</w:t>
      </w:r>
      <w:proofErr w:type="spellEnd"/>
      <w:proofErr w:type="gramEnd"/>
      <w:r w:rsidRPr="00993B79">
        <w:rPr>
          <w:color w:val="000000"/>
          <w:sz w:val="22"/>
        </w:rPr>
        <w:t xml:space="preserve">/с, </w:t>
      </w:r>
      <w:r w:rsidRPr="00993B79">
        <w:rPr>
          <w:b/>
          <w:i/>
          <w:color w:val="008080"/>
          <w:sz w:val="22"/>
        </w:rPr>
        <w:t xml:space="preserve">GS = </w:t>
      </w:r>
      <w:r w:rsidRPr="00993B79">
        <w:rPr>
          <w:i/>
          <w:color w:val="FF0000"/>
        </w:rPr>
        <w:t xml:space="preserve">0.8 · G = </w:t>
      </w:r>
      <w:r w:rsidRPr="00993B79">
        <w:rPr>
          <w:b/>
          <w:color w:val="800000"/>
        </w:rPr>
        <w:t xml:space="preserve">0.8 · 0.000722 = </w:t>
      </w:r>
      <w:r w:rsidRPr="00993B79">
        <w:rPr>
          <w:b/>
          <w:color w:val="008000"/>
        </w:rPr>
        <w:t>0.000578</w:t>
      </w:r>
    </w:p>
    <w:p w14:paraId="285A5701" w14:textId="77777777" w:rsidR="00602AB1" w:rsidRPr="00993B79" w:rsidRDefault="00602AB1" w:rsidP="00602AB1">
      <w:pPr>
        <w:rPr>
          <w:b/>
          <w:color w:val="008000"/>
        </w:rPr>
      </w:pPr>
    </w:p>
    <w:p w14:paraId="285A5702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>Примесь: 0304 Азот (II) оксид (Азота оксид) (6)</w:t>
      </w:r>
    </w:p>
    <w:p w14:paraId="285A5703" w14:textId="77777777" w:rsidR="00602AB1" w:rsidRPr="00993B79" w:rsidRDefault="00602AB1" w:rsidP="00602AB1">
      <w:pPr>
        <w:rPr>
          <w:b/>
          <w:i/>
          <w:color w:val="FF00FF"/>
        </w:rPr>
      </w:pPr>
    </w:p>
    <w:p w14:paraId="285A5704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выброс, т/год, </w:t>
      </w:r>
      <w:r w:rsidRPr="00993B79">
        <w:rPr>
          <w:b/>
          <w:i/>
          <w:color w:val="008080"/>
          <w:sz w:val="22"/>
        </w:rPr>
        <w:t xml:space="preserve">_M_ = </w:t>
      </w:r>
      <w:r w:rsidRPr="00993B79">
        <w:rPr>
          <w:i/>
          <w:color w:val="FF0000"/>
        </w:rPr>
        <w:t xml:space="preserve">0.13 · M = </w:t>
      </w:r>
      <w:r w:rsidRPr="00993B79">
        <w:rPr>
          <w:b/>
          <w:color w:val="800000"/>
        </w:rPr>
        <w:t xml:space="preserve">0.13 · 0.0001084 = </w:t>
      </w:r>
      <w:r w:rsidRPr="00993B79">
        <w:rPr>
          <w:b/>
          <w:color w:val="008000"/>
        </w:rPr>
        <w:t>0.000014092</w:t>
      </w:r>
    </w:p>
    <w:p w14:paraId="285A5705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</w:t>
      </w:r>
      <w:proofErr w:type="spellStart"/>
      <w:proofErr w:type="gramStart"/>
      <w:r w:rsidRPr="00993B79">
        <w:rPr>
          <w:color w:val="000000"/>
          <w:sz w:val="22"/>
        </w:rPr>
        <w:t>выброс,г</w:t>
      </w:r>
      <w:proofErr w:type="spellEnd"/>
      <w:proofErr w:type="gramEnd"/>
      <w:r w:rsidRPr="00993B79">
        <w:rPr>
          <w:color w:val="000000"/>
          <w:sz w:val="22"/>
        </w:rPr>
        <w:t xml:space="preserve">/с, </w:t>
      </w:r>
      <w:r w:rsidRPr="00993B79">
        <w:rPr>
          <w:b/>
          <w:i/>
          <w:color w:val="008080"/>
          <w:sz w:val="22"/>
        </w:rPr>
        <w:t xml:space="preserve">GS = </w:t>
      </w:r>
      <w:r w:rsidRPr="00993B79">
        <w:rPr>
          <w:i/>
          <w:color w:val="FF0000"/>
        </w:rPr>
        <w:t xml:space="preserve">0.13 · G = </w:t>
      </w:r>
      <w:r w:rsidRPr="00993B79">
        <w:rPr>
          <w:b/>
          <w:color w:val="800000"/>
        </w:rPr>
        <w:t xml:space="preserve">0.13 · 0.000722 = </w:t>
      </w:r>
      <w:r w:rsidRPr="00993B79">
        <w:rPr>
          <w:b/>
          <w:color w:val="008000"/>
        </w:rPr>
        <w:t>0.0000939</w:t>
      </w:r>
    </w:p>
    <w:p w14:paraId="285A5706" w14:textId="77777777" w:rsidR="00602AB1" w:rsidRPr="00993B79" w:rsidRDefault="00602AB1" w:rsidP="00602AB1">
      <w:pPr>
        <w:rPr>
          <w:b/>
          <w:color w:val="008000"/>
        </w:rPr>
      </w:pPr>
    </w:p>
    <w:p w14:paraId="285A5707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>Примесь: 0328 Углерод (Сажа, Углерод черный) (583)</w:t>
      </w:r>
    </w:p>
    <w:p w14:paraId="285A5708" w14:textId="77777777" w:rsidR="00602AB1" w:rsidRPr="00993B79" w:rsidRDefault="00602AB1" w:rsidP="00602AB1">
      <w:pPr>
        <w:rPr>
          <w:b/>
          <w:i/>
          <w:color w:val="FF00FF"/>
        </w:rPr>
      </w:pPr>
    </w:p>
    <w:p w14:paraId="285A5709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Удельный выброс ЗВ при прогреве двигателя, г/мин, (табл.3.10), </w:t>
      </w:r>
      <w:r w:rsidRPr="00993B79">
        <w:rPr>
          <w:b/>
          <w:i/>
          <w:color w:val="008080"/>
          <w:sz w:val="22"/>
        </w:rPr>
        <w:t xml:space="preserve">MPR = </w:t>
      </w:r>
      <w:r w:rsidRPr="00993B79">
        <w:rPr>
          <w:b/>
          <w:color w:val="008000"/>
        </w:rPr>
        <w:t>0.008</w:t>
      </w:r>
    </w:p>
    <w:p w14:paraId="285A570A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Пробеговые</w:t>
      </w:r>
      <w:proofErr w:type="spellEnd"/>
      <w:r w:rsidRPr="00993B79">
        <w:rPr>
          <w:color w:val="000000"/>
          <w:sz w:val="22"/>
        </w:rPr>
        <w:t xml:space="preserve"> выбросы ЗВ, г/км, (табл.3.11), </w:t>
      </w:r>
      <w:r w:rsidRPr="00993B79">
        <w:rPr>
          <w:b/>
          <w:i/>
          <w:color w:val="008080"/>
          <w:sz w:val="22"/>
        </w:rPr>
        <w:t xml:space="preserve">ML = </w:t>
      </w:r>
      <w:r w:rsidRPr="00993B79">
        <w:rPr>
          <w:b/>
          <w:color w:val="008000"/>
        </w:rPr>
        <w:t>0.13</w:t>
      </w:r>
    </w:p>
    <w:p w14:paraId="285A570B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Удельные выбросы ЗВ при работе на холостом ходу, г/мин,</w:t>
      </w:r>
    </w:p>
    <w:p w14:paraId="285A570C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(табл.3.12), </w:t>
      </w:r>
      <w:r w:rsidRPr="00993B79">
        <w:rPr>
          <w:b/>
          <w:i/>
          <w:color w:val="008080"/>
          <w:sz w:val="22"/>
        </w:rPr>
        <w:t xml:space="preserve">MXX = </w:t>
      </w:r>
      <w:r w:rsidRPr="00993B79">
        <w:rPr>
          <w:b/>
          <w:color w:val="008000"/>
        </w:rPr>
        <w:t>0.008</w:t>
      </w:r>
    </w:p>
    <w:p w14:paraId="285A570D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выезде 1-го автомобиля, грамм, </w:t>
      </w:r>
      <w:r w:rsidRPr="00993B79">
        <w:rPr>
          <w:b/>
          <w:i/>
          <w:color w:val="008080"/>
          <w:sz w:val="22"/>
        </w:rPr>
        <w:t xml:space="preserve">M1 = </w:t>
      </w:r>
      <w:r w:rsidRPr="00993B79">
        <w:rPr>
          <w:i/>
          <w:color w:val="FF0000"/>
        </w:rPr>
        <w:t xml:space="preserve">MPR · TPR + ML · L1 + MXX · TX = </w:t>
      </w:r>
      <w:r w:rsidRPr="00993B79">
        <w:rPr>
          <w:b/>
          <w:color w:val="800000"/>
        </w:rPr>
        <w:t xml:space="preserve">0.008 · 4 + 0.13 · 0.1 + 0.008 · 1 = </w:t>
      </w:r>
      <w:r w:rsidRPr="00993B79">
        <w:rPr>
          <w:b/>
          <w:color w:val="008000"/>
        </w:rPr>
        <w:t>0.053</w:t>
      </w:r>
    </w:p>
    <w:p w14:paraId="285A570E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въезде 1-го автомобиля, грамм, </w:t>
      </w:r>
      <w:r w:rsidRPr="00993B79">
        <w:rPr>
          <w:b/>
          <w:i/>
          <w:color w:val="008080"/>
          <w:sz w:val="22"/>
        </w:rPr>
        <w:t xml:space="preserve">M2 = </w:t>
      </w:r>
      <w:r w:rsidRPr="00993B79">
        <w:rPr>
          <w:i/>
          <w:color w:val="FF0000"/>
        </w:rPr>
        <w:t xml:space="preserve">ML · L2 + MXX · TX = </w:t>
      </w:r>
      <w:r w:rsidRPr="00993B79">
        <w:rPr>
          <w:b/>
          <w:color w:val="800000"/>
        </w:rPr>
        <w:t xml:space="preserve">0.13 · 0.1 + 0.008 · 1 = </w:t>
      </w:r>
      <w:r w:rsidRPr="00993B79">
        <w:rPr>
          <w:b/>
          <w:color w:val="008000"/>
        </w:rPr>
        <w:t>0.021</w:t>
      </w:r>
    </w:p>
    <w:p w14:paraId="285A570F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 ЗВ, т/год (3.7), </w:t>
      </w:r>
      <w:r w:rsidRPr="00993B79">
        <w:rPr>
          <w:b/>
          <w:i/>
          <w:color w:val="008080"/>
          <w:sz w:val="22"/>
        </w:rPr>
        <w:t xml:space="preserve">M = </w:t>
      </w:r>
      <w:r w:rsidRPr="00993B79">
        <w:rPr>
          <w:i/>
          <w:color w:val="FF0000"/>
        </w:rPr>
        <w:t>A · (M1 + M2) · NK · DN · 10</w:t>
      </w:r>
      <w:r w:rsidRPr="00993B79">
        <w:rPr>
          <w:i/>
          <w:color w:val="FF0000"/>
          <w:vertAlign w:val="superscript"/>
        </w:rPr>
        <w:t>-6</w:t>
      </w:r>
      <w:r w:rsidRPr="00993B79">
        <w:rPr>
          <w:i/>
          <w:color w:val="FF0000"/>
        </w:rPr>
        <w:t xml:space="preserve"> = </w:t>
      </w:r>
      <w:r w:rsidRPr="00993B79">
        <w:rPr>
          <w:b/>
          <w:color w:val="800000"/>
        </w:rPr>
        <w:t>0.1 · (0.053 + 0.021) · 7 · 90 · 10</w:t>
      </w:r>
      <w:r w:rsidRPr="00993B79">
        <w:rPr>
          <w:b/>
          <w:color w:val="800000"/>
          <w:vertAlign w:val="superscript"/>
        </w:rPr>
        <w:t>-6</w:t>
      </w:r>
      <w:r w:rsidRPr="00993B79">
        <w:rPr>
          <w:b/>
          <w:color w:val="800000"/>
        </w:rPr>
        <w:t xml:space="preserve"> = </w:t>
      </w:r>
      <w:r w:rsidRPr="00993B79">
        <w:rPr>
          <w:b/>
          <w:color w:val="008000"/>
        </w:rPr>
        <w:t>0.00000466</w:t>
      </w:r>
    </w:p>
    <w:p w14:paraId="285A5710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 ЗВ, г/с (3.10), </w:t>
      </w:r>
      <w:r w:rsidRPr="00993B79">
        <w:rPr>
          <w:b/>
          <w:i/>
          <w:color w:val="008080"/>
          <w:sz w:val="22"/>
        </w:rPr>
        <w:t xml:space="preserve">G = </w:t>
      </w:r>
      <w:r w:rsidRPr="00993B79">
        <w:rPr>
          <w:i/>
          <w:color w:val="FF0000"/>
        </w:rPr>
        <w:t xml:space="preserve">MAX(M1,M2) · NK1 / 3600 = </w:t>
      </w:r>
      <w:r w:rsidRPr="00993B79">
        <w:rPr>
          <w:b/>
          <w:color w:val="800000"/>
        </w:rPr>
        <w:t xml:space="preserve">0.053 · 2 / 3600 = </w:t>
      </w:r>
      <w:r w:rsidRPr="00993B79">
        <w:rPr>
          <w:b/>
          <w:color w:val="008000"/>
        </w:rPr>
        <w:t>0.00002944</w:t>
      </w:r>
    </w:p>
    <w:p w14:paraId="285A5711" w14:textId="77777777" w:rsidR="00602AB1" w:rsidRPr="00993B79" w:rsidRDefault="00602AB1" w:rsidP="00602AB1">
      <w:pPr>
        <w:rPr>
          <w:b/>
          <w:color w:val="008000"/>
        </w:rPr>
      </w:pPr>
    </w:p>
    <w:p w14:paraId="285A5712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>Примесь: 0330 Сера диоксид (Ангидрид сернистый, Сернистый газ, Сера (IV) оксид) (516)</w:t>
      </w:r>
    </w:p>
    <w:p w14:paraId="285A5713" w14:textId="77777777" w:rsidR="00602AB1" w:rsidRPr="00993B79" w:rsidRDefault="00602AB1" w:rsidP="00602AB1">
      <w:pPr>
        <w:rPr>
          <w:b/>
          <w:i/>
          <w:color w:val="FF00FF"/>
        </w:rPr>
      </w:pPr>
    </w:p>
    <w:p w14:paraId="285A5714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Удельный выброс ЗВ при прогреве двигателя, г/мин, (табл.3.10), </w:t>
      </w:r>
      <w:r w:rsidRPr="00993B79">
        <w:rPr>
          <w:b/>
          <w:i/>
          <w:color w:val="008080"/>
          <w:sz w:val="22"/>
        </w:rPr>
        <w:t xml:space="preserve">MPR = </w:t>
      </w:r>
      <w:r w:rsidRPr="00993B79">
        <w:rPr>
          <w:b/>
          <w:color w:val="008000"/>
        </w:rPr>
        <w:t>0.065</w:t>
      </w:r>
    </w:p>
    <w:p w14:paraId="285A5715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Пробеговые</w:t>
      </w:r>
      <w:proofErr w:type="spellEnd"/>
      <w:r w:rsidRPr="00993B79">
        <w:rPr>
          <w:color w:val="000000"/>
          <w:sz w:val="22"/>
        </w:rPr>
        <w:t xml:space="preserve"> выбросы ЗВ, г/км, (табл.3.11), </w:t>
      </w:r>
      <w:r w:rsidRPr="00993B79">
        <w:rPr>
          <w:b/>
          <w:i/>
          <w:color w:val="008080"/>
          <w:sz w:val="22"/>
        </w:rPr>
        <w:t xml:space="preserve">ML = </w:t>
      </w:r>
      <w:r w:rsidRPr="00993B79">
        <w:rPr>
          <w:b/>
          <w:color w:val="008000"/>
        </w:rPr>
        <w:t>0.34</w:t>
      </w:r>
    </w:p>
    <w:p w14:paraId="285A5716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Удельные выбросы ЗВ при работе на холостом ходу, г/мин,</w:t>
      </w:r>
    </w:p>
    <w:p w14:paraId="285A5717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(табл.3.12), </w:t>
      </w:r>
      <w:r w:rsidRPr="00993B79">
        <w:rPr>
          <w:b/>
          <w:i/>
          <w:color w:val="008080"/>
          <w:sz w:val="22"/>
        </w:rPr>
        <w:t xml:space="preserve">MXX = </w:t>
      </w:r>
      <w:r w:rsidRPr="00993B79">
        <w:rPr>
          <w:b/>
          <w:color w:val="008000"/>
        </w:rPr>
        <w:t>0.065</w:t>
      </w:r>
    </w:p>
    <w:p w14:paraId="285A5718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выезде 1-го автомобиля, грамм, </w:t>
      </w:r>
      <w:r w:rsidRPr="00993B79">
        <w:rPr>
          <w:b/>
          <w:i/>
          <w:color w:val="008080"/>
          <w:sz w:val="22"/>
        </w:rPr>
        <w:t xml:space="preserve">M1 = </w:t>
      </w:r>
      <w:r w:rsidRPr="00993B79">
        <w:rPr>
          <w:i/>
          <w:color w:val="FF0000"/>
        </w:rPr>
        <w:t xml:space="preserve">MPR · TPR + ML · L1 + MXX · TX = </w:t>
      </w:r>
      <w:r w:rsidRPr="00993B79">
        <w:rPr>
          <w:b/>
          <w:color w:val="800000"/>
        </w:rPr>
        <w:t xml:space="preserve">0.065 · 4 + 0.34 · 0.1 + 0.065 · 1 = </w:t>
      </w:r>
      <w:r w:rsidRPr="00993B79">
        <w:rPr>
          <w:b/>
          <w:color w:val="008000"/>
        </w:rPr>
        <w:t>0.359</w:t>
      </w:r>
    </w:p>
    <w:p w14:paraId="285A5719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въезде 1-го автомобиля, грамм, </w:t>
      </w:r>
      <w:r w:rsidRPr="00993B79">
        <w:rPr>
          <w:b/>
          <w:i/>
          <w:color w:val="008080"/>
          <w:sz w:val="22"/>
        </w:rPr>
        <w:t xml:space="preserve">M2 = </w:t>
      </w:r>
      <w:r w:rsidRPr="00993B79">
        <w:rPr>
          <w:i/>
          <w:color w:val="FF0000"/>
        </w:rPr>
        <w:t xml:space="preserve">ML · L2 + MXX · TX = </w:t>
      </w:r>
      <w:r w:rsidRPr="00993B79">
        <w:rPr>
          <w:b/>
          <w:color w:val="800000"/>
        </w:rPr>
        <w:t xml:space="preserve">0.34 · 0.1 + 0.065 · 1 = </w:t>
      </w:r>
      <w:r w:rsidRPr="00993B79">
        <w:rPr>
          <w:b/>
          <w:color w:val="008000"/>
        </w:rPr>
        <w:t>0.099</w:t>
      </w:r>
    </w:p>
    <w:p w14:paraId="285A571A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 ЗВ, т/год (3.7), </w:t>
      </w:r>
      <w:r w:rsidRPr="00993B79">
        <w:rPr>
          <w:b/>
          <w:i/>
          <w:color w:val="008080"/>
          <w:sz w:val="22"/>
        </w:rPr>
        <w:t xml:space="preserve">M = </w:t>
      </w:r>
      <w:r w:rsidRPr="00993B79">
        <w:rPr>
          <w:i/>
          <w:color w:val="FF0000"/>
        </w:rPr>
        <w:t>A · (M1 + M2) · NK · DN · 10</w:t>
      </w:r>
      <w:r w:rsidRPr="00993B79">
        <w:rPr>
          <w:i/>
          <w:color w:val="FF0000"/>
          <w:vertAlign w:val="superscript"/>
        </w:rPr>
        <w:t>-6</w:t>
      </w:r>
      <w:r w:rsidRPr="00993B79">
        <w:rPr>
          <w:i/>
          <w:color w:val="FF0000"/>
        </w:rPr>
        <w:t xml:space="preserve"> = </w:t>
      </w:r>
      <w:r w:rsidRPr="00993B79">
        <w:rPr>
          <w:b/>
          <w:color w:val="800000"/>
        </w:rPr>
        <w:t>0.1 · (0.359 + 0.099) · 7 · 90 · 10</w:t>
      </w:r>
      <w:r w:rsidRPr="00993B79">
        <w:rPr>
          <w:b/>
          <w:color w:val="800000"/>
          <w:vertAlign w:val="superscript"/>
        </w:rPr>
        <w:t>-6</w:t>
      </w:r>
      <w:r w:rsidRPr="00993B79">
        <w:rPr>
          <w:b/>
          <w:color w:val="800000"/>
        </w:rPr>
        <w:t xml:space="preserve"> = </w:t>
      </w:r>
      <w:r w:rsidRPr="00993B79">
        <w:rPr>
          <w:b/>
          <w:color w:val="008000"/>
        </w:rPr>
        <w:t>0.00002885</w:t>
      </w:r>
    </w:p>
    <w:p w14:paraId="285A571B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 ЗВ, г/с (3.10), </w:t>
      </w:r>
      <w:r w:rsidRPr="00993B79">
        <w:rPr>
          <w:b/>
          <w:i/>
          <w:color w:val="008080"/>
          <w:sz w:val="22"/>
        </w:rPr>
        <w:t xml:space="preserve">G = </w:t>
      </w:r>
      <w:r w:rsidRPr="00993B79">
        <w:rPr>
          <w:i/>
          <w:color w:val="FF0000"/>
        </w:rPr>
        <w:t xml:space="preserve">MAX(M1,M2) · NK1 / 3600 = </w:t>
      </w:r>
      <w:r w:rsidRPr="00993B79">
        <w:rPr>
          <w:b/>
          <w:color w:val="800000"/>
        </w:rPr>
        <w:t xml:space="preserve">0.359 · 2 / 3600 = </w:t>
      </w:r>
      <w:r w:rsidRPr="00993B79">
        <w:rPr>
          <w:b/>
          <w:color w:val="008000"/>
        </w:rPr>
        <w:t>0.0001994</w:t>
      </w:r>
    </w:p>
    <w:p w14:paraId="285A571C" w14:textId="77777777" w:rsidR="00602AB1" w:rsidRPr="00993B79" w:rsidRDefault="00602AB1" w:rsidP="00602AB1">
      <w:pPr>
        <w:rPr>
          <w:b/>
          <w:color w:val="008000"/>
        </w:rPr>
      </w:pPr>
    </w:p>
    <w:p w14:paraId="285A571D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ИТОГО выбросы по периоду: Теплый период (t&gt;5)</w:t>
      </w:r>
    </w:p>
    <w:p w14:paraId="285A571E" w14:textId="77777777" w:rsidR="00602AB1" w:rsidRPr="00993B79" w:rsidRDefault="00602AB1" w:rsidP="00602AB1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19"/>
        <w:gridCol w:w="253"/>
        <w:gridCol w:w="766"/>
        <w:gridCol w:w="252"/>
        <w:gridCol w:w="1018"/>
        <w:gridCol w:w="507"/>
        <w:gridCol w:w="511"/>
        <w:gridCol w:w="507"/>
        <w:gridCol w:w="1018"/>
        <w:gridCol w:w="507"/>
        <w:gridCol w:w="1018"/>
        <w:gridCol w:w="507"/>
        <w:gridCol w:w="3814"/>
        <w:gridCol w:w="4063"/>
      </w:tblGrid>
      <w:tr w:rsidR="00602AB1" w:rsidRPr="00993B79" w14:paraId="285A5720" w14:textId="77777777" w:rsidTr="00602AB1">
        <w:tc>
          <w:tcPr>
            <w:tcW w:w="5000" w:type="pct"/>
            <w:gridSpan w:val="14"/>
          </w:tcPr>
          <w:p w14:paraId="285A571F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Тип машины: Грузовые автомобили дизельные свыше 2 до 5 т (иномарки)</w:t>
            </w:r>
          </w:p>
        </w:tc>
      </w:tr>
      <w:tr w:rsidR="00602AB1" w:rsidRPr="00993B79" w14:paraId="285A572E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721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Dn</w:t>
            </w:r>
            <w:proofErr w:type="spellEnd"/>
            <w:r w:rsidRPr="00993B79">
              <w:rPr>
                <w:b/>
                <w:i/>
                <w:color w:val="800080"/>
              </w:rPr>
              <w:t>,</w:t>
            </w:r>
          </w:p>
          <w:p w14:paraId="285A5722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сут</w:t>
            </w:r>
            <w:proofErr w:type="spellEnd"/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723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Nk</w:t>
            </w:r>
            <w:proofErr w:type="spellEnd"/>
            <w:r w:rsidRPr="00993B79">
              <w:rPr>
                <w:b/>
                <w:i/>
                <w:color w:val="800080"/>
              </w:rPr>
              <w:t>,</w:t>
            </w:r>
          </w:p>
          <w:p w14:paraId="285A5724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шт</w:t>
            </w:r>
            <w:proofErr w:type="spellEnd"/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725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A</w:t>
            </w:r>
          </w:p>
          <w:p w14:paraId="285A5726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727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Nk1</w:t>
            </w:r>
          </w:p>
          <w:p w14:paraId="285A5728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шт.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729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L1,</w:t>
            </w:r>
          </w:p>
          <w:p w14:paraId="285A572A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км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72B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L2,</w:t>
            </w:r>
          </w:p>
          <w:p w14:paraId="285A572C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км</w:t>
            </w:r>
          </w:p>
        </w:tc>
        <w:tc>
          <w:tcPr>
            <w:tcW w:w="26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72D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</w:p>
        </w:tc>
      </w:tr>
      <w:tr w:rsidR="00602AB1" w:rsidRPr="00993B79" w14:paraId="285A5736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72F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90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730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7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731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0.10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732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2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733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734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0.1</w:t>
            </w:r>
          </w:p>
        </w:tc>
        <w:tc>
          <w:tcPr>
            <w:tcW w:w="26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735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</w:p>
        </w:tc>
      </w:tr>
      <w:tr w:rsidR="00602AB1" w:rsidRPr="00993B79" w14:paraId="285A5738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737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</w:p>
        </w:tc>
      </w:tr>
      <w:tr w:rsidR="00602AB1" w:rsidRPr="00993B79" w14:paraId="285A5749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739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ЗВ</w:t>
            </w:r>
          </w:p>
          <w:p w14:paraId="285A573A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73B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Tpr</w:t>
            </w:r>
            <w:proofErr w:type="spellEnd"/>
          </w:p>
          <w:p w14:paraId="285A573C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мин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73D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Mpr</w:t>
            </w:r>
            <w:proofErr w:type="spellEnd"/>
            <w:r w:rsidRPr="00993B79">
              <w:rPr>
                <w:b/>
                <w:i/>
                <w:color w:val="800080"/>
              </w:rPr>
              <w:t>,</w:t>
            </w:r>
          </w:p>
          <w:p w14:paraId="285A573E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gramStart"/>
            <w:r w:rsidRPr="00993B79">
              <w:rPr>
                <w:b/>
                <w:i/>
                <w:color w:val="800080"/>
              </w:rPr>
              <w:t>г/мин</w:t>
            </w:r>
            <w:proofErr w:type="gramEnd"/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73F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Tx</w:t>
            </w:r>
            <w:proofErr w:type="spellEnd"/>
            <w:r w:rsidRPr="00993B79">
              <w:rPr>
                <w:b/>
                <w:i/>
                <w:color w:val="800080"/>
              </w:rPr>
              <w:t>,</w:t>
            </w:r>
          </w:p>
          <w:p w14:paraId="285A5740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мин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741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Mxx</w:t>
            </w:r>
            <w:proofErr w:type="spellEnd"/>
            <w:r w:rsidRPr="00993B79">
              <w:rPr>
                <w:b/>
                <w:i/>
                <w:color w:val="800080"/>
              </w:rPr>
              <w:t>,</w:t>
            </w:r>
          </w:p>
          <w:p w14:paraId="285A5742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gramStart"/>
            <w:r w:rsidRPr="00993B79">
              <w:rPr>
                <w:b/>
                <w:i/>
                <w:color w:val="800080"/>
              </w:rPr>
              <w:t>г/мин</w:t>
            </w:r>
            <w:proofErr w:type="gramEnd"/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743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Ml</w:t>
            </w:r>
            <w:proofErr w:type="spellEnd"/>
            <w:r w:rsidRPr="00993B79">
              <w:rPr>
                <w:b/>
                <w:i/>
                <w:color w:val="800080"/>
              </w:rPr>
              <w:t>,</w:t>
            </w:r>
          </w:p>
          <w:p w14:paraId="285A5744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г/км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745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г/с</w:t>
            </w:r>
          </w:p>
          <w:p w14:paraId="285A5746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747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т/год</w:t>
            </w:r>
          </w:p>
          <w:p w14:paraId="285A5748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</w:p>
        </w:tc>
      </w:tr>
      <w:tr w:rsidR="00602AB1" w:rsidRPr="00993B79" w14:paraId="285A5752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74A" w14:textId="77777777" w:rsidR="00602AB1" w:rsidRPr="00993B79" w:rsidRDefault="00602AB1" w:rsidP="00602AB1">
            <w:pPr>
              <w:jc w:val="center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0337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74B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4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74C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0.58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74D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74E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0.36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74F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2.9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750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0.00165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751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0.000228</w:t>
            </w:r>
          </w:p>
        </w:tc>
      </w:tr>
      <w:tr w:rsidR="00602AB1" w:rsidRPr="00993B79" w14:paraId="285A575B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753" w14:textId="77777777" w:rsidR="00602AB1" w:rsidRPr="00993B79" w:rsidRDefault="00602AB1" w:rsidP="00602AB1">
            <w:pPr>
              <w:jc w:val="center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2732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754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4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755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0.25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756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757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0.18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758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0.5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759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0.000683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75A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0.000092</w:t>
            </w:r>
          </w:p>
        </w:tc>
      </w:tr>
      <w:tr w:rsidR="00602AB1" w:rsidRPr="00993B79" w14:paraId="285A5764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75C" w14:textId="77777777" w:rsidR="00602AB1" w:rsidRPr="00993B79" w:rsidRDefault="00602AB1" w:rsidP="00602AB1">
            <w:pPr>
              <w:jc w:val="center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0301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75D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4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75E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0.22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75F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760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0.2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761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2.2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762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0.000578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763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0.0000867</w:t>
            </w:r>
          </w:p>
        </w:tc>
      </w:tr>
      <w:tr w:rsidR="00602AB1" w:rsidRPr="00993B79" w14:paraId="285A576D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765" w14:textId="77777777" w:rsidR="00602AB1" w:rsidRPr="00993B79" w:rsidRDefault="00602AB1" w:rsidP="00602AB1">
            <w:pPr>
              <w:jc w:val="center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0304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766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4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767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0.22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768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769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0.2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76A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2.2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76B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0.0000939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76C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0.0000141</w:t>
            </w:r>
          </w:p>
        </w:tc>
      </w:tr>
      <w:tr w:rsidR="00602AB1" w:rsidRPr="00993B79" w14:paraId="285A5776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76E" w14:textId="77777777" w:rsidR="00602AB1" w:rsidRPr="00993B79" w:rsidRDefault="00602AB1" w:rsidP="00602AB1">
            <w:pPr>
              <w:jc w:val="center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0328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76F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4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770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0.008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771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772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0.008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773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0.13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774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0.00002944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775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0.00000466</w:t>
            </w:r>
          </w:p>
        </w:tc>
      </w:tr>
      <w:tr w:rsidR="00602AB1" w:rsidRPr="00993B79" w14:paraId="285A577F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777" w14:textId="77777777" w:rsidR="00602AB1" w:rsidRPr="00993B79" w:rsidRDefault="00602AB1" w:rsidP="00602AB1">
            <w:pPr>
              <w:jc w:val="center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0330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778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4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779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0.065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77A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77B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0.065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77C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0.34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77D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0.0001994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77E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0.00002885</w:t>
            </w:r>
          </w:p>
        </w:tc>
      </w:tr>
    </w:tbl>
    <w:p w14:paraId="285A5780" w14:textId="77777777" w:rsidR="00602AB1" w:rsidRPr="00993B79" w:rsidRDefault="00602AB1" w:rsidP="00602AB1">
      <w:pPr>
        <w:rPr>
          <w:color w:val="000000"/>
          <w:sz w:val="22"/>
        </w:rPr>
      </w:pPr>
    </w:p>
    <w:p w14:paraId="285A5781" w14:textId="77777777" w:rsidR="00602AB1" w:rsidRPr="00993B79" w:rsidRDefault="00602AB1" w:rsidP="00602AB1">
      <w:pPr>
        <w:rPr>
          <w:color w:val="000000"/>
          <w:sz w:val="22"/>
        </w:rPr>
      </w:pPr>
    </w:p>
    <w:p w14:paraId="285A5782" w14:textId="77777777" w:rsidR="00602AB1" w:rsidRPr="00993B79" w:rsidRDefault="00602AB1" w:rsidP="00602AB1">
      <w:pPr>
        <w:rPr>
          <w:color w:val="000000"/>
          <w:sz w:val="22"/>
        </w:rPr>
      </w:pPr>
    </w:p>
    <w:p w14:paraId="285A5783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______________________________________________________________________</w:t>
      </w:r>
    </w:p>
    <w:p w14:paraId="285A5784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Расчетный период: Холодный период (t&lt;-5)</w:t>
      </w:r>
    </w:p>
    <w:p w14:paraId="285A5785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______________________________________________________________________</w:t>
      </w:r>
    </w:p>
    <w:p w14:paraId="285A5786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Температура воздуха за расчетный период, град. С, </w:t>
      </w:r>
      <w:r w:rsidRPr="00993B79">
        <w:rPr>
          <w:b/>
          <w:i/>
          <w:color w:val="008080"/>
          <w:sz w:val="22"/>
        </w:rPr>
        <w:t xml:space="preserve">T = </w:t>
      </w:r>
      <w:r w:rsidRPr="00993B79">
        <w:rPr>
          <w:b/>
          <w:color w:val="008000"/>
        </w:rPr>
        <w:t>-25</w:t>
      </w:r>
    </w:p>
    <w:p w14:paraId="285A5787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______________________________________________________________________</w:t>
      </w:r>
    </w:p>
    <w:p w14:paraId="285A5788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Тип машины: Грузовые автомобили дизельные свыше 2 до 5 т (иномарки)</w:t>
      </w:r>
    </w:p>
    <w:p w14:paraId="285A5789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______________________________________________________________________</w:t>
      </w:r>
    </w:p>
    <w:p w14:paraId="285A578A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Тип топлива: Дизельное топливо</w:t>
      </w:r>
    </w:p>
    <w:p w14:paraId="285A578B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Количество рабочих дней в году, </w:t>
      </w:r>
      <w:proofErr w:type="spellStart"/>
      <w:r w:rsidRPr="00993B79">
        <w:rPr>
          <w:color w:val="000000"/>
          <w:sz w:val="22"/>
        </w:rPr>
        <w:t>дн</w:t>
      </w:r>
      <w:proofErr w:type="spellEnd"/>
      <w:r w:rsidRPr="00993B79">
        <w:rPr>
          <w:color w:val="000000"/>
          <w:sz w:val="22"/>
        </w:rPr>
        <w:t xml:space="preserve">., </w:t>
      </w:r>
      <w:r w:rsidRPr="00993B79">
        <w:rPr>
          <w:b/>
          <w:i/>
          <w:color w:val="008080"/>
          <w:sz w:val="22"/>
        </w:rPr>
        <w:t xml:space="preserve">DN = </w:t>
      </w:r>
      <w:r w:rsidRPr="00993B79">
        <w:rPr>
          <w:b/>
          <w:color w:val="008000"/>
        </w:rPr>
        <w:t>90</w:t>
      </w:r>
    </w:p>
    <w:p w14:paraId="285A578C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Наибольшее количество автомобилей, выезжающих со стоянки </w:t>
      </w:r>
      <w:proofErr w:type="gramStart"/>
      <w:r w:rsidRPr="00993B79">
        <w:rPr>
          <w:color w:val="000000"/>
          <w:sz w:val="22"/>
        </w:rPr>
        <w:t>в течении</w:t>
      </w:r>
      <w:proofErr w:type="gramEnd"/>
      <w:r w:rsidRPr="00993B79">
        <w:rPr>
          <w:color w:val="000000"/>
          <w:sz w:val="22"/>
        </w:rPr>
        <w:t xml:space="preserve"> часа, </w:t>
      </w:r>
      <w:r w:rsidRPr="00993B79">
        <w:rPr>
          <w:b/>
          <w:i/>
          <w:color w:val="008080"/>
          <w:sz w:val="22"/>
        </w:rPr>
        <w:t xml:space="preserve">NK1 = </w:t>
      </w:r>
      <w:r w:rsidRPr="00993B79">
        <w:rPr>
          <w:b/>
          <w:color w:val="008000"/>
        </w:rPr>
        <w:t>2</w:t>
      </w:r>
    </w:p>
    <w:p w14:paraId="285A578D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Общ. количество автомобилей данной группы за расчетный период, шт., </w:t>
      </w:r>
      <w:r w:rsidRPr="00993B79">
        <w:rPr>
          <w:b/>
          <w:i/>
          <w:color w:val="008080"/>
          <w:sz w:val="22"/>
        </w:rPr>
        <w:t xml:space="preserve">NK = </w:t>
      </w:r>
      <w:r w:rsidRPr="00993B79">
        <w:rPr>
          <w:b/>
          <w:color w:val="008000"/>
        </w:rPr>
        <w:t>7</w:t>
      </w:r>
    </w:p>
    <w:p w14:paraId="285A578E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Коэффициент выпуска (выезда), </w:t>
      </w:r>
      <w:r w:rsidRPr="00993B79">
        <w:rPr>
          <w:b/>
          <w:i/>
          <w:color w:val="008080"/>
          <w:sz w:val="22"/>
        </w:rPr>
        <w:t xml:space="preserve">A = </w:t>
      </w:r>
      <w:r w:rsidRPr="00993B79">
        <w:rPr>
          <w:b/>
          <w:color w:val="008000"/>
        </w:rPr>
        <w:t>0.1</w:t>
      </w:r>
    </w:p>
    <w:p w14:paraId="285A578F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Экологический контроль не проводится</w:t>
      </w:r>
    </w:p>
    <w:p w14:paraId="285A5790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Время прогрева двигателя, мин (табл. 3.20), </w:t>
      </w:r>
      <w:r w:rsidRPr="00993B79">
        <w:rPr>
          <w:b/>
          <w:i/>
          <w:color w:val="008080"/>
          <w:sz w:val="22"/>
        </w:rPr>
        <w:t xml:space="preserve">TPR = </w:t>
      </w:r>
      <w:r w:rsidRPr="00993B79">
        <w:rPr>
          <w:b/>
          <w:color w:val="008000"/>
        </w:rPr>
        <w:t>30</w:t>
      </w:r>
    </w:p>
    <w:p w14:paraId="285A5791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Время работы двигателя на холостом ходу, мин, </w:t>
      </w:r>
      <w:r w:rsidRPr="00993B79">
        <w:rPr>
          <w:b/>
          <w:i/>
          <w:color w:val="008080"/>
          <w:sz w:val="22"/>
        </w:rPr>
        <w:t xml:space="preserve">TX = </w:t>
      </w:r>
      <w:r w:rsidRPr="00993B79">
        <w:rPr>
          <w:b/>
          <w:color w:val="008000"/>
        </w:rPr>
        <w:t>1</w:t>
      </w:r>
    </w:p>
    <w:p w14:paraId="285A5792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Пробег автомобиля от ближайшего к выезду места стоянки до выезда со стоянки, км, </w:t>
      </w:r>
      <w:r w:rsidRPr="00993B79">
        <w:rPr>
          <w:b/>
          <w:i/>
          <w:color w:val="008080"/>
          <w:sz w:val="22"/>
        </w:rPr>
        <w:t xml:space="preserve">LB1 = </w:t>
      </w:r>
      <w:r w:rsidRPr="00993B79">
        <w:rPr>
          <w:b/>
          <w:color w:val="008000"/>
        </w:rPr>
        <w:t>0.1</w:t>
      </w:r>
    </w:p>
    <w:p w14:paraId="285A5793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Пробег автомобиля от наиболее удаленного к выезду места стоянки </w:t>
      </w:r>
      <w:proofErr w:type="gramStart"/>
      <w:r w:rsidRPr="00993B79">
        <w:rPr>
          <w:color w:val="000000"/>
          <w:sz w:val="22"/>
        </w:rPr>
        <w:t>до  выезда</w:t>
      </w:r>
      <w:proofErr w:type="gramEnd"/>
      <w:r w:rsidRPr="00993B79">
        <w:rPr>
          <w:color w:val="000000"/>
          <w:sz w:val="22"/>
        </w:rPr>
        <w:t xml:space="preserve"> со стоянки, км, </w:t>
      </w:r>
      <w:r w:rsidRPr="00993B79">
        <w:rPr>
          <w:b/>
          <w:i/>
          <w:color w:val="008080"/>
          <w:sz w:val="22"/>
        </w:rPr>
        <w:t xml:space="preserve">LD1 = </w:t>
      </w:r>
      <w:r w:rsidRPr="00993B79">
        <w:rPr>
          <w:b/>
          <w:color w:val="008000"/>
        </w:rPr>
        <w:t>0.1</w:t>
      </w:r>
    </w:p>
    <w:p w14:paraId="285A5794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Пробег автомобиля от ближайшего к въезду места стоянки до въезда на стоянку, км, </w:t>
      </w:r>
      <w:r w:rsidRPr="00993B79">
        <w:rPr>
          <w:b/>
          <w:i/>
          <w:color w:val="008080"/>
          <w:sz w:val="22"/>
        </w:rPr>
        <w:t xml:space="preserve">LB2 = </w:t>
      </w:r>
      <w:r w:rsidRPr="00993B79">
        <w:rPr>
          <w:b/>
          <w:color w:val="008000"/>
        </w:rPr>
        <w:t>0.1</w:t>
      </w:r>
    </w:p>
    <w:p w14:paraId="285A5795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Пробег автомобиля от наиболее удаленного от въезда места стоянки до въезда на стоянку, км, </w:t>
      </w:r>
      <w:r w:rsidRPr="00993B79">
        <w:rPr>
          <w:b/>
          <w:i/>
          <w:color w:val="008080"/>
          <w:sz w:val="22"/>
        </w:rPr>
        <w:t xml:space="preserve">LD2 = </w:t>
      </w:r>
      <w:r w:rsidRPr="00993B79">
        <w:rPr>
          <w:b/>
          <w:color w:val="008000"/>
        </w:rPr>
        <w:t>0.1</w:t>
      </w:r>
    </w:p>
    <w:p w14:paraId="285A5796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Суммарный пробег по территории или помещению стоянки (выезд), км (3.5), </w:t>
      </w:r>
      <w:r w:rsidRPr="00993B79">
        <w:rPr>
          <w:b/>
          <w:i/>
          <w:color w:val="008080"/>
          <w:sz w:val="22"/>
        </w:rPr>
        <w:t xml:space="preserve">L1 = </w:t>
      </w:r>
      <w:r w:rsidRPr="00993B79">
        <w:rPr>
          <w:i/>
          <w:color w:val="FF0000"/>
        </w:rPr>
        <w:t xml:space="preserve">(LB1 + LD1) / 2 = </w:t>
      </w:r>
      <w:r w:rsidRPr="00993B79">
        <w:rPr>
          <w:b/>
          <w:color w:val="800000"/>
        </w:rPr>
        <w:t xml:space="preserve">(0.1 + 0.1) / 2 = </w:t>
      </w:r>
      <w:r w:rsidRPr="00993B79">
        <w:rPr>
          <w:b/>
          <w:color w:val="008000"/>
        </w:rPr>
        <w:t>0.1</w:t>
      </w:r>
    </w:p>
    <w:p w14:paraId="285A5797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lastRenderedPageBreak/>
        <w:t xml:space="preserve">Суммарный пробег по территории или помещению стоянки (въезд), км (3.6), </w:t>
      </w:r>
      <w:r w:rsidRPr="00993B79">
        <w:rPr>
          <w:b/>
          <w:i/>
          <w:color w:val="008080"/>
          <w:sz w:val="22"/>
        </w:rPr>
        <w:t xml:space="preserve">L2 = </w:t>
      </w:r>
      <w:r w:rsidRPr="00993B79">
        <w:rPr>
          <w:i/>
          <w:color w:val="FF0000"/>
        </w:rPr>
        <w:t xml:space="preserve">(LB2 + LD2) / 2 = </w:t>
      </w:r>
      <w:r w:rsidRPr="00993B79">
        <w:rPr>
          <w:b/>
          <w:color w:val="800000"/>
        </w:rPr>
        <w:t xml:space="preserve">(0.1 + 0.1) / 2 = </w:t>
      </w:r>
      <w:r w:rsidRPr="00993B79">
        <w:rPr>
          <w:b/>
          <w:color w:val="008000"/>
        </w:rPr>
        <w:t>0.1</w:t>
      </w:r>
    </w:p>
    <w:p w14:paraId="285A5798" w14:textId="77777777" w:rsidR="00602AB1" w:rsidRPr="00993B79" w:rsidRDefault="00602AB1" w:rsidP="00602AB1">
      <w:pPr>
        <w:rPr>
          <w:b/>
          <w:color w:val="008000"/>
        </w:rPr>
      </w:pPr>
    </w:p>
    <w:p w14:paraId="285A5799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>Примесь: 0337 Углерод оксид (Окись углерода, Угарный газ) (584)</w:t>
      </w:r>
    </w:p>
    <w:p w14:paraId="285A579A" w14:textId="77777777" w:rsidR="00602AB1" w:rsidRPr="00993B79" w:rsidRDefault="00602AB1" w:rsidP="00602AB1">
      <w:pPr>
        <w:rPr>
          <w:b/>
          <w:i/>
          <w:color w:val="FF00FF"/>
        </w:rPr>
      </w:pPr>
    </w:p>
    <w:p w14:paraId="285A579B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Удельный выброс ЗВ при прогреве двигателя, г/мин, (табл.3.10), </w:t>
      </w:r>
      <w:r w:rsidRPr="00993B79">
        <w:rPr>
          <w:b/>
          <w:i/>
          <w:color w:val="008080"/>
          <w:sz w:val="22"/>
        </w:rPr>
        <w:t xml:space="preserve">MPR = </w:t>
      </w:r>
      <w:r w:rsidRPr="00993B79">
        <w:rPr>
          <w:b/>
          <w:color w:val="008000"/>
        </w:rPr>
        <w:t>0.87</w:t>
      </w:r>
    </w:p>
    <w:p w14:paraId="285A579C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Пробеговые</w:t>
      </w:r>
      <w:proofErr w:type="spellEnd"/>
      <w:r w:rsidRPr="00993B79">
        <w:rPr>
          <w:color w:val="000000"/>
          <w:sz w:val="22"/>
        </w:rPr>
        <w:t xml:space="preserve"> выбросы ЗВ, г/км, (табл.3.11), </w:t>
      </w:r>
      <w:r w:rsidRPr="00993B79">
        <w:rPr>
          <w:b/>
          <w:i/>
          <w:color w:val="008080"/>
          <w:sz w:val="22"/>
        </w:rPr>
        <w:t xml:space="preserve">ML = </w:t>
      </w:r>
      <w:r w:rsidRPr="00993B79">
        <w:rPr>
          <w:b/>
          <w:color w:val="008000"/>
        </w:rPr>
        <w:t>3.5</w:t>
      </w:r>
    </w:p>
    <w:p w14:paraId="285A579D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Удельные выбросы ЗВ при работе на холостом ходу, г/мин,</w:t>
      </w:r>
    </w:p>
    <w:p w14:paraId="285A579E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(табл.3.12), </w:t>
      </w:r>
      <w:r w:rsidRPr="00993B79">
        <w:rPr>
          <w:b/>
          <w:i/>
          <w:color w:val="008080"/>
          <w:sz w:val="22"/>
        </w:rPr>
        <w:t xml:space="preserve">MXX = </w:t>
      </w:r>
      <w:r w:rsidRPr="00993B79">
        <w:rPr>
          <w:b/>
          <w:color w:val="008000"/>
        </w:rPr>
        <w:t>0.36</w:t>
      </w:r>
    </w:p>
    <w:p w14:paraId="285A579F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выезде 1-го автомобиля, грамм, </w:t>
      </w:r>
      <w:r w:rsidRPr="00993B79">
        <w:rPr>
          <w:b/>
          <w:i/>
          <w:color w:val="008080"/>
          <w:sz w:val="22"/>
        </w:rPr>
        <w:t xml:space="preserve">M1 = </w:t>
      </w:r>
      <w:r w:rsidRPr="00993B79">
        <w:rPr>
          <w:i/>
          <w:color w:val="FF0000"/>
        </w:rPr>
        <w:t xml:space="preserve">MPR · TPR + ML · L1 + MXX · TX = </w:t>
      </w:r>
      <w:r w:rsidRPr="00993B79">
        <w:rPr>
          <w:b/>
          <w:color w:val="800000"/>
        </w:rPr>
        <w:t xml:space="preserve">0.87 · 30 + 3.5 · 0.1 + 0.36 · 1 = </w:t>
      </w:r>
      <w:r w:rsidRPr="00993B79">
        <w:rPr>
          <w:b/>
          <w:color w:val="008000"/>
        </w:rPr>
        <w:t>26.8</w:t>
      </w:r>
    </w:p>
    <w:p w14:paraId="285A57A0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въезде 1-го автомобиля, грамм, </w:t>
      </w:r>
      <w:r w:rsidRPr="00993B79">
        <w:rPr>
          <w:b/>
          <w:i/>
          <w:color w:val="008080"/>
          <w:sz w:val="22"/>
        </w:rPr>
        <w:t xml:space="preserve">M2 = </w:t>
      </w:r>
      <w:r w:rsidRPr="00993B79">
        <w:rPr>
          <w:i/>
          <w:color w:val="FF0000"/>
        </w:rPr>
        <w:t xml:space="preserve">ML · L2 + MXX · TX = </w:t>
      </w:r>
      <w:r w:rsidRPr="00993B79">
        <w:rPr>
          <w:b/>
          <w:color w:val="800000"/>
        </w:rPr>
        <w:t xml:space="preserve">3.5 · 0.1 + 0.36 · 1 = </w:t>
      </w:r>
      <w:r w:rsidRPr="00993B79">
        <w:rPr>
          <w:b/>
          <w:color w:val="008000"/>
        </w:rPr>
        <w:t>0.71</w:t>
      </w:r>
    </w:p>
    <w:p w14:paraId="285A57A1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 ЗВ, т/год (3.7), </w:t>
      </w:r>
      <w:r w:rsidRPr="00993B79">
        <w:rPr>
          <w:b/>
          <w:i/>
          <w:color w:val="008080"/>
          <w:sz w:val="22"/>
        </w:rPr>
        <w:t xml:space="preserve">M = </w:t>
      </w:r>
      <w:r w:rsidRPr="00993B79">
        <w:rPr>
          <w:i/>
          <w:color w:val="FF0000"/>
        </w:rPr>
        <w:t>A · (M1 + M2) · NK · DN · 10</w:t>
      </w:r>
      <w:r w:rsidRPr="00993B79">
        <w:rPr>
          <w:i/>
          <w:color w:val="FF0000"/>
          <w:vertAlign w:val="superscript"/>
        </w:rPr>
        <w:t>-6</w:t>
      </w:r>
      <w:r w:rsidRPr="00993B79">
        <w:rPr>
          <w:i/>
          <w:color w:val="FF0000"/>
        </w:rPr>
        <w:t xml:space="preserve"> = </w:t>
      </w:r>
      <w:r w:rsidRPr="00993B79">
        <w:rPr>
          <w:b/>
          <w:color w:val="800000"/>
        </w:rPr>
        <w:t>0.1 · (26.8 + 0.71) · 7 · 90 · 10</w:t>
      </w:r>
      <w:r w:rsidRPr="00993B79">
        <w:rPr>
          <w:b/>
          <w:color w:val="800000"/>
          <w:vertAlign w:val="superscript"/>
        </w:rPr>
        <w:t>-6</w:t>
      </w:r>
      <w:r w:rsidRPr="00993B79">
        <w:rPr>
          <w:b/>
          <w:color w:val="800000"/>
        </w:rPr>
        <w:t xml:space="preserve"> = </w:t>
      </w:r>
      <w:r w:rsidRPr="00993B79">
        <w:rPr>
          <w:b/>
          <w:color w:val="008000"/>
        </w:rPr>
        <w:t>0.001733</w:t>
      </w:r>
    </w:p>
    <w:p w14:paraId="285A57A2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 ЗВ, г/с (3.10), </w:t>
      </w:r>
      <w:r w:rsidRPr="00993B79">
        <w:rPr>
          <w:b/>
          <w:i/>
          <w:color w:val="008080"/>
          <w:sz w:val="22"/>
        </w:rPr>
        <w:t xml:space="preserve">G = </w:t>
      </w:r>
      <w:r w:rsidRPr="00993B79">
        <w:rPr>
          <w:i/>
          <w:color w:val="FF0000"/>
        </w:rPr>
        <w:t xml:space="preserve">MAX(M1,M2) · NK1 / 3600 = </w:t>
      </w:r>
      <w:r w:rsidRPr="00993B79">
        <w:rPr>
          <w:b/>
          <w:color w:val="800000"/>
        </w:rPr>
        <w:t xml:space="preserve">26.8 · 2 / 3600 = </w:t>
      </w:r>
      <w:r w:rsidRPr="00993B79">
        <w:rPr>
          <w:b/>
          <w:color w:val="008000"/>
        </w:rPr>
        <w:t>0.0149</w:t>
      </w:r>
    </w:p>
    <w:p w14:paraId="285A57A3" w14:textId="77777777" w:rsidR="00602AB1" w:rsidRPr="00993B79" w:rsidRDefault="00602AB1" w:rsidP="00602AB1">
      <w:pPr>
        <w:rPr>
          <w:b/>
          <w:color w:val="008000"/>
        </w:rPr>
      </w:pPr>
    </w:p>
    <w:p w14:paraId="285A57A4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>Примесь: 2732 Керосин (654*)</w:t>
      </w:r>
    </w:p>
    <w:p w14:paraId="285A57A5" w14:textId="77777777" w:rsidR="00602AB1" w:rsidRPr="00993B79" w:rsidRDefault="00602AB1" w:rsidP="00602AB1">
      <w:pPr>
        <w:rPr>
          <w:b/>
          <w:i/>
          <w:color w:val="FF00FF"/>
        </w:rPr>
      </w:pPr>
    </w:p>
    <w:p w14:paraId="285A57A6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Удельный выброс ЗВ при прогреве двигателя, г/мин, (табл.3.10), </w:t>
      </w:r>
      <w:r w:rsidRPr="00993B79">
        <w:rPr>
          <w:b/>
          <w:i/>
          <w:color w:val="008080"/>
          <w:sz w:val="22"/>
        </w:rPr>
        <w:t xml:space="preserve">MPR = </w:t>
      </w:r>
      <w:r w:rsidRPr="00993B79">
        <w:rPr>
          <w:b/>
          <w:color w:val="008000"/>
        </w:rPr>
        <w:t>0.3</w:t>
      </w:r>
    </w:p>
    <w:p w14:paraId="285A57A7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Пробеговые</w:t>
      </w:r>
      <w:proofErr w:type="spellEnd"/>
      <w:r w:rsidRPr="00993B79">
        <w:rPr>
          <w:color w:val="000000"/>
          <w:sz w:val="22"/>
        </w:rPr>
        <w:t xml:space="preserve"> выбросы ЗВ, г/км, (табл.3.11), </w:t>
      </w:r>
      <w:r w:rsidRPr="00993B79">
        <w:rPr>
          <w:b/>
          <w:i/>
          <w:color w:val="008080"/>
          <w:sz w:val="22"/>
        </w:rPr>
        <w:t xml:space="preserve">ML = </w:t>
      </w:r>
      <w:r w:rsidRPr="00993B79">
        <w:rPr>
          <w:b/>
          <w:color w:val="008000"/>
        </w:rPr>
        <w:t>0.6</w:t>
      </w:r>
    </w:p>
    <w:p w14:paraId="285A57A8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Удельные выбросы ЗВ при работе на холостом ходу, г/мин,</w:t>
      </w:r>
    </w:p>
    <w:p w14:paraId="285A57A9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(табл.3.12), </w:t>
      </w:r>
      <w:r w:rsidRPr="00993B79">
        <w:rPr>
          <w:b/>
          <w:i/>
          <w:color w:val="008080"/>
          <w:sz w:val="22"/>
        </w:rPr>
        <w:t xml:space="preserve">MXX = </w:t>
      </w:r>
      <w:r w:rsidRPr="00993B79">
        <w:rPr>
          <w:b/>
          <w:color w:val="008000"/>
        </w:rPr>
        <w:t>0.18</w:t>
      </w:r>
    </w:p>
    <w:p w14:paraId="285A57AA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выезде 1-го автомобиля, грамм, </w:t>
      </w:r>
      <w:r w:rsidRPr="00993B79">
        <w:rPr>
          <w:b/>
          <w:i/>
          <w:color w:val="008080"/>
          <w:sz w:val="22"/>
        </w:rPr>
        <w:t xml:space="preserve">M1 = </w:t>
      </w:r>
      <w:r w:rsidRPr="00993B79">
        <w:rPr>
          <w:i/>
          <w:color w:val="FF0000"/>
        </w:rPr>
        <w:t xml:space="preserve">MPR · TPR + ML · L1 + MXX · TX = </w:t>
      </w:r>
      <w:r w:rsidRPr="00993B79">
        <w:rPr>
          <w:b/>
          <w:color w:val="800000"/>
        </w:rPr>
        <w:t xml:space="preserve">0.3 · 30 + 0.6 · 0.1 + 0.18 · 1 = </w:t>
      </w:r>
      <w:r w:rsidRPr="00993B79">
        <w:rPr>
          <w:b/>
          <w:color w:val="008000"/>
        </w:rPr>
        <w:t>9.24</w:t>
      </w:r>
    </w:p>
    <w:p w14:paraId="285A57AB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въезде 1-го автомобиля, грамм, </w:t>
      </w:r>
      <w:r w:rsidRPr="00993B79">
        <w:rPr>
          <w:b/>
          <w:i/>
          <w:color w:val="008080"/>
          <w:sz w:val="22"/>
        </w:rPr>
        <w:t xml:space="preserve">M2 = </w:t>
      </w:r>
      <w:r w:rsidRPr="00993B79">
        <w:rPr>
          <w:i/>
          <w:color w:val="FF0000"/>
        </w:rPr>
        <w:t xml:space="preserve">ML · L2 + MXX · TX = </w:t>
      </w:r>
      <w:r w:rsidRPr="00993B79">
        <w:rPr>
          <w:b/>
          <w:color w:val="800000"/>
        </w:rPr>
        <w:t xml:space="preserve">0.6 · 0.1 + 0.18 · 1 = </w:t>
      </w:r>
      <w:r w:rsidRPr="00993B79">
        <w:rPr>
          <w:b/>
          <w:color w:val="008000"/>
        </w:rPr>
        <w:t>0.24</w:t>
      </w:r>
    </w:p>
    <w:p w14:paraId="285A57AC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 ЗВ, т/год (3.7), </w:t>
      </w:r>
      <w:r w:rsidRPr="00993B79">
        <w:rPr>
          <w:b/>
          <w:i/>
          <w:color w:val="008080"/>
          <w:sz w:val="22"/>
        </w:rPr>
        <w:t xml:space="preserve">M = </w:t>
      </w:r>
      <w:r w:rsidRPr="00993B79">
        <w:rPr>
          <w:i/>
          <w:color w:val="FF0000"/>
        </w:rPr>
        <w:t>A · (M1 + M2) · NK · DN · 10</w:t>
      </w:r>
      <w:r w:rsidRPr="00993B79">
        <w:rPr>
          <w:i/>
          <w:color w:val="FF0000"/>
          <w:vertAlign w:val="superscript"/>
        </w:rPr>
        <w:t>-6</w:t>
      </w:r>
      <w:r w:rsidRPr="00993B79">
        <w:rPr>
          <w:i/>
          <w:color w:val="FF0000"/>
        </w:rPr>
        <w:t xml:space="preserve"> = </w:t>
      </w:r>
      <w:r w:rsidRPr="00993B79">
        <w:rPr>
          <w:b/>
          <w:color w:val="800000"/>
        </w:rPr>
        <w:t>0.1 · (9.24 + 0.24) · 7 · 90 · 10</w:t>
      </w:r>
      <w:r w:rsidRPr="00993B79">
        <w:rPr>
          <w:b/>
          <w:color w:val="800000"/>
          <w:vertAlign w:val="superscript"/>
        </w:rPr>
        <w:t>-6</w:t>
      </w:r>
      <w:r w:rsidRPr="00993B79">
        <w:rPr>
          <w:b/>
          <w:color w:val="800000"/>
        </w:rPr>
        <w:t xml:space="preserve"> = </w:t>
      </w:r>
      <w:r w:rsidRPr="00993B79">
        <w:rPr>
          <w:b/>
          <w:color w:val="008000"/>
        </w:rPr>
        <w:t>0.000597</w:t>
      </w:r>
    </w:p>
    <w:p w14:paraId="285A57AD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 ЗВ, г/с (3.10), </w:t>
      </w:r>
      <w:r w:rsidRPr="00993B79">
        <w:rPr>
          <w:b/>
          <w:i/>
          <w:color w:val="008080"/>
          <w:sz w:val="22"/>
        </w:rPr>
        <w:t xml:space="preserve">G = </w:t>
      </w:r>
      <w:r w:rsidRPr="00993B79">
        <w:rPr>
          <w:i/>
          <w:color w:val="FF0000"/>
        </w:rPr>
        <w:t xml:space="preserve">MAX(M1,M2) · NK1 / 3600 = </w:t>
      </w:r>
      <w:r w:rsidRPr="00993B79">
        <w:rPr>
          <w:b/>
          <w:color w:val="800000"/>
        </w:rPr>
        <w:t xml:space="preserve">9.24 · 2 / 3600 = </w:t>
      </w:r>
      <w:r w:rsidRPr="00993B79">
        <w:rPr>
          <w:b/>
          <w:color w:val="008000"/>
        </w:rPr>
        <w:t>0.00513</w:t>
      </w:r>
    </w:p>
    <w:p w14:paraId="285A57AE" w14:textId="77777777" w:rsidR="00602AB1" w:rsidRPr="00993B79" w:rsidRDefault="00602AB1" w:rsidP="00602AB1">
      <w:pPr>
        <w:rPr>
          <w:b/>
          <w:color w:val="008000"/>
        </w:rPr>
      </w:pPr>
    </w:p>
    <w:p w14:paraId="285A57AF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РАСЧЕТ выбросов оксидов азота:</w:t>
      </w:r>
    </w:p>
    <w:p w14:paraId="285A57B0" w14:textId="77777777" w:rsidR="00602AB1" w:rsidRPr="00993B79" w:rsidRDefault="00602AB1" w:rsidP="00602AB1">
      <w:pPr>
        <w:rPr>
          <w:color w:val="000000"/>
          <w:sz w:val="22"/>
        </w:rPr>
      </w:pPr>
    </w:p>
    <w:p w14:paraId="285A57B1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Удельный выброс ЗВ при прогреве двигателя, г/мин, (табл.3.10), </w:t>
      </w:r>
      <w:r w:rsidRPr="00993B79">
        <w:rPr>
          <w:b/>
          <w:i/>
          <w:color w:val="008080"/>
          <w:sz w:val="22"/>
        </w:rPr>
        <w:t xml:space="preserve">MPR = </w:t>
      </w:r>
      <w:r w:rsidRPr="00993B79">
        <w:rPr>
          <w:b/>
          <w:color w:val="008000"/>
        </w:rPr>
        <w:t>0.33</w:t>
      </w:r>
    </w:p>
    <w:p w14:paraId="285A57B2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Пробеговые</w:t>
      </w:r>
      <w:proofErr w:type="spellEnd"/>
      <w:r w:rsidRPr="00993B79">
        <w:rPr>
          <w:color w:val="000000"/>
          <w:sz w:val="22"/>
        </w:rPr>
        <w:t xml:space="preserve"> выбросы ЗВ, г/км, (табл.3.11), </w:t>
      </w:r>
      <w:r w:rsidRPr="00993B79">
        <w:rPr>
          <w:b/>
          <w:i/>
          <w:color w:val="008080"/>
          <w:sz w:val="22"/>
        </w:rPr>
        <w:t xml:space="preserve">ML = </w:t>
      </w:r>
      <w:r w:rsidRPr="00993B79">
        <w:rPr>
          <w:b/>
          <w:color w:val="008000"/>
        </w:rPr>
        <w:t>2.2</w:t>
      </w:r>
    </w:p>
    <w:p w14:paraId="285A57B3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Удельные выбросы ЗВ при работе на холостом ходу, г/мин,</w:t>
      </w:r>
    </w:p>
    <w:p w14:paraId="285A57B4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(табл.3.12), </w:t>
      </w:r>
      <w:r w:rsidRPr="00993B79">
        <w:rPr>
          <w:b/>
          <w:i/>
          <w:color w:val="008080"/>
          <w:sz w:val="22"/>
        </w:rPr>
        <w:t xml:space="preserve">MXX = </w:t>
      </w:r>
      <w:r w:rsidRPr="00993B79">
        <w:rPr>
          <w:b/>
          <w:color w:val="008000"/>
        </w:rPr>
        <w:t>0.2</w:t>
      </w:r>
    </w:p>
    <w:p w14:paraId="285A57B5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выезде 1-го автомобиля, грамм, </w:t>
      </w:r>
      <w:r w:rsidRPr="00993B79">
        <w:rPr>
          <w:b/>
          <w:i/>
          <w:color w:val="008080"/>
          <w:sz w:val="22"/>
        </w:rPr>
        <w:t xml:space="preserve">M1 = </w:t>
      </w:r>
      <w:r w:rsidRPr="00993B79">
        <w:rPr>
          <w:i/>
          <w:color w:val="FF0000"/>
        </w:rPr>
        <w:t xml:space="preserve">MPR · TPR + ML · L1 + MXX · TX = </w:t>
      </w:r>
      <w:r w:rsidRPr="00993B79">
        <w:rPr>
          <w:b/>
          <w:color w:val="800000"/>
        </w:rPr>
        <w:t xml:space="preserve">0.33 · 30 + 2.2 · 0.1 + 0.2 · 1 = </w:t>
      </w:r>
      <w:r w:rsidRPr="00993B79">
        <w:rPr>
          <w:b/>
          <w:color w:val="008000"/>
        </w:rPr>
        <w:t>10.32</w:t>
      </w:r>
    </w:p>
    <w:p w14:paraId="285A57B6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въезде 1-го автомобиля, грамм, </w:t>
      </w:r>
      <w:r w:rsidRPr="00993B79">
        <w:rPr>
          <w:b/>
          <w:i/>
          <w:color w:val="008080"/>
          <w:sz w:val="22"/>
        </w:rPr>
        <w:t xml:space="preserve">M2 = </w:t>
      </w:r>
      <w:r w:rsidRPr="00993B79">
        <w:rPr>
          <w:i/>
          <w:color w:val="FF0000"/>
        </w:rPr>
        <w:t xml:space="preserve">ML · L2 + MXX · TX = </w:t>
      </w:r>
      <w:r w:rsidRPr="00993B79">
        <w:rPr>
          <w:b/>
          <w:color w:val="800000"/>
        </w:rPr>
        <w:t xml:space="preserve">2.2 · 0.1 + 0.2 · 1 = </w:t>
      </w:r>
      <w:r w:rsidRPr="00993B79">
        <w:rPr>
          <w:b/>
          <w:color w:val="008000"/>
        </w:rPr>
        <w:t>0.42</w:t>
      </w:r>
    </w:p>
    <w:p w14:paraId="285A57B7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 ЗВ, т/год (3.7), </w:t>
      </w:r>
      <w:r w:rsidRPr="00993B79">
        <w:rPr>
          <w:b/>
          <w:i/>
          <w:color w:val="008080"/>
          <w:sz w:val="22"/>
        </w:rPr>
        <w:t xml:space="preserve">M = </w:t>
      </w:r>
      <w:r w:rsidRPr="00993B79">
        <w:rPr>
          <w:i/>
          <w:color w:val="FF0000"/>
        </w:rPr>
        <w:t>A · (M1 + M2) · NK · DN · 10</w:t>
      </w:r>
      <w:r w:rsidRPr="00993B79">
        <w:rPr>
          <w:i/>
          <w:color w:val="FF0000"/>
          <w:vertAlign w:val="superscript"/>
        </w:rPr>
        <w:t>-6</w:t>
      </w:r>
      <w:r w:rsidRPr="00993B79">
        <w:rPr>
          <w:i/>
          <w:color w:val="FF0000"/>
        </w:rPr>
        <w:t xml:space="preserve"> = </w:t>
      </w:r>
      <w:r w:rsidRPr="00993B79">
        <w:rPr>
          <w:b/>
          <w:color w:val="800000"/>
        </w:rPr>
        <w:t>0.1 · (10.32 + 0.42) · 7 · 90 · 10</w:t>
      </w:r>
      <w:r w:rsidRPr="00993B79">
        <w:rPr>
          <w:b/>
          <w:color w:val="800000"/>
          <w:vertAlign w:val="superscript"/>
        </w:rPr>
        <w:t>-6</w:t>
      </w:r>
      <w:r w:rsidRPr="00993B79">
        <w:rPr>
          <w:b/>
          <w:color w:val="800000"/>
        </w:rPr>
        <w:t xml:space="preserve"> = </w:t>
      </w:r>
      <w:r w:rsidRPr="00993B79">
        <w:rPr>
          <w:b/>
          <w:color w:val="008000"/>
        </w:rPr>
        <w:t>0.000677</w:t>
      </w:r>
    </w:p>
    <w:p w14:paraId="285A57B8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 ЗВ, г/с (3.10), </w:t>
      </w:r>
      <w:r w:rsidRPr="00993B79">
        <w:rPr>
          <w:b/>
          <w:i/>
          <w:color w:val="008080"/>
          <w:sz w:val="22"/>
        </w:rPr>
        <w:t xml:space="preserve">G = </w:t>
      </w:r>
      <w:r w:rsidRPr="00993B79">
        <w:rPr>
          <w:i/>
          <w:color w:val="FF0000"/>
        </w:rPr>
        <w:t xml:space="preserve">MAX(M1,M2) · NK1 / 3600 = </w:t>
      </w:r>
      <w:r w:rsidRPr="00993B79">
        <w:rPr>
          <w:b/>
          <w:color w:val="800000"/>
        </w:rPr>
        <w:t xml:space="preserve">10.32 · 2 / 3600 = </w:t>
      </w:r>
      <w:r w:rsidRPr="00993B79">
        <w:rPr>
          <w:b/>
          <w:color w:val="008000"/>
        </w:rPr>
        <w:t>0.00573</w:t>
      </w:r>
    </w:p>
    <w:p w14:paraId="285A57B9" w14:textId="77777777" w:rsidR="00602AB1" w:rsidRPr="00993B79" w:rsidRDefault="00602AB1" w:rsidP="00602AB1">
      <w:pPr>
        <w:rPr>
          <w:b/>
          <w:color w:val="008000"/>
        </w:rPr>
      </w:pPr>
    </w:p>
    <w:p w14:paraId="285A57BA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С учетом трансформации оксидов азота получаем:</w:t>
      </w:r>
    </w:p>
    <w:p w14:paraId="285A57BB" w14:textId="77777777" w:rsidR="00602AB1" w:rsidRPr="00993B79" w:rsidRDefault="00602AB1" w:rsidP="00602AB1">
      <w:pPr>
        <w:rPr>
          <w:color w:val="000000"/>
          <w:sz w:val="22"/>
        </w:rPr>
      </w:pPr>
    </w:p>
    <w:p w14:paraId="285A57BC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>Примесь: 0301 Азота (IV) диоксид (Азота диоксид) (4)</w:t>
      </w:r>
    </w:p>
    <w:p w14:paraId="285A57BD" w14:textId="77777777" w:rsidR="00602AB1" w:rsidRPr="00993B79" w:rsidRDefault="00602AB1" w:rsidP="00602AB1">
      <w:pPr>
        <w:rPr>
          <w:b/>
          <w:i/>
          <w:color w:val="FF00FF"/>
        </w:rPr>
      </w:pPr>
    </w:p>
    <w:p w14:paraId="285A57BE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выброс, т/год, </w:t>
      </w:r>
      <w:r w:rsidRPr="00993B79">
        <w:rPr>
          <w:b/>
          <w:i/>
          <w:color w:val="008080"/>
          <w:sz w:val="22"/>
        </w:rPr>
        <w:t xml:space="preserve">_M_ = </w:t>
      </w:r>
      <w:r w:rsidRPr="00993B79">
        <w:rPr>
          <w:i/>
          <w:color w:val="FF0000"/>
        </w:rPr>
        <w:t xml:space="preserve">0.8 · M = </w:t>
      </w:r>
      <w:r w:rsidRPr="00993B79">
        <w:rPr>
          <w:b/>
          <w:color w:val="800000"/>
        </w:rPr>
        <w:t xml:space="preserve">0.8 · 0.000677 = </w:t>
      </w:r>
      <w:r w:rsidRPr="00993B79">
        <w:rPr>
          <w:b/>
          <w:color w:val="008000"/>
        </w:rPr>
        <w:t>0.0005416</w:t>
      </w:r>
    </w:p>
    <w:p w14:paraId="285A57BF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</w:t>
      </w:r>
      <w:proofErr w:type="spellStart"/>
      <w:proofErr w:type="gramStart"/>
      <w:r w:rsidRPr="00993B79">
        <w:rPr>
          <w:color w:val="000000"/>
          <w:sz w:val="22"/>
        </w:rPr>
        <w:t>выброс,г</w:t>
      </w:r>
      <w:proofErr w:type="spellEnd"/>
      <w:proofErr w:type="gramEnd"/>
      <w:r w:rsidRPr="00993B79">
        <w:rPr>
          <w:color w:val="000000"/>
          <w:sz w:val="22"/>
        </w:rPr>
        <w:t xml:space="preserve">/с, </w:t>
      </w:r>
      <w:r w:rsidRPr="00993B79">
        <w:rPr>
          <w:b/>
          <w:i/>
          <w:color w:val="008080"/>
          <w:sz w:val="22"/>
        </w:rPr>
        <w:t xml:space="preserve">GS = </w:t>
      </w:r>
      <w:r w:rsidRPr="00993B79">
        <w:rPr>
          <w:i/>
          <w:color w:val="FF0000"/>
        </w:rPr>
        <w:t xml:space="preserve">0.8 · G = </w:t>
      </w:r>
      <w:r w:rsidRPr="00993B79">
        <w:rPr>
          <w:b/>
          <w:color w:val="800000"/>
        </w:rPr>
        <w:t xml:space="preserve">0.8 · 0.00573 = </w:t>
      </w:r>
      <w:r w:rsidRPr="00993B79">
        <w:rPr>
          <w:b/>
          <w:color w:val="008000"/>
        </w:rPr>
        <w:t>0.00458</w:t>
      </w:r>
    </w:p>
    <w:p w14:paraId="285A57C0" w14:textId="77777777" w:rsidR="00602AB1" w:rsidRPr="00993B79" w:rsidRDefault="00602AB1" w:rsidP="00602AB1">
      <w:pPr>
        <w:rPr>
          <w:b/>
          <w:color w:val="008000"/>
        </w:rPr>
      </w:pPr>
    </w:p>
    <w:p w14:paraId="285A57C1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>Примесь: 0304 Азот (II) оксид (Азота оксид) (6)</w:t>
      </w:r>
    </w:p>
    <w:p w14:paraId="285A57C2" w14:textId="77777777" w:rsidR="00602AB1" w:rsidRPr="00993B79" w:rsidRDefault="00602AB1" w:rsidP="00602AB1">
      <w:pPr>
        <w:rPr>
          <w:b/>
          <w:i/>
          <w:color w:val="FF00FF"/>
        </w:rPr>
      </w:pPr>
    </w:p>
    <w:p w14:paraId="285A57C3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выброс, т/год, </w:t>
      </w:r>
      <w:r w:rsidRPr="00993B79">
        <w:rPr>
          <w:b/>
          <w:i/>
          <w:color w:val="008080"/>
          <w:sz w:val="22"/>
        </w:rPr>
        <w:t xml:space="preserve">_M_ = </w:t>
      </w:r>
      <w:r w:rsidRPr="00993B79">
        <w:rPr>
          <w:i/>
          <w:color w:val="FF0000"/>
        </w:rPr>
        <w:t xml:space="preserve">0.13 · M = </w:t>
      </w:r>
      <w:r w:rsidRPr="00993B79">
        <w:rPr>
          <w:b/>
          <w:color w:val="800000"/>
        </w:rPr>
        <w:t xml:space="preserve">0.13 · 0.000677 = </w:t>
      </w:r>
      <w:r w:rsidRPr="00993B79">
        <w:rPr>
          <w:b/>
          <w:color w:val="008000"/>
        </w:rPr>
        <w:t>0.00008801</w:t>
      </w:r>
    </w:p>
    <w:p w14:paraId="285A57C4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</w:t>
      </w:r>
      <w:proofErr w:type="spellStart"/>
      <w:proofErr w:type="gramStart"/>
      <w:r w:rsidRPr="00993B79">
        <w:rPr>
          <w:color w:val="000000"/>
          <w:sz w:val="22"/>
        </w:rPr>
        <w:t>выброс,г</w:t>
      </w:r>
      <w:proofErr w:type="spellEnd"/>
      <w:proofErr w:type="gramEnd"/>
      <w:r w:rsidRPr="00993B79">
        <w:rPr>
          <w:color w:val="000000"/>
          <w:sz w:val="22"/>
        </w:rPr>
        <w:t xml:space="preserve">/с, </w:t>
      </w:r>
      <w:r w:rsidRPr="00993B79">
        <w:rPr>
          <w:b/>
          <w:i/>
          <w:color w:val="008080"/>
          <w:sz w:val="22"/>
        </w:rPr>
        <w:t xml:space="preserve">GS = </w:t>
      </w:r>
      <w:r w:rsidRPr="00993B79">
        <w:rPr>
          <w:i/>
          <w:color w:val="FF0000"/>
        </w:rPr>
        <w:t xml:space="preserve">0.13 · G = </w:t>
      </w:r>
      <w:r w:rsidRPr="00993B79">
        <w:rPr>
          <w:b/>
          <w:color w:val="800000"/>
        </w:rPr>
        <w:t xml:space="preserve">0.13 · 0.00573 = </w:t>
      </w:r>
      <w:r w:rsidRPr="00993B79">
        <w:rPr>
          <w:b/>
          <w:color w:val="008000"/>
        </w:rPr>
        <w:t>0.000745</w:t>
      </w:r>
    </w:p>
    <w:p w14:paraId="285A57C5" w14:textId="77777777" w:rsidR="00602AB1" w:rsidRPr="00993B79" w:rsidRDefault="00602AB1" w:rsidP="00602AB1">
      <w:pPr>
        <w:rPr>
          <w:b/>
          <w:color w:val="008000"/>
        </w:rPr>
      </w:pPr>
    </w:p>
    <w:p w14:paraId="285A57C6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>Примесь: 0328 Углерод (Сажа, Углерод черный) (583)</w:t>
      </w:r>
    </w:p>
    <w:p w14:paraId="285A57C7" w14:textId="77777777" w:rsidR="00602AB1" w:rsidRPr="00993B79" w:rsidRDefault="00602AB1" w:rsidP="00602AB1">
      <w:pPr>
        <w:rPr>
          <w:b/>
          <w:i/>
          <w:color w:val="FF00FF"/>
        </w:rPr>
      </w:pPr>
    </w:p>
    <w:p w14:paraId="285A57C8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Удельный выброс ЗВ при прогреве двигателя, г/мин, (табл.3.10), </w:t>
      </w:r>
      <w:r w:rsidRPr="00993B79">
        <w:rPr>
          <w:b/>
          <w:i/>
          <w:color w:val="008080"/>
          <w:sz w:val="22"/>
        </w:rPr>
        <w:t xml:space="preserve">MPR = </w:t>
      </w:r>
      <w:r w:rsidRPr="00993B79">
        <w:rPr>
          <w:b/>
          <w:color w:val="008000"/>
        </w:rPr>
        <w:t>0.016</w:t>
      </w:r>
    </w:p>
    <w:p w14:paraId="285A57C9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Пробеговые</w:t>
      </w:r>
      <w:proofErr w:type="spellEnd"/>
      <w:r w:rsidRPr="00993B79">
        <w:rPr>
          <w:color w:val="000000"/>
          <w:sz w:val="22"/>
        </w:rPr>
        <w:t xml:space="preserve"> выбросы ЗВ, г/км, (табл.3.11), </w:t>
      </w:r>
      <w:r w:rsidRPr="00993B79">
        <w:rPr>
          <w:b/>
          <w:i/>
          <w:color w:val="008080"/>
          <w:sz w:val="22"/>
        </w:rPr>
        <w:t xml:space="preserve">ML = </w:t>
      </w:r>
      <w:r w:rsidRPr="00993B79">
        <w:rPr>
          <w:b/>
          <w:color w:val="008000"/>
        </w:rPr>
        <w:t>0.2</w:t>
      </w:r>
    </w:p>
    <w:p w14:paraId="285A57CA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Удельные выбросы ЗВ при работе на холостом ходу, г/мин,</w:t>
      </w:r>
    </w:p>
    <w:p w14:paraId="285A57CB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(табл.3.12), </w:t>
      </w:r>
      <w:r w:rsidRPr="00993B79">
        <w:rPr>
          <w:b/>
          <w:i/>
          <w:color w:val="008080"/>
          <w:sz w:val="22"/>
        </w:rPr>
        <w:t xml:space="preserve">MXX = </w:t>
      </w:r>
      <w:r w:rsidRPr="00993B79">
        <w:rPr>
          <w:b/>
          <w:color w:val="008000"/>
        </w:rPr>
        <w:t>0.008</w:t>
      </w:r>
    </w:p>
    <w:p w14:paraId="285A57CC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выезде 1-го автомобиля, грамм, </w:t>
      </w:r>
      <w:r w:rsidRPr="00993B79">
        <w:rPr>
          <w:b/>
          <w:i/>
          <w:color w:val="008080"/>
          <w:sz w:val="22"/>
        </w:rPr>
        <w:t xml:space="preserve">M1 = </w:t>
      </w:r>
      <w:r w:rsidRPr="00993B79">
        <w:rPr>
          <w:i/>
          <w:color w:val="FF0000"/>
        </w:rPr>
        <w:t xml:space="preserve">MPR · TPR + ML · L1 + MXX · TX = </w:t>
      </w:r>
      <w:r w:rsidRPr="00993B79">
        <w:rPr>
          <w:b/>
          <w:color w:val="800000"/>
        </w:rPr>
        <w:t xml:space="preserve">0.016 · 30 + 0.2 · 0.1 + 0.008 · 1 = </w:t>
      </w:r>
      <w:r w:rsidRPr="00993B79">
        <w:rPr>
          <w:b/>
          <w:color w:val="008000"/>
        </w:rPr>
        <w:t>0.508</w:t>
      </w:r>
    </w:p>
    <w:p w14:paraId="285A57CD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въезде 1-го автомобиля, грамм, </w:t>
      </w:r>
      <w:r w:rsidRPr="00993B79">
        <w:rPr>
          <w:b/>
          <w:i/>
          <w:color w:val="008080"/>
          <w:sz w:val="22"/>
        </w:rPr>
        <w:t xml:space="preserve">M2 = </w:t>
      </w:r>
      <w:r w:rsidRPr="00993B79">
        <w:rPr>
          <w:i/>
          <w:color w:val="FF0000"/>
        </w:rPr>
        <w:t xml:space="preserve">ML · L2 + MXX · TX = </w:t>
      </w:r>
      <w:r w:rsidRPr="00993B79">
        <w:rPr>
          <w:b/>
          <w:color w:val="800000"/>
        </w:rPr>
        <w:t xml:space="preserve">0.2 · 0.1 + 0.008 · 1 = </w:t>
      </w:r>
      <w:r w:rsidRPr="00993B79">
        <w:rPr>
          <w:b/>
          <w:color w:val="008000"/>
        </w:rPr>
        <w:t>0.028</w:t>
      </w:r>
    </w:p>
    <w:p w14:paraId="285A57CE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 ЗВ, т/год (3.7), </w:t>
      </w:r>
      <w:r w:rsidRPr="00993B79">
        <w:rPr>
          <w:b/>
          <w:i/>
          <w:color w:val="008080"/>
          <w:sz w:val="22"/>
        </w:rPr>
        <w:t xml:space="preserve">M = </w:t>
      </w:r>
      <w:r w:rsidRPr="00993B79">
        <w:rPr>
          <w:i/>
          <w:color w:val="FF0000"/>
        </w:rPr>
        <w:t>A · (M1 + M2) · NK · DN · 10</w:t>
      </w:r>
      <w:r w:rsidRPr="00993B79">
        <w:rPr>
          <w:i/>
          <w:color w:val="FF0000"/>
          <w:vertAlign w:val="superscript"/>
        </w:rPr>
        <w:t>-6</w:t>
      </w:r>
      <w:r w:rsidRPr="00993B79">
        <w:rPr>
          <w:i/>
          <w:color w:val="FF0000"/>
        </w:rPr>
        <w:t xml:space="preserve"> = </w:t>
      </w:r>
      <w:r w:rsidRPr="00993B79">
        <w:rPr>
          <w:b/>
          <w:color w:val="800000"/>
        </w:rPr>
        <w:t>0.1 · (0.508 + 0.028) · 7 · 90 · 10</w:t>
      </w:r>
      <w:r w:rsidRPr="00993B79">
        <w:rPr>
          <w:b/>
          <w:color w:val="800000"/>
          <w:vertAlign w:val="superscript"/>
        </w:rPr>
        <w:t>-6</w:t>
      </w:r>
      <w:r w:rsidRPr="00993B79">
        <w:rPr>
          <w:b/>
          <w:color w:val="800000"/>
        </w:rPr>
        <w:t xml:space="preserve"> = </w:t>
      </w:r>
      <w:r w:rsidRPr="00993B79">
        <w:rPr>
          <w:b/>
          <w:color w:val="008000"/>
        </w:rPr>
        <w:t>0.0000338</w:t>
      </w:r>
    </w:p>
    <w:p w14:paraId="285A57CF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 ЗВ, г/с (3.10), </w:t>
      </w:r>
      <w:r w:rsidRPr="00993B79">
        <w:rPr>
          <w:b/>
          <w:i/>
          <w:color w:val="008080"/>
          <w:sz w:val="22"/>
        </w:rPr>
        <w:t xml:space="preserve">G = </w:t>
      </w:r>
      <w:r w:rsidRPr="00993B79">
        <w:rPr>
          <w:i/>
          <w:color w:val="FF0000"/>
        </w:rPr>
        <w:t xml:space="preserve">MAX(M1,M2) · NK1 / 3600 = </w:t>
      </w:r>
      <w:r w:rsidRPr="00993B79">
        <w:rPr>
          <w:b/>
          <w:color w:val="800000"/>
        </w:rPr>
        <w:t xml:space="preserve">0.508 · 2 / 3600 = </w:t>
      </w:r>
      <w:r w:rsidRPr="00993B79">
        <w:rPr>
          <w:b/>
          <w:color w:val="008000"/>
        </w:rPr>
        <w:t>0.000282</w:t>
      </w:r>
    </w:p>
    <w:p w14:paraId="285A57D0" w14:textId="77777777" w:rsidR="00602AB1" w:rsidRPr="00993B79" w:rsidRDefault="00602AB1" w:rsidP="00602AB1">
      <w:pPr>
        <w:rPr>
          <w:b/>
          <w:color w:val="008000"/>
        </w:rPr>
      </w:pPr>
    </w:p>
    <w:p w14:paraId="285A57D1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>Примесь: 0330 Сера диоксид (Ангидрид сернистый, Сернистый газ, Сера (IV) оксид) (516)</w:t>
      </w:r>
    </w:p>
    <w:p w14:paraId="285A57D2" w14:textId="77777777" w:rsidR="00602AB1" w:rsidRPr="00993B79" w:rsidRDefault="00602AB1" w:rsidP="00602AB1">
      <w:pPr>
        <w:rPr>
          <w:b/>
          <w:i/>
          <w:color w:val="FF00FF"/>
        </w:rPr>
      </w:pPr>
    </w:p>
    <w:p w14:paraId="285A57D3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Удельный выброс ЗВ при прогреве двигателя, г/мин, (табл.3.10), </w:t>
      </w:r>
      <w:r w:rsidRPr="00993B79">
        <w:rPr>
          <w:b/>
          <w:i/>
          <w:color w:val="008080"/>
          <w:sz w:val="22"/>
        </w:rPr>
        <w:t xml:space="preserve">MPR = </w:t>
      </w:r>
      <w:r w:rsidRPr="00993B79">
        <w:rPr>
          <w:b/>
          <w:color w:val="008000"/>
        </w:rPr>
        <w:t>0.078</w:t>
      </w:r>
    </w:p>
    <w:p w14:paraId="285A57D4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Пробеговые</w:t>
      </w:r>
      <w:proofErr w:type="spellEnd"/>
      <w:r w:rsidRPr="00993B79">
        <w:rPr>
          <w:color w:val="000000"/>
          <w:sz w:val="22"/>
        </w:rPr>
        <w:t xml:space="preserve"> выбросы ЗВ, г/км, (табл.3.11), </w:t>
      </w:r>
      <w:r w:rsidRPr="00993B79">
        <w:rPr>
          <w:b/>
          <w:i/>
          <w:color w:val="008080"/>
          <w:sz w:val="22"/>
        </w:rPr>
        <w:t xml:space="preserve">ML = </w:t>
      </w:r>
      <w:r w:rsidRPr="00993B79">
        <w:rPr>
          <w:b/>
          <w:color w:val="008000"/>
        </w:rPr>
        <w:t>0.43</w:t>
      </w:r>
    </w:p>
    <w:p w14:paraId="285A57D5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Удельные выбросы ЗВ при работе на холостом ходу, г/мин,</w:t>
      </w:r>
    </w:p>
    <w:p w14:paraId="285A57D6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(табл.3.12), </w:t>
      </w:r>
      <w:r w:rsidRPr="00993B79">
        <w:rPr>
          <w:b/>
          <w:i/>
          <w:color w:val="008080"/>
          <w:sz w:val="22"/>
        </w:rPr>
        <w:t xml:space="preserve">MXX = </w:t>
      </w:r>
      <w:r w:rsidRPr="00993B79">
        <w:rPr>
          <w:b/>
          <w:color w:val="008000"/>
        </w:rPr>
        <w:t>0.065</w:t>
      </w:r>
    </w:p>
    <w:p w14:paraId="285A57D7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выезде 1-го автомобиля, грамм, </w:t>
      </w:r>
      <w:r w:rsidRPr="00993B79">
        <w:rPr>
          <w:b/>
          <w:i/>
          <w:color w:val="008080"/>
          <w:sz w:val="22"/>
        </w:rPr>
        <w:t xml:space="preserve">M1 = </w:t>
      </w:r>
      <w:r w:rsidRPr="00993B79">
        <w:rPr>
          <w:i/>
          <w:color w:val="FF0000"/>
        </w:rPr>
        <w:t xml:space="preserve">MPR · TPR + ML · L1 + MXX · TX = </w:t>
      </w:r>
      <w:r w:rsidRPr="00993B79">
        <w:rPr>
          <w:b/>
          <w:color w:val="800000"/>
        </w:rPr>
        <w:t xml:space="preserve">0.078 · 30 + 0.43 · 0.1 + 0.065 · 1 = </w:t>
      </w:r>
      <w:r w:rsidRPr="00993B79">
        <w:rPr>
          <w:b/>
          <w:color w:val="008000"/>
        </w:rPr>
        <w:t>2.45</w:t>
      </w:r>
    </w:p>
    <w:p w14:paraId="285A57D8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въезде 1-го автомобиля, грамм, </w:t>
      </w:r>
      <w:r w:rsidRPr="00993B79">
        <w:rPr>
          <w:b/>
          <w:i/>
          <w:color w:val="008080"/>
          <w:sz w:val="22"/>
        </w:rPr>
        <w:t xml:space="preserve">M2 = </w:t>
      </w:r>
      <w:r w:rsidRPr="00993B79">
        <w:rPr>
          <w:i/>
          <w:color w:val="FF0000"/>
        </w:rPr>
        <w:t xml:space="preserve">ML · L2 + MXX · TX = </w:t>
      </w:r>
      <w:r w:rsidRPr="00993B79">
        <w:rPr>
          <w:b/>
          <w:color w:val="800000"/>
        </w:rPr>
        <w:t xml:space="preserve">0.43 · 0.1 + 0.065 · 1 = </w:t>
      </w:r>
      <w:r w:rsidRPr="00993B79">
        <w:rPr>
          <w:b/>
          <w:color w:val="008000"/>
        </w:rPr>
        <w:t>0.108</w:t>
      </w:r>
    </w:p>
    <w:p w14:paraId="285A57D9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 ЗВ, т/год (3.7), </w:t>
      </w:r>
      <w:r w:rsidRPr="00993B79">
        <w:rPr>
          <w:b/>
          <w:i/>
          <w:color w:val="008080"/>
          <w:sz w:val="22"/>
        </w:rPr>
        <w:t xml:space="preserve">M = </w:t>
      </w:r>
      <w:r w:rsidRPr="00993B79">
        <w:rPr>
          <w:i/>
          <w:color w:val="FF0000"/>
        </w:rPr>
        <w:t>A · (M1 + M2) · NK · DN · 10</w:t>
      </w:r>
      <w:r w:rsidRPr="00993B79">
        <w:rPr>
          <w:i/>
          <w:color w:val="FF0000"/>
          <w:vertAlign w:val="superscript"/>
        </w:rPr>
        <w:t>-6</w:t>
      </w:r>
      <w:r w:rsidRPr="00993B79">
        <w:rPr>
          <w:i/>
          <w:color w:val="FF0000"/>
        </w:rPr>
        <w:t xml:space="preserve"> = </w:t>
      </w:r>
      <w:r w:rsidRPr="00993B79">
        <w:rPr>
          <w:b/>
          <w:color w:val="800000"/>
        </w:rPr>
        <w:t>0.1 · (2.45 + 0.108) · 7 · 90 · 10</w:t>
      </w:r>
      <w:r w:rsidRPr="00993B79">
        <w:rPr>
          <w:b/>
          <w:color w:val="800000"/>
          <w:vertAlign w:val="superscript"/>
        </w:rPr>
        <w:t>-6</w:t>
      </w:r>
      <w:r w:rsidRPr="00993B79">
        <w:rPr>
          <w:b/>
          <w:color w:val="800000"/>
        </w:rPr>
        <w:t xml:space="preserve"> = </w:t>
      </w:r>
      <w:r w:rsidRPr="00993B79">
        <w:rPr>
          <w:b/>
          <w:color w:val="008000"/>
        </w:rPr>
        <w:t>0.000161</w:t>
      </w:r>
    </w:p>
    <w:p w14:paraId="285A57DA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 ЗВ, г/с (3.10), </w:t>
      </w:r>
      <w:r w:rsidRPr="00993B79">
        <w:rPr>
          <w:b/>
          <w:i/>
          <w:color w:val="008080"/>
          <w:sz w:val="22"/>
        </w:rPr>
        <w:t xml:space="preserve">G = </w:t>
      </w:r>
      <w:r w:rsidRPr="00993B79">
        <w:rPr>
          <w:i/>
          <w:color w:val="FF0000"/>
        </w:rPr>
        <w:t xml:space="preserve">MAX(M1,M2) · NK1 / 3600 = </w:t>
      </w:r>
      <w:r w:rsidRPr="00993B79">
        <w:rPr>
          <w:b/>
          <w:color w:val="800000"/>
        </w:rPr>
        <w:t xml:space="preserve">2.45 · 2 / 3600 = </w:t>
      </w:r>
      <w:r w:rsidRPr="00993B79">
        <w:rPr>
          <w:b/>
          <w:color w:val="008000"/>
        </w:rPr>
        <w:t>0.00136</w:t>
      </w:r>
    </w:p>
    <w:p w14:paraId="285A57DB" w14:textId="77777777" w:rsidR="00602AB1" w:rsidRPr="00993B79" w:rsidRDefault="00602AB1" w:rsidP="00602AB1">
      <w:pPr>
        <w:rPr>
          <w:b/>
          <w:color w:val="008000"/>
        </w:rPr>
      </w:pPr>
    </w:p>
    <w:p w14:paraId="285A57DC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ИТОГО выбросы по периоду: Холодный период (t&lt;-5)</w:t>
      </w:r>
    </w:p>
    <w:p w14:paraId="285A57DD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Температура воздуха за расчетный период, град. С, </w:t>
      </w:r>
      <w:r w:rsidRPr="00993B79">
        <w:rPr>
          <w:b/>
          <w:i/>
          <w:color w:val="008080"/>
          <w:sz w:val="22"/>
        </w:rPr>
        <w:t xml:space="preserve">T = </w:t>
      </w:r>
      <w:r w:rsidRPr="00993B79">
        <w:rPr>
          <w:b/>
          <w:color w:val="008000"/>
        </w:rPr>
        <w:t>-25</w:t>
      </w:r>
    </w:p>
    <w:p w14:paraId="285A57DE" w14:textId="77777777" w:rsidR="00602AB1" w:rsidRPr="00993B79" w:rsidRDefault="00602AB1" w:rsidP="00602AB1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19"/>
        <w:gridCol w:w="253"/>
        <w:gridCol w:w="766"/>
        <w:gridCol w:w="252"/>
        <w:gridCol w:w="1018"/>
        <w:gridCol w:w="507"/>
        <w:gridCol w:w="511"/>
        <w:gridCol w:w="507"/>
        <w:gridCol w:w="1018"/>
        <w:gridCol w:w="507"/>
        <w:gridCol w:w="1018"/>
        <w:gridCol w:w="507"/>
        <w:gridCol w:w="3814"/>
        <w:gridCol w:w="4063"/>
      </w:tblGrid>
      <w:tr w:rsidR="00602AB1" w:rsidRPr="00993B79" w14:paraId="285A57E0" w14:textId="77777777" w:rsidTr="00602AB1">
        <w:tc>
          <w:tcPr>
            <w:tcW w:w="5000" w:type="pct"/>
            <w:gridSpan w:val="14"/>
          </w:tcPr>
          <w:p w14:paraId="285A57DF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lastRenderedPageBreak/>
              <w:t>Тип машины: Грузовые автомобили дизельные свыше 2 до 5 т (иномарки)</w:t>
            </w:r>
          </w:p>
        </w:tc>
      </w:tr>
      <w:tr w:rsidR="00602AB1" w:rsidRPr="00993B79" w14:paraId="285A57EE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7E1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Dn</w:t>
            </w:r>
            <w:proofErr w:type="spellEnd"/>
            <w:r w:rsidRPr="00993B79">
              <w:rPr>
                <w:b/>
                <w:i/>
                <w:color w:val="800080"/>
              </w:rPr>
              <w:t>,</w:t>
            </w:r>
          </w:p>
          <w:p w14:paraId="285A57E2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сут</w:t>
            </w:r>
            <w:proofErr w:type="spellEnd"/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7E3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Nk</w:t>
            </w:r>
            <w:proofErr w:type="spellEnd"/>
            <w:r w:rsidRPr="00993B79">
              <w:rPr>
                <w:b/>
                <w:i/>
                <w:color w:val="800080"/>
              </w:rPr>
              <w:t>,</w:t>
            </w:r>
          </w:p>
          <w:p w14:paraId="285A57E4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шт</w:t>
            </w:r>
            <w:proofErr w:type="spellEnd"/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7E5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A</w:t>
            </w:r>
          </w:p>
          <w:p w14:paraId="285A57E6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7E7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Nk1</w:t>
            </w:r>
          </w:p>
          <w:p w14:paraId="285A57E8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шт.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7E9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L1,</w:t>
            </w:r>
          </w:p>
          <w:p w14:paraId="285A57EA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км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7EB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L2,</w:t>
            </w:r>
          </w:p>
          <w:p w14:paraId="285A57EC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км</w:t>
            </w:r>
          </w:p>
        </w:tc>
        <w:tc>
          <w:tcPr>
            <w:tcW w:w="26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7ED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</w:p>
        </w:tc>
      </w:tr>
      <w:tr w:rsidR="00602AB1" w:rsidRPr="00993B79" w14:paraId="285A57F6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7EF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90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7F0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7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7F1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0.10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7F2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2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7F3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7F4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0.1</w:t>
            </w:r>
          </w:p>
        </w:tc>
        <w:tc>
          <w:tcPr>
            <w:tcW w:w="26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7F5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</w:p>
        </w:tc>
      </w:tr>
      <w:tr w:rsidR="00602AB1" w:rsidRPr="00993B79" w14:paraId="285A57F8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7F7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</w:p>
        </w:tc>
      </w:tr>
      <w:tr w:rsidR="00602AB1" w:rsidRPr="00993B79" w14:paraId="285A5809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7F9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ЗВ</w:t>
            </w:r>
          </w:p>
          <w:p w14:paraId="285A57FA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7FB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Tpr</w:t>
            </w:r>
            <w:proofErr w:type="spellEnd"/>
          </w:p>
          <w:p w14:paraId="285A57FC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мин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7FD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Mpr</w:t>
            </w:r>
            <w:proofErr w:type="spellEnd"/>
            <w:r w:rsidRPr="00993B79">
              <w:rPr>
                <w:b/>
                <w:i/>
                <w:color w:val="800080"/>
              </w:rPr>
              <w:t>,</w:t>
            </w:r>
          </w:p>
          <w:p w14:paraId="285A57FE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gramStart"/>
            <w:r w:rsidRPr="00993B79">
              <w:rPr>
                <w:b/>
                <w:i/>
                <w:color w:val="800080"/>
              </w:rPr>
              <w:t>г/мин</w:t>
            </w:r>
            <w:proofErr w:type="gramEnd"/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7FF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Tx</w:t>
            </w:r>
            <w:proofErr w:type="spellEnd"/>
            <w:r w:rsidRPr="00993B79">
              <w:rPr>
                <w:b/>
                <w:i/>
                <w:color w:val="800080"/>
              </w:rPr>
              <w:t>,</w:t>
            </w:r>
          </w:p>
          <w:p w14:paraId="285A5800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мин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801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Mxx</w:t>
            </w:r>
            <w:proofErr w:type="spellEnd"/>
            <w:r w:rsidRPr="00993B79">
              <w:rPr>
                <w:b/>
                <w:i/>
                <w:color w:val="800080"/>
              </w:rPr>
              <w:t>,</w:t>
            </w:r>
          </w:p>
          <w:p w14:paraId="285A5802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gramStart"/>
            <w:r w:rsidRPr="00993B79">
              <w:rPr>
                <w:b/>
                <w:i/>
                <w:color w:val="800080"/>
              </w:rPr>
              <w:t>г/мин</w:t>
            </w:r>
            <w:proofErr w:type="gramEnd"/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803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Ml</w:t>
            </w:r>
            <w:proofErr w:type="spellEnd"/>
            <w:r w:rsidRPr="00993B79">
              <w:rPr>
                <w:b/>
                <w:i/>
                <w:color w:val="800080"/>
              </w:rPr>
              <w:t>,</w:t>
            </w:r>
          </w:p>
          <w:p w14:paraId="285A5804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г/км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805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г/с</w:t>
            </w:r>
          </w:p>
          <w:p w14:paraId="285A5806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807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т/год</w:t>
            </w:r>
          </w:p>
          <w:p w14:paraId="285A5808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</w:p>
        </w:tc>
      </w:tr>
      <w:tr w:rsidR="00602AB1" w:rsidRPr="00993B79" w14:paraId="285A5812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80A" w14:textId="77777777" w:rsidR="00602AB1" w:rsidRPr="00993B79" w:rsidRDefault="00602AB1" w:rsidP="00602AB1">
            <w:pPr>
              <w:jc w:val="center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0337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80B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30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80C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0.87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80D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80E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0.36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80F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3.5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810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0.0149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811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0.001733</w:t>
            </w:r>
          </w:p>
        </w:tc>
      </w:tr>
      <w:tr w:rsidR="00602AB1" w:rsidRPr="00993B79" w14:paraId="285A581B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813" w14:textId="77777777" w:rsidR="00602AB1" w:rsidRPr="00993B79" w:rsidRDefault="00602AB1" w:rsidP="00602AB1">
            <w:pPr>
              <w:jc w:val="center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2732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814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30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815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0.3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816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817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0.18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818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0.6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819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0.00513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81A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0.000597</w:t>
            </w:r>
          </w:p>
        </w:tc>
      </w:tr>
      <w:tr w:rsidR="00602AB1" w:rsidRPr="00993B79" w14:paraId="285A5824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81C" w14:textId="77777777" w:rsidR="00602AB1" w:rsidRPr="00993B79" w:rsidRDefault="00602AB1" w:rsidP="00602AB1">
            <w:pPr>
              <w:jc w:val="center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0301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81D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30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81E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0.33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81F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820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0.2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821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2.2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822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0.00458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823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0.000542</w:t>
            </w:r>
          </w:p>
        </w:tc>
      </w:tr>
      <w:tr w:rsidR="00602AB1" w:rsidRPr="00993B79" w14:paraId="285A582D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825" w14:textId="77777777" w:rsidR="00602AB1" w:rsidRPr="00993B79" w:rsidRDefault="00602AB1" w:rsidP="00602AB1">
            <w:pPr>
              <w:jc w:val="center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0304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826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30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827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0.33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828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829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0.2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82A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2.2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82B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0.000745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82C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0.000088</w:t>
            </w:r>
          </w:p>
        </w:tc>
      </w:tr>
      <w:tr w:rsidR="00602AB1" w:rsidRPr="00993B79" w14:paraId="285A5836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82E" w14:textId="77777777" w:rsidR="00602AB1" w:rsidRPr="00993B79" w:rsidRDefault="00602AB1" w:rsidP="00602AB1">
            <w:pPr>
              <w:jc w:val="center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0328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82F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30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830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0.016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831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832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0.008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833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0.2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834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0.000282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835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0.0000338</w:t>
            </w:r>
          </w:p>
        </w:tc>
      </w:tr>
      <w:tr w:rsidR="00602AB1" w:rsidRPr="00993B79" w14:paraId="285A583F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837" w14:textId="77777777" w:rsidR="00602AB1" w:rsidRPr="00993B79" w:rsidRDefault="00602AB1" w:rsidP="00602AB1">
            <w:pPr>
              <w:jc w:val="center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0330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838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30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839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0.078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83A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83B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0.065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83C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0.43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83D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0.00136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83E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0.000161</w:t>
            </w:r>
          </w:p>
        </w:tc>
      </w:tr>
    </w:tbl>
    <w:p w14:paraId="285A5840" w14:textId="77777777" w:rsidR="00602AB1" w:rsidRPr="00993B79" w:rsidRDefault="00602AB1" w:rsidP="00602AB1">
      <w:pPr>
        <w:rPr>
          <w:color w:val="000000"/>
          <w:sz w:val="22"/>
        </w:rPr>
      </w:pPr>
    </w:p>
    <w:p w14:paraId="285A5841" w14:textId="77777777" w:rsidR="00602AB1" w:rsidRPr="00993B79" w:rsidRDefault="00602AB1" w:rsidP="00602AB1">
      <w:pPr>
        <w:rPr>
          <w:color w:val="000000"/>
          <w:sz w:val="22"/>
        </w:rPr>
      </w:pPr>
    </w:p>
    <w:p w14:paraId="285A5842" w14:textId="77777777" w:rsidR="00602AB1" w:rsidRPr="00993B79" w:rsidRDefault="00602AB1" w:rsidP="00602AB1">
      <w:pPr>
        <w:rPr>
          <w:color w:val="000000"/>
          <w:sz w:val="22"/>
        </w:rPr>
      </w:pPr>
    </w:p>
    <w:p w14:paraId="285A5843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ИТОГО ВЫБРОСЫ ОТ СТОЯНКИ АВТОМОБИЛЕЙ</w:t>
      </w:r>
    </w:p>
    <w:p w14:paraId="285A5844" w14:textId="77777777" w:rsidR="00602AB1" w:rsidRPr="00993B79" w:rsidRDefault="00602AB1" w:rsidP="00602AB1">
      <w:pPr>
        <w:rPr>
          <w:color w:val="000000"/>
          <w:sz w:val="22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25"/>
        <w:gridCol w:w="8107"/>
        <w:gridCol w:w="3152"/>
        <w:gridCol w:w="3376"/>
      </w:tblGrid>
      <w:tr w:rsidR="00602AB1" w:rsidRPr="00993B79" w14:paraId="285A5849" w14:textId="77777777" w:rsidTr="00602AB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845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846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847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848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Выброс т/год</w:t>
            </w:r>
          </w:p>
        </w:tc>
      </w:tr>
      <w:tr w:rsidR="00602AB1" w:rsidRPr="00993B79" w14:paraId="285A584E" w14:textId="77777777" w:rsidTr="00602AB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84A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84B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84C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0.00458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84D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0.00084592</w:t>
            </w:r>
          </w:p>
        </w:tc>
      </w:tr>
      <w:tr w:rsidR="00602AB1" w:rsidRPr="00993B79" w14:paraId="285A5853" w14:textId="77777777" w:rsidTr="00602AB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84F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850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851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0.000745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852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0.000137462</w:t>
            </w:r>
          </w:p>
        </w:tc>
      </w:tr>
      <w:tr w:rsidR="00602AB1" w:rsidRPr="00993B79" w14:paraId="285A5858" w14:textId="77777777" w:rsidTr="00602AB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854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0328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855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856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0.000282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857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0.00005226</w:t>
            </w:r>
          </w:p>
        </w:tc>
      </w:tr>
      <w:tr w:rsidR="00602AB1" w:rsidRPr="00993B79" w14:paraId="285A585D" w14:textId="77777777" w:rsidTr="00602AB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859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0330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85A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85B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0.00136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85C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0.00025135</w:t>
            </w:r>
          </w:p>
        </w:tc>
      </w:tr>
      <w:tr w:rsidR="00602AB1" w:rsidRPr="00993B79" w14:paraId="285A5862" w14:textId="77777777" w:rsidTr="00602AB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85E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85F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860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0.0149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861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0.002526</w:t>
            </w:r>
          </w:p>
        </w:tc>
      </w:tr>
      <w:tr w:rsidR="00602AB1" w:rsidRPr="00993B79" w14:paraId="285A5867" w14:textId="77777777" w:rsidTr="00602AB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863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2732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864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Керосин (654*)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865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0.00513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866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0.000884</w:t>
            </w:r>
          </w:p>
        </w:tc>
      </w:tr>
    </w:tbl>
    <w:p w14:paraId="285A5868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Максимальные разовые выбросы достигнуты в холодный период</w:t>
      </w:r>
    </w:p>
    <w:p w14:paraId="285A5869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при температуре -25 градусов C</w:t>
      </w:r>
    </w:p>
    <w:p w14:paraId="285A586A" w14:textId="77777777" w:rsidR="00602AB1" w:rsidRPr="00993B79" w:rsidRDefault="00602AB1" w:rsidP="00602AB1">
      <w:pPr>
        <w:rPr>
          <w:color w:val="000000"/>
          <w:sz w:val="22"/>
        </w:rPr>
      </w:pPr>
    </w:p>
    <w:p w14:paraId="285A586B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Источник загрязнения: 0009, Организованный источник</w:t>
      </w:r>
    </w:p>
    <w:p w14:paraId="285A586C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Источник выделения: 0009 17, Помещение для мойки</w:t>
      </w:r>
    </w:p>
    <w:p w14:paraId="285A586D" w14:textId="77777777" w:rsidR="00602AB1" w:rsidRPr="00993B79" w:rsidRDefault="00602AB1" w:rsidP="00602AB1">
      <w:pPr>
        <w:rPr>
          <w:color w:val="000000"/>
          <w:sz w:val="22"/>
        </w:rPr>
      </w:pPr>
    </w:p>
    <w:p w14:paraId="285A586E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Список литературы:</w:t>
      </w:r>
    </w:p>
    <w:p w14:paraId="285A586F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1. Методика расчета выбросов загрязняющих веществ от автотранспортных предприятий (раздел 3) Приложение №3 к Приказу Министра охраны окружающей среды Республики Казахстан от 18.04.2008 №100-п</w:t>
      </w:r>
    </w:p>
    <w:p w14:paraId="285A5870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2. Методика расчета выбросов загрязняющих веществ от предприятий дорожно-строительной  отрасли (раздел 4)</w:t>
      </w:r>
    </w:p>
    <w:p w14:paraId="285A5871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Приложение №12 к Приказу Министра охраны окружающей среды Республики Казахстан от 18.04.2008 №100-п</w:t>
      </w:r>
    </w:p>
    <w:p w14:paraId="285A5872" w14:textId="77777777" w:rsidR="00602AB1" w:rsidRPr="00993B79" w:rsidRDefault="00602AB1" w:rsidP="00602AB1">
      <w:pPr>
        <w:rPr>
          <w:color w:val="000000"/>
          <w:sz w:val="22"/>
        </w:rPr>
      </w:pPr>
    </w:p>
    <w:p w14:paraId="285A5873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lastRenderedPageBreak/>
        <w:t>РАСЧЕТ ВЫБРОСОВ ЗАГРЯЗНЯЮЩИХ ВЕЩЕСТВ</w:t>
      </w:r>
    </w:p>
    <w:p w14:paraId="285A5874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ОТ СТОЯНОК АВТОМОБИЛЕЙ</w:t>
      </w:r>
    </w:p>
    <w:p w14:paraId="285A5875" w14:textId="77777777" w:rsidR="00602AB1" w:rsidRPr="00993B79" w:rsidRDefault="00602AB1" w:rsidP="00602AB1">
      <w:pPr>
        <w:rPr>
          <w:color w:val="000000"/>
          <w:sz w:val="22"/>
        </w:rPr>
      </w:pPr>
    </w:p>
    <w:p w14:paraId="285A5876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Стоянка: Расчетная схема 1. Обособленная, имеющая непосредственный выезд на дорогу общего пользования</w:t>
      </w:r>
    </w:p>
    <w:p w14:paraId="285A5877" w14:textId="77777777" w:rsidR="00602AB1" w:rsidRPr="00993B79" w:rsidRDefault="00602AB1" w:rsidP="00602AB1">
      <w:pPr>
        <w:rPr>
          <w:color w:val="000000"/>
          <w:sz w:val="22"/>
        </w:rPr>
      </w:pPr>
    </w:p>
    <w:p w14:paraId="285A5878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Условия хранения: Открытая или закрытая не отапливаемая стоянка без средств подогрева</w:t>
      </w:r>
    </w:p>
    <w:p w14:paraId="285A5879" w14:textId="77777777" w:rsidR="00602AB1" w:rsidRPr="00993B79" w:rsidRDefault="00602AB1" w:rsidP="00602AB1">
      <w:pPr>
        <w:rPr>
          <w:color w:val="000000"/>
          <w:sz w:val="22"/>
        </w:rPr>
      </w:pPr>
    </w:p>
    <w:p w14:paraId="285A587A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______________________________________________________________________</w:t>
      </w:r>
    </w:p>
    <w:p w14:paraId="285A587B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Расчетный период: Переходный период (t&gt;-5 и t&lt;5)</w:t>
      </w:r>
    </w:p>
    <w:p w14:paraId="285A587C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______________________________________________________________________</w:t>
      </w:r>
    </w:p>
    <w:p w14:paraId="285A587D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Температура воздуха за расчетный период, град. С, </w:t>
      </w:r>
      <w:r w:rsidRPr="00993B79">
        <w:rPr>
          <w:b/>
          <w:i/>
          <w:color w:val="008080"/>
          <w:sz w:val="22"/>
        </w:rPr>
        <w:t xml:space="preserve">T = </w:t>
      </w:r>
      <w:r w:rsidRPr="00993B79">
        <w:rPr>
          <w:b/>
          <w:color w:val="008000"/>
        </w:rPr>
        <w:t>22</w:t>
      </w:r>
    </w:p>
    <w:p w14:paraId="285A587E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______________________________________________________________________</w:t>
      </w:r>
    </w:p>
    <w:p w14:paraId="285A587F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Тип машины: Грузовые автомобили дизельные свыше 2 до 5 т (иномарки)</w:t>
      </w:r>
    </w:p>
    <w:p w14:paraId="285A5880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______________________________________________________________________</w:t>
      </w:r>
    </w:p>
    <w:p w14:paraId="285A5881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Тип топлива: Дизельное топливо</w:t>
      </w:r>
    </w:p>
    <w:p w14:paraId="285A5882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Количество рабочих дней в году, </w:t>
      </w:r>
      <w:proofErr w:type="spellStart"/>
      <w:r w:rsidRPr="00993B79">
        <w:rPr>
          <w:color w:val="000000"/>
          <w:sz w:val="22"/>
        </w:rPr>
        <w:t>дн</w:t>
      </w:r>
      <w:proofErr w:type="spellEnd"/>
      <w:r w:rsidRPr="00993B79">
        <w:rPr>
          <w:color w:val="000000"/>
          <w:sz w:val="22"/>
        </w:rPr>
        <w:t xml:space="preserve">., </w:t>
      </w:r>
      <w:r w:rsidRPr="00993B79">
        <w:rPr>
          <w:b/>
          <w:i/>
          <w:color w:val="008080"/>
          <w:sz w:val="22"/>
        </w:rPr>
        <w:t xml:space="preserve">DN = </w:t>
      </w:r>
      <w:r w:rsidRPr="00993B79">
        <w:rPr>
          <w:b/>
          <w:color w:val="008000"/>
        </w:rPr>
        <w:t>180</w:t>
      </w:r>
    </w:p>
    <w:p w14:paraId="285A5883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Наибольшее количество автомобилей, выезжающих со стоянки </w:t>
      </w:r>
      <w:proofErr w:type="gramStart"/>
      <w:r w:rsidRPr="00993B79">
        <w:rPr>
          <w:color w:val="000000"/>
          <w:sz w:val="22"/>
        </w:rPr>
        <w:t>в течении</w:t>
      </w:r>
      <w:proofErr w:type="gramEnd"/>
      <w:r w:rsidRPr="00993B79">
        <w:rPr>
          <w:color w:val="000000"/>
          <w:sz w:val="22"/>
        </w:rPr>
        <w:t xml:space="preserve"> часа, </w:t>
      </w:r>
      <w:r w:rsidRPr="00993B79">
        <w:rPr>
          <w:b/>
          <w:i/>
          <w:color w:val="008080"/>
          <w:sz w:val="22"/>
        </w:rPr>
        <w:t xml:space="preserve">NK1 = </w:t>
      </w:r>
      <w:r w:rsidRPr="00993B79">
        <w:rPr>
          <w:b/>
          <w:color w:val="008000"/>
        </w:rPr>
        <w:t>2</w:t>
      </w:r>
    </w:p>
    <w:p w14:paraId="285A5884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Общ. количество автомобилей данной группы за расчетный период, шт., </w:t>
      </w:r>
      <w:r w:rsidRPr="00993B79">
        <w:rPr>
          <w:b/>
          <w:i/>
          <w:color w:val="008080"/>
          <w:sz w:val="22"/>
        </w:rPr>
        <w:t xml:space="preserve">NK = </w:t>
      </w:r>
      <w:r w:rsidRPr="00993B79">
        <w:rPr>
          <w:b/>
          <w:color w:val="008000"/>
        </w:rPr>
        <w:t>27</w:t>
      </w:r>
    </w:p>
    <w:p w14:paraId="285A5885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Коэффициент выпуска (выезда), </w:t>
      </w:r>
      <w:r w:rsidRPr="00993B79">
        <w:rPr>
          <w:b/>
          <w:i/>
          <w:color w:val="008080"/>
          <w:sz w:val="22"/>
        </w:rPr>
        <w:t xml:space="preserve">A = </w:t>
      </w:r>
      <w:r w:rsidRPr="00993B79">
        <w:rPr>
          <w:b/>
          <w:color w:val="008000"/>
        </w:rPr>
        <w:t>0.1</w:t>
      </w:r>
    </w:p>
    <w:p w14:paraId="285A5886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Экологический контроль не проводится</w:t>
      </w:r>
    </w:p>
    <w:p w14:paraId="285A5887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Время прогрева двигателя, мин (табл. 3.20), </w:t>
      </w:r>
      <w:r w:rsidRPr="00993B79">
        <w:rPr>
          <w:b/>
          <w:i/>
          <w:color w:val="008080"/>
          <w:sz w:val="22"/>
        </w:rPr>
        <w:t xml:space="preserve">TPR = </w:t>
      </w:r>
      <w:r w:rsidRPr="00993B79">
        <w:rPr>
          <w:b/>
          <w:color w:val="008000"/>
        </w:rPr>
        <w:t>4</w:t>
      </w:r>
    </w:p>
    <w:p w14:paraId="285A5888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Время работы двигателя на холостом ходу, мин, </w:t>
      </w:r>
      <w:r w:rsidRPr="00993B79">
        <w:rPr>
          <w:b/>
          <w:i/>
          <w:color w:val="008080"/>
          <w:sz w:val="22"/>
        </w:rPr>
        <w:t xml:space="preserve">TX = </w:t>
      </w:r>
      <w:r w:rsidRPr="00993B79">
        <w:rPr>
          <w:b/>
          <w:color w:val="008000"/>
        </w:rPr>
        <w:t>1</w:t>
      </w:r>
    </w:p>
    <w:p w14:paraId="285A5889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Пробег автомобиля от ближайшего к выезду места стоянки до выезда со стоянки, км, </w:t>
      </w:r>
      <w:r w:rsidRPr="00993B79">
        <w:rPr>
          <w:b/>
          <w:i/>
          <w:color w:val="008080"/>
          <w:sz w:val="22"/>
        </w:rPr>
        <w:t xml:space="preserve">LB1 = </w:t>
      </w:r>
      <w:r w:rsidRPr="00993B79">
        <w:rPr>
          <w:b/>
          <w:color w:val="008000"/>
        </w:rPr>
        <w:t>0.1</w:t>
      </w:r>
    </w:p>
    <w:p w14:paraId="285A588A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Пробег автомобиля от наиболее удаленного к выезду места стоянки </w:t>
      </w:r>
      <w:proofErr w:type="gramStart"/>
      <w:r w:rsidRPr="00993B79">
        <w:rPr>
          <w:color w:val="000000"/>
          <w:sz w:val="22"/>
        </w:rPr>
        <w:t>до  выезда</w:t>
      </w:r>
      <w:proofErr w:type="gramEnd"/>
      <w:r w:rsidRPr="00993B79">
        <w:rPr>
          <w:color w:val="000000"/>
          <w:sz w:val="22"/>
        </w:rPr>
        <w:t xml:space="preserve"> со стоянки, км, </w:t>
      </w:r>
      <w:r w:rsidRPr="00993B79">
        <w:rPr>
          <w:b/>
          <w:i/>
          <w:color w:val="008080"/>
          <w:sz w:val="22"/>
        </w:rPr>
        <w:t xml:space="preserve">LD1 = </w:t>
      </w:r>
      <w:r w:rsidRPr="00993B79">
        <w:rPr>
          <w:b/>
          <w:color w:val="008000"/>
        </w:rPr>
        <w:t>0.1</w:t>
      </w:r>
    </w:p>
    <w:p w14:paraId="285A588B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Пробег автомобиля от ближайшего к въезду места стоянки до въезда на стоянку, км, </w:t>
      </w:r>
      <w:r w:rsidRPr="00993B79">
        <w:rPr>
          <w:b/>
          <w:i/>
          <w:color w:val="008080"/>
          <w:sz w:val="22"/>
        </w:rPr>
        <w:t xml:space="preserve">LB2 = </w:t>
      </w:r>
      <w:r w:rsidRPr="00993B79">
        <w:rPr>
          <w:b/>
          <w:color w:val="008000"/>
        </w:rPr>
        <w:t>0.1</w:t>
      </w:r>
    </w:p>
    <w:p w14:paraId="285A588C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Пробег автомобиля от наиболее удаленного от въезда места стоянки до въезда на стоянку, км, </w:t>
      </w:r>
      <w:r w:rsidRPr="00993B79">
        <w:rPr>
          <w:b/>
          <w:i/>
          <w:color w:val="008080"/>
          <w:sz w:val="22"/>
        </w:rPr>
        <w:t xml:space="preserve">LD2 = </w:t>
      </w:r>
      <w:r w:rsidRPr="00993B79">
        <w:rPr>
          <w:b/>
          <w:color w:val="008000"/>
        </w:rPr>
        <w:t>0.1</w:t>
      </w:r>
    </w:p>
    <w:p w14:paraId="285A588D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Суммарный пробег по территории или помещению стоянки (выезд), км (3.5), </w:t>
      </w:r>
      <w:r w:rsidRPr="00993B79">
        <w:rPr>
          <w:b/>
          <w:i/>
          <w:color w:val="008080"/>
          <w:sz w:val="22"/>
        </w:rPr>
        <w:t xml:space="preserve">L1 = </w:t>
      </w:r>
      <w:r w:rsidRPr="00993B79">
        <w:rPr>
          <w:i/>
          <w:color w:val="FF0000"/>
        </w:rPr>
        <w:t xml:space="preserve">(LB1 + LD1) / 2 = </w:t>
      </w:r>
      <w:r w:rsidRPr="00993B79">
        <w:rPr>
          <w:b/>
          <w:color w:val="800000"/>
        </w:rPr>
        <w:t xml:space="preserve">(0.1 + 0.1) / 2 = </w:t>
      </w:r>
      <w:r w:rsidRPr="00993B79">
        <w:rPr>
          <w:b/>
          <w:color w:val="008000"/>
        </w:rPr>
        <w:t>0.1</w:t>
      </w:r>
    </w:p>
    <w:p w14:paraId="285A588E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Суммарный пробег по территории или помещению стоянки (въезд), км (3.6), </w:t>
      </w:r>
      <w:r w:rsidRPr="00993B79">
        <w:rPr>
          <w:b/>
          <w:i/>
          <w:color w:val="008080"/>
          <w:sz w:val="22"/>
        </w:rPr>
        <w:t xml:space="preserve">L2 = </w:t>
      </w:r>
      <w:r w:rsidRPr="00993B79">
        <w:rPr>
          <w:i/>
          <w:color w:val="FF0000"/>
        </w:rPr>
        <w:t xml:space="preserve">(LB2 + LD2) / 2 = </w:t>
      </w:r>
      <w:r w:rsidRPr="00993B79">
        <w:rPr>
          <w:b/>
          <w:color w:val="800000"/>
        </w:rPr>
        <w:t xml:space="preserve">(0.1 + 0.1) / 2 = </w:t>
      </w:r>
      <w:r w:rsidRPr="00993B79">
        <w:rPr>
          <w:b/>
          <w:color w:val="008000"/>
        </w:rPr>
        <w:t>0.1</w:t>
      </w:r>
    </w:p>
    <w:p w14:paraId="285A588F" w14:textId="77777777" w:rsidR="00602AB1" w:rsidRPr="00993B79" w:rsidRDefault="00602AB1" w:rsidP="00602AB1">
      <w:pPr>
        <w:rPr>
          <w:b/>
          <w:color w:val="008000"/>
        </w:rPr>
      </w:pPr>
    </w:p>
    <w:p w14:paraId="285A5890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>Примесь: 0337 Углерод оксид (Окись углерода, Угарный газ) (584)</w:t>
      </w:r>
    </w:p>
    <w:p w14:paraId="285A5891" w14:textId="77777777" w:rsidR="00602AB1" w:rsidRPr="00993B79" w:rsidRDefault="00602AB1" w:rsidP="00602AB1">
      <w:pPr>
        <w:rPr>
          <w:b/>
          <w:i/>
          <w:color w:val="FF00FF"/>
        </w:rPr>
      </w:pPr>
    </w:p>
    <w:p w14:paraId="285A5892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Удельный выброс ЗВ при прогреве двигателя, г/мин, (табл.3.10), </w:t>
      </w:r>
      <w:r w:rsidRPr="00993B79">
        <w:rPr>
          <w:b/>
          <w:i/>
          <w:color w:val="008080"/>
          <w:sz w:val="22"/>
        </w:rPr>
        <w:t xml:space="preserve">MPR = </w:t>
      </w:r>
      <w:r w:rsidRPr="00993B79">
        <w:rPr>
          <w:b/>
          <w:color w:val="008000"/>
        </w:rPr>
        <w:t>0.783</w:t>
      </w:r>
    </w:p>
    <w:p w14:paraId="285A5893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Пробеговые</w:t>
      </w:r>
      <w:proofErr w:type="spellEnd"/>
      <w:r w:rsidRPr="00993B79">
        <w:rPr>
          <w:color w:val="000000"/>
          <w:sz w:val="22"/>
        </w:rPr>
        <w:t xml:space="preserve"> выбросы ЗВ, г/км, (табл.3.11), </w:t>
      </w:r>
      <w:r w:rsidRPr="00993B79">
        <w:rPr>
          <w:b/>
          <w:i/>
          <w:color w:val="008080"/>
          <w:sz w:val="22"/>
        </w:rPr>
        <w:t xml:space="preserve">ML = </w:t>
      </w:r>
      <w:r w:rsidRPr="00993B79">
        <w:rPr>
          <w:b/>
          <w:color w:val="008000"/>
        </w:rPr>
        <w:t>3.15</w:t>
      </w:r>
    </w:p>
    <w:p w14:paraId="285A5894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Удельные выбросы ЗВ при работе на холостом ходу, г/мин,</w:t>
      </w:r>
    </w:p>
    <w:p w14:paraId="285A5895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(табл.3.12), </w:t>
      </w:r>
      <w:r w:rsidRPr="00993B79">
        <w:rPr>
          <w:b/>
          <w:i/>
          <w:color w:val="008080"/>
          <w:sz w:val="22"/>
        </w:rPr>
        <w:t xml:space="preserve">MXX = </w:t>
      </w:r>
      <w:r w:rsidRPr="00993B79">
        <w:rPr>
          <w:b/>
          <w:color w:val="008000"/>
        </w:rPr>
        <w:t>0.36</w:t>
      </w:r>
    </w:p>
    <w:p w14:paraId="285A5896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выезде 1-го автомобиля, грамм, </w:t>
      </w:r>
      <w:r w:rsidRPr="00993B79">
        <w:rPr>
          <w:b/>
          <w:i/>
          <w:color w:val="008080"/>
          <w:sz w:val="22"/>
        </w:rPr>
        <w:t xml:space="preserve">M1 = </w:t>
      </w:r>
      <w:r w:rsidRPr="00993B79">
        <w:rPr>
          <w:i/>
          <w:color w:val="FF0000"/>
        </w:rPr>
        <w:t xml:space="preserve">MPR · TPR + ML · L1 + MXX · TX = </w:t>
      </w:r>
      <w:r w:rsidRPr="00993B79">
        <w:rPr>
          <w:b/>
          <w:color w:val="800000"/>
        </w:rPr>
        <w:t xml:space="preserve">0.783 · 4 + 3.15 · 0.1 + 0.36 · 1 = </w:t>
      </w:r>
      <w:r w:rsidRPr="00993B79">
        <w:rPr>
          <w:b/>
          <w:color w:val="008000"/>
        </w:rPr>
        <w:t>3.81</w:t>
      </w:r>
    </w:p>
    <w:p w14:paraId="285A5897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въезде 1-го автомобиля, грамм, </w:t>
      </w:r>
      <w:r w:rsidRPr="00993B79">
        <w:rPr>
          <w:b/>
          <w:i/>
          <w:color w:val="008080"/>
          <w:sz w:val="22"/>
        </w:rPr>
        <w:t xml:space="preserve">M2 = </w:t>
      </w:r>
      <w:r w:rsidRPr="00993B79">
        <w:rPr>
          <w:i/>
          <w:color w:val="FF0000"/>
        </w:rPr>
        <w:t xml:space="preserve">ML · L2 + MXX · TX = </w:t>
      </w:r>
      <w:r w:rsidRPr="00993B79">
        <w:rPr>
          <w:b/>
          <w:color w:val="800000"/>
        </w:rPr>
        <w:t xml:space="preserve">3.15 · 0.1 + 0.36 · 1 = </w:t>
      </w:r>
      <w:r w:rsidRPr="00993B79">
        <w:rPr>
          <w:b/>
          <w:color w:val="008000"/>
        </w:rPr>
        <w:t>0.675</w:t>
      </w:r>
    </w:p>
    <w:p w14:paraId="285A5898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lastRenderedPageBreak/>
        <w:t xml:space="preserve">Валовый выброс ЗВ, т/год (3.7), </w:t>
      </w:r>
      <w:r w:rsidRPr="00993B79">
        <w:rPr>
          <w:b/>
          <w:i/>
          <w:color w:val="008080"/>
          <w:sz w:val="22"/>
        </w:rPr>
        <w:t xml:space="preserve">M = </w:t>
      </w:r>
      <w:r w:rsidRPr="00993B79">
        <w:rPr>
          <w:i/>
          <w:color w:val="FF0000"/>
        </w:rPr>
        <w:t>A · (M1 + M2) · NK · DN · 10</w:t>
      </w:r>
      <w:r w:rsidRPr="00993B79">
        <w:rPr>
          <w:i/>
          <w:color w:val="FF0000"/>
          <w:vertAlign w:val="superscript"/>
        </w:rPr>
        <w:t>-6</w:t>
      </w:r>
      <w:r w:rsidRPr="00993B79">
        <w:rPr>
          <w:i/>
          <w:color w:val="FF0000"/>
        </w:rPr>
        <w:t xml:space="preserve"> = </w:t>
      </w:r>
      <w:r w:rsidRPr="00993B79">
        <w:rPr>
          <w:b/>
          <w:color w:val="800000"/>
        </w:rPr>
        <w:t>0.1 · (3.81 + 0.675) · 27 · 180 · 10</w:t>
      </w:r>
      <w:r w:rsidRPr="00993B79">
        <w:rPr>
          <w:b/>
          <w:color w:val="800000"/>
          <w:vertAlign w:val="superscript"/>
        </w:rPr>
        <w:t>-6</w:t>
      </w:r>
      <w:r w:rsidRPr="00993B79">
        <w:rPr>
          <w:b/>
          <w:color w:val="800000"/>
        </w:rPr>
        <w:t xml:space="preserve"> = </w:t>
      </w:r>
      <w:r w:rsidRPr="00993B79">
        <w:rPr>
          <w:b/>
          <w:color w:val="008000"/>
        </w:rPr>
        <w:t>0.00218</w:t>
      </w:r>
    </w:p>
    <w:p w14:paraId="285A5899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 ЗВ, г/с (3.10), </w:t>
      </w:r>
      <w:r w:rsidRPr="00993B79">
        <w:rPr>
          <w:b/>
          <w:i/>
          <w:color w:val="008080"/>
          <w:sz w:val="22"/>
        </w:rPr>
        <w:t xml:space="preserve">G = </w:t>
      </w:r>
      <w:r w:rsidRPr="00993B79">
        <w:rPr>
          <w:i/>
          <w:color w:val="FF0000"/>
        </w:rPr>
        <w:t xml:space="preserve">MAX(M1,M2) · NK1 / 3600 = </w:t>
      </w:r>
      <w:r w:rsidRPr="00993B79">
        <w:rPr>
          <w:b/>
          <w:color w:val="800000"/>
        </w:rPr>
        <w:t xml:space="preserve">3.81 · 2 / 3600 = </w:t>
      </w:r>
      <w:r w:rsidRPr="00993B79">
        <w:rPr>
          <w:b/>
          <w:color w:val="008000"/>
        </w:rPr>
        <w:t>0.002117</w:t>
      </w:r>
    </w:p>
    <w:p w14:paraId="285A589A" w14:textId="77777777" w:rsidR="00602AB1" w:rsidRPr="00993B79" w:rsidRDefault="00602AB1" w:rsidP="00602AB1">
      <w:pPr>
        <w:rPr>
          <w:b/>
          <w:color w:val="008000"/>
        </w:rPr>
      </w:pPr>
    </w:p>
    <w:p w14:paraId="285A589B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>Примесь: 2732 Керосин (654*)</w:t>
      </w:r>
    </w:p>
    <w:p w14:paraId="285A589C" w14:textId="77777777" w:rsidR="00602AB1" w:rsidRPr="00993B79" w:rsidRDefault="00602AB1" w:rsidP="00602AB1">
      <w:pPr>
        <w:rPr>
          <w:b/>
          <w:i/>
          <w:color w:val="FF00FF"/>
        </w:rPr>
      </w:pPr>
    </w:p>
    <w:p w14:paraId="285A589D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Удельный выброс ЗВ при прогреве двигателя, г/мин, (табл.3.10), </w:t>
      </w:r>
      <w:r w:rsidRPr="00993B79">
        <w:rPr>
          <w:b/>
          <w:i/>
          <w:color w:val="008080"/>
          <w:sz w:val="22"/>
        </w:rPr>
        <w:t xml:space="preserve">MPR = </w:t>
      </w:r>
      <w:r w:rsidRPr="00993B79">
        <w:rPr>
          <w:b/>
          <w:color w:val="008000"/>
        </w:rPr>
        <w:t>0.27</w:t>
      </w:r>
    </w:p>
    <w:p w14:paraId="285A589E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Пробеговые</w:t>
      </w:r>
      <w:proofErr w:type="spellEnd"/>
      <w:r w:rsidRPr="00993B79">
        <w:rPr>
          <w:color w:val="000000"/>
          <w:sz w:val="22"/>
        </w:rPr>
        <w:t xml:space="preserve"> выбросы ЗВ, г/км, (табл.3.11), </w:t>
      </w:r>
      <w:r w:rsidRPr="00993B79">
        <w:rPr>
          <w:b/>
          <w:i/>
          <w:color w:val="008080"/>
          <w:sz w:val="22"/>
        </w:rPr>
        <w:t xml:space="preserve">ML = </w:t>
      </w:r>
      <w:r w:rsidRPr="00993B79">
        <w:rPr>
          <w:b/>
          <w:color w:val="008000"/>
        </w:rPr>
        <w:t>0.54</w:t>
      </w:r>
    </w:p>
    <w:p w14:paraId="285A589F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Удельные выбросы ЗВ при работе на холостом ходу, г/мин,</w:t>
      </w:r>
    </w:p>
    <w:p w14:paraId="285A58A0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(табл.3.12), </w:t>
      </w:r>
      <w:r w:rsidRPr="00993B79">
        <w:rPr>
          <w:b/>
          <w:i/>
          <w:color w:val="008080"/>
          <w:sz w:val="22"/>
        </w:rPr>
        <w:t xml:space="preserve">MXX = </w:t>
      </w:r>
      <w:r w:rsidRPr="00993B79">
        <w:rPr>
          <w:b/>
          <w:color w:val="008000"/>
        </w:rPr>
        <w:t>0.18</w:t>
      </w:r>
    </w:p>
    <w:p w14:paraId="285A58A1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выезде 1-го автомобиля, грамм, </w:t>
      </w:r>
      <w:r w:rsidRPr="00993B79">
        <w:rPr>
          <w:b/>
          <w:i/>
          <w:color w:val="008080"/>
          <w:sz w:val="22"/>
        </w:rPr>
        <w:t xml:space="preserve">M1 = </w:t>
      </w:r>
      <w:r w:rsidRPr="00993B79">
        <w:rPr>
          <w:i/>
          <w:color w:val="FF0000"/>
        </w:rPr>
        <w:t xml:space="preserve">MPR · TPR + ML · L1 + MXX · TX = </w:t>
      </w:r>
      <w:r w:rsidRPr="00993B79">
        <w:rPr>
          <w:b/>
          <w:color w:val="800000"/>
        </w:rPr>
        <w:t xml:space="preserve">0.27 · 4 + 0.54 · 0.1 + 0.18 · 1 = </w:t>
      </w:r>
      <w:r w:rsidRPr="00993B79">
        <w:rPr>
          <w:b/>
          <w:color w:val="008000"/>
        </w:rPr>
        <w:t>1.314</w:t>
      </w:r>
    </w:p>
    <w:p w14:paraId="285A58A2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въезде 1-го автомобиля, грамм, </w:t>
      </w:r>
      <w:r w:rsidRPr="00993B79">
        <w:rPr>
          <w:b/>
          <w:i/>
          <w:color w:val="008080"/>
          <w:sz w:val="22"/>
        </w:rPr>
        <w:t xml:space="preserve">M2 = </w:t>
      </w:r>
      <w:r w:rsidRPr="00993B79">
        <w:rPr>
          <w:i/>
          <w:color w:val="FF0000"/>
        </w:rPr>
        <w:t xml:space="preserve">ML · L2 + MXX · TX = </w:t>
      </w:r>
      <w:r w:rsidRPr="00993B79">
        <w:rPr>
          <w:b/>
          <w:color w:val="800000"/>
        </w:rPr>
        <w:t xml:space="preserve">0.54 · 0.1 + 0.18 · 1 = </w:t>
      </w:r>
      <w:r w:rsidRPr="00993B79">
        <w:rPr>
          <w:b/>
          <w:color w:val="008000"/>
        </w:rPr>
        <w:t>0.234</w:t>
      </w:r>
    </w:p>
    <w:p w14:paraId="285A58A3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 ЗВ, т/год (3.7), </w:t>
      </w:r>
      <w:r w:rsidRPr="00993B79">
        <w:rPr>
          <w:b/>
          <w:i/>
          <w:color w:val="008080"/>
          <w:sz w:val="22"/>
        </w:rPr>
        <w:t xml:space="preserve">M = </w:t>
      </w:r>
      <w:r w:rsidRPr="00993B79">
        <w:rPr>
          <w:i/>
          <w:color w:val="FF0000"/>
        </w:rPr>
        <w:t>A · (M1 + M2) · NK · DN · 10</w:t>
      </w:r>
      <w:r w:rsidRPr="00993B79">
        <w:rPr>
          <w:i/>
          <w:color w:val="FF0000"/>
          <w:vertAlign w:val="superscript"/>
        </w:rPr>
        <w:t>-6</w:t>
      </w:r>
      <w:r w:rsidRPr="00993B79">
        <w:rPr>
          <w:i/>
          <w:color w:val="FF0000"/>
        </w:rPr>
        <w:t xml:space="preserve"> = </w:t>
      </w:r>
      <w:r w:rsidRPr="00993B79">
        <w:rPr>
          <w:b/>
          <w:color w:val="800000"/>
        </w:rPr>
        <w:t>0.1 · (1.314 + 0.234) · 27 · 180 · 10</w:t>
      </w:r>
      <w:r w:rsidRPr="00993B79">
        <w:rPr>
          <w:b/>
          <w:color w:val="800000"/>
          <w:vertAlign w:val="superscript"/>
        </w:rPr>
        <w:t>-6</w:t>
      </w:r>
      <w:r w:rsidRPr="00993B79">
        <w:rPr>
          <w:b/>
          <w:color w:val="800000"/>
        </w:rPr>
        <w:t xml:space="preserve"> = </w:t>
      </w:r>
      <w:r w:rsidRPr="00993B79">
        <w:rPr>
          <w:b/>
          <w:color w:val="008000"/>
        </w:rPr>
        <w:t>0.000752</w:t>
      </w:r>
    </w:p>
    <w:p w14:paraId="285A58A4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 ЗВ, г/с (3.10), </w:t>
      </w:r>
      <w:r w:rsidRPr="00993B79">
        <w:rPr>
          <w:b/>
          <w:i/>
          <w:color w:val="008080"/>
          <w:sz w:val="22"/>
        </w:rPr>
        <w:t xml:space="preserve">G = </w:t>
      </w:r>
      <w:r w:rsidRPr="00993B79">
        <w:rPr>
          <w:i/>
          <w:color w:val="FF0000"/>
        </w:rPr>
        <w:t xml:space="preserve">MAX(M1,M2) · NK1 / 3600 = </w:t>
      </w:r>
      <w:r w:rsidRPr="00993B79">
        <w:rPr>
          <w:b/>
          <w:color w:val="800000"/>
        </w:rPr>
        <w:t xml:space="preserve">1.314 · 2 / 3600 = </w:t>
      </w:r>
      <w:r w:rsidRPr="00993B79">
        <w:rPr>
          <w:b/>
          <w:color w:val="008000"/>
        </w:rPr>
        <w:t>0.00073</w:t>
      </w:r>
    </w:p>
    <w:p w14:paraId="285A58A5" w14:textId="77777777" w:rsidR="00602AB1" w:rsidRPr="00993B79" w:rsidRDefault="00602AB1" w:rsidP="00602AB1">
      <w:pPr>
        <w:rPr>
          <w:b/>
          <w:color w:val="008000"/>
        </w:rPr>
      </w:pPr>
    </w:p>
    <w:p w14:paraId="285A58A6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РАСЧЕТ выбросов оксидов азота:</w:t>
      </w:r>
    </w:p>
    <w:p w14:paraId="285A58A7" w14:textId="77777777" w:rsidR="00602AB1" w:rsidRPr="00993B79" w:rsidRDefault="00602AB1" w:rsidP="00602AB1">
      <w:pPr>
        <w:rPr>
          <w:color w:val="000000"/>
          <w:sz w:val="22"/>
        </w:rPr>
      </w:pPr>
    </w:p>
    <w:p w14:paraId="285A58A8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Удельный выброс ЗВ при прогреве двигателя, г/мин, (табл.3.10), </w:t>
      </w:r>
      <w:r w:rsidRPr="00993B79">
        <w:rPr>
          <w:b/>
          <w:i/>
          <w:color w:val="008080"/>
          <w:sz w:val="22"/>
        </w:rPr>
        <w:t xml:space="preserve">MPR = </w:t>
      </w:r>
      <w:r w:rsidRPr="00993B79">
        <w:rPr>
          <w:b/>
          <w:color w:val="008000"/>
        </w:rPr>
        <w:t>0.33</w:t>
      </w:r>
    </w:p>
    <w:p w14:paraId="285A58A9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Пробеговые</w:t>
      </w:r>
      <w:proofErr w:type="spellEnd"/>
      <w:r w:rsidRPr="00993B79">
        <w:rPr>
          <w:color w:val="000000"/>
          <w:sz w:val="22"/>
        </w:rPr>
        <w:t xml:space="preserve"> выбросы ЗВ, г/км, (табл.3.11), </w:t>
      </w:r>
      <w:r w:rsidRPr="00993B79">
        <w:rPr>
          <w:b/>
          <w:i/>
          <w:color w:val="008080"/>
          <w:sz w:val="22"/>
        </w:rPr>
        <w:t xml:space="preserve">ML = </w:t>
      </w:r>
      <w:r w:rsidRPr="00993B79">
        <w:rPr>
          <w:b/>
          <w:color w:val="008000"/>
        </w:rPr>
        <w:t>2.2</w:t>
      </w:r>
    </w:p>
    <w:p w14:paraId="285A58AA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Удельные выбросы ЗВ при работе на холостом ходу, г/мин,</w:t>
      </w:r>
    </w:p>
    <w:p w14:paraId="285A58AB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(табл.3.12), </w:t>
      </w:r>
      <w:r w:rsidRPr="00993B79">
        <w:rPr>
          <w:b/>
          <w:i/>
          <w:color w:val="008080"/>
          <w:sz w:val="22"/>
        </w:rPr>
        <w:t xml:space="preserve">MXX = </w:t>
      </w:r>
      <w:r w:rsidRPr="00993B79">
        <w:rPr>
          <w:b/>
          <w:color w:val="008000"/>
        </w:rPr>
        <w:t>0.2</w:t>
      </w:r>
    </w:p>
    <w:p w14:paraId="285A58AC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выезде 1-го автомобиля, грамм, </w:t>
      </w:r>
      <w:r w:rsidRPr="00993B79">
        <w:rPr>
          <w:b/>
          <w:i/>
          <w:color w:val="008080"/>
          <w:sz w:val="22"/>
        </w:rPr>
        <w:t xml:space="preserve">M1 = </w:t>
      </w:r>
      <w:r w:rsidRPr="00993B79">
        <w:rPr>
          <w:i/>
          <w:color w:val="FF0000"/>
        </w:rPr>
        <w:t xml:space="preserve">MPR · TPR + ML · L1 + MXX · TX = </w:t>
      </w:r>
      <w:r w:rsidRPr="00993B79">
        <w:rPr>
          <w:b/>
          <w:color w:val="800000"/>
        </w:rPr>
        <w:t xml:space="preserve">0.33 · 4 + 2.2 · 0.1 + 0.2 · 1 = </w:t>
      </w:r>
      <w:r w:rsidRPr="00993B79">
        <w:rPr>
          <w:b/>
          <w:color w:val="008000"/>
        </w:rPr>
        <w:t>1.74</w:t>
      </w:r>
    </w:p>
    <w:p w14:paraId="285A58AD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въезде 1-го автомобиля, грамм, </w:t>
      </w:r>
      <w:r w:rsidRPr="00993B79">
        <w:rPr>
          <w:b/>
          <w:i/>
          <w:color w:val="008080"/>
          <w:sz w:val="22"/>
        </w:rPr>
        <w:t xml:space="preserve">M2 = </w:t>
      </w:r>
      <w:r w:rsidRPr="00993B79">
        <w:rPr>
          <w:i/>
          <w:color w:val="FF0000"/>
        </w:rPr>
        <w:t xml:space="preserve">ML · L2 + MXX · TX = </w:t>
      </w:r>
      <w:r w:rsidRPr="00993B79">
        <w:rPr>
          <w:b/>
          <w:color w:val="800000"/>
        </w:rPr>
        <w:t xml:space="preserve">2.2 · 0.1 + 0.2 · 1 = </w:t>
      </w:r>
      <w:r w:rsidRPr="00993B79">
        <w:rPr>
          <w:b/>
          <w:color w:val="008000"/>
        </w:rPr>
        <w:t>0.42</w:t>
      </w:r>
    </w:p>
    <w:p w14:paraId="285A58AE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 ЗВ, т/год (3.7), </w:t>
      </w:r>
      <w:r w:rsidRPr="00993B79">
        <w:rPr>
          <w:b/>
          <w:i/>
          <w:color w:val="008080"/>
          <w:sz w:val="22"/>
        </w:rPr>
        <w:t xml:space="preserve">M = </w:t>
      </w:r>
      <w:r w:rsidRPr="00993B79">
        <w:rPr>
          <w:i/>
          <w:color w:val="FF0000"/>
        </w:rPr>
        <w:t>A · (M1 + M2) · NK · DN · 10</w:t>
      </w:r>
      <w:r w:rsidRPr="00993B79">
        <w:rPr>
          <w:i/>
          <w:color w:val="FF0000"/>
          <w:vertAlign w:val="superscript"/>
        </w:rPr>
        <w:t>-6</w:t>
      </w:r>
      <w:r w:rsidRPr="00993B79">
        <w:rPr>
          <w:i/>
          <w:color w:val="FF0000"/>
        </w:rPr>
        <w:t xml:space="preserve"> = </w:t>
      </w:r>
      <w:r w:rsidRPr="00993B79">
        <w:rPr>
          <w:b/>
          <w:color w:val="800000"/>
        </w:rPr>
        <w:t>0.1 · (1.74 + 0.42) · 27 · 180 · 10</w:t>
      </w:r>
      <w:r w:rsidRPr="00993B79">
        <w:rPr>
          <w:b/>
          <w:color w:val="800000"/>
          <w:vertAlign w:val="superscript"/>
        </w:rPr>
        <w:t>-6</w:t>
      </w:r>
      <w:r w:rsidRPr="00993B79">
        <w:rPr>
          <w:b/>
          <w:color w:val="800000"/>
        </w:rPr>
        <w:t xml:space="preserve"> = </w:t>
      </w:r>
      <w:r w:rsidRPr="00993B79">
        <w:rPr>
          <w:b/>
          <w:color w:val="008000"/>
        </w:rPr>
        <w:t>0.00105</w:t>
      </w:r>
    </w:p>
    <w:p w14:paraId="285A58AF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 ЗВ, г/с (3.10), </w:t>
      </w:r>
      <w:r w:rsidRPr="00993B79">
        <w:rPr>
          <w:b/>
          <w:i/>
          <w:color w:val="008080"/>
          <w:sz w:val="22"/>
        </w:rPr>
        <w:t xml:space="preserve">G = </w:t>
      </w:r>
      <w:r w:rsidRPr="00993B79">
        <w:rPr>
          <w:i/>
          <w:color w:val="FF0000"/>
        </w:rPr>
        <w:t xml:space="preserve">MAX(M1,M2) · NK1 / 3600 = </w:t>
      </w:r>
      <w:r w:rsidRPr="00993B79">
        <w:rPr>
          <w:b/>
          <w:color w:val="800000"/>
        </w:rPr>
        <w:t xml:space="preserve">1.74 · 2 / 3600 = </w:t>
      </w:r>
      <w:r w:rsidRPr="00993B79">
        <w:rPr>
          <w:b/>
          <w:color w:val="008000"/>
        </w:rPr>
        <w:t>0.000967</w:t>
      </w:r>
    </w:p>
    <w:p w14:paraId="285A58B0" w14:textId="77777777" w:rsidR="00602AB1" w:rsidRPr="00993B79" w:rsidRDefault="00602AB1" w:rsidP="00602AB1">
      <w:pPr>
        <w:rPr>
          <w:b/>
          <w:color w:val="008000"/>
        </w:rPr>
      </w:pPr>
    </w:p>
    <w:p w14:paraId="285A58B1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С учетом трансформации оксидов азота получаем:</w:t>
      </w:r>
    </w:p>
    <w:p w14:paraId="285A58B2" w14:textId="77777777" w:rsidR="00602AB1" w:rsidRPr="00993B79" w:rsidRDefault="00602AB1" w:rsidP="00602AB1">
      <w:pPr>
        <w:rPr>
          <w:color w:val="000000"/>
          <w:sz w:val="22"/>
        </w:rPr>
      </w:pPr>
    </w:p>
    <w:p w14:paraId="285A58B3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>Примесь: 0301 Азота (IV) диоксид (Азота диоксид) (4)</w:t>
      </w:r>
    </w:p>
    <w:p w14:paraId="285A58B4" w14:textId="77777777" w:rsidR="00602AB1" w:rsidRPr="00993B79" w:rsidRDefault="00602AB1" w:rsidP="00602AB1">
      <w:pPr>
        <w:rPr>
          <w:b/>
          <w:i/>
          <w:color w:val="FF00FF"/>
        </w:rPr>
      </w:pPr>
    </w:p>
    <w:p w14:paraId="285A58B5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выброс, т/год, </w:t>
      </w:r>
      <w:r w:rsidRPr="00993B79">
        <w:rPr>
          <w:b/>
          <w:i/>
          <w:color w:val="008080"/>
          <w:sz w:val="22"/>
        </w:rPr>
        <w:t xml:space="preserve">_M_ = </w:t>
      </w:r>
      <w:r w:rsidRPr="00993B79">
        <w:rPr>
          <w:i/>
          <w:color w:val="FF0000"/>
        </w:rPr>
        <w:t xml:space="preserve">0.8 · M = </w:t>
      </w:r>
      <w:r w:rsidRPr="00993B79">
        <w:rPr>
          <w:b/>
          <w:color w:val="800000"/>
        </w:rPr>
        <w:t xml:space="preserve">0.8 · 0.00105 = </w:t>
      </w:r>
      <w:r w:rsidRPr="00993B79">
        <w:rPr>
          <w:b/>
          <w:color w:val="008000"/>
        </w:rPr>
        <w:t>0.00084</w:t>
      </w:r>
    </w:p>
    <w:p w14:paraId="285A58B6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</w:t>
      </w:r>
      <w:proofErr w:type="spellStart"/>
      <w:proofErr w:type="gramStart"/>
      <w:r w:rsidRPr="00993B79">
        <w:rPr>
          <w:color w:val="000000"/>
          <w:sz w:val="22"/>
        </w:rPr>
        <w:t>выброс,г</w:t>
      </w:r>
      <w:proofErr w:type="spellEnd"/>
      <w:proofErr w:type="gramEnd"/>
      <w:r w:rsidRPr="00993B79">
        <w:rPr>
          <w:color w:val="000000"/>
          <w:sz w:val="22"/>
        </w:rPr>
        <w:t xml:space="preserve">/с, </w:t>
      </w:r>
      <w:r w:rsidRPr="00993B79">
        <w:rPr>
          <w:b/>
          <w:i/>
          <w:color w:val="008080"/>
          <w:sz w:val="22"/>
        </w:rPr>
        <w:t xml:space="preserve">GS = </w:t>
      </w:r>
      <w:r w:rsidRPr="00993B79">
        <w:rPr>
          <w:i/>
          <w:color w:val="FF0000"/>
        </w:rPr>
        <w:t xml:space="preserve">0.8 · G = </w:t>
      </w:r>
      <w:r w:rsidRPr="00993B79">
        <w:rPr>
          <w:b/>
          <w:color w:val="800000"/>
        </w:rPr>
        <w:t xml:space="preserve">0.8 · 0.000967 = </w:t>
      </w:r>
      <w:r w:rsidRPr="00993B79">
        <w:rPr>
          <w:b/>
          <w:color w:val="008000"/>
        </w:rPr>
        <w:t>0.000774</w:t>
      </w:r>
    </w:p>
    <w:p w14:paraId="285A58B7" w14:textId="77777777" w:rsidR="00602AB1" w:rsidRPr="00993B79" w:rsidRDefault="00602AB1" w:rsidP="00602AB1">
      <w:pPr>
        <w:rPr>
          <w:b/>
          <w:color w:val="008000"/>
        </w:rPr>
      </w:pPr>
    </w:p>
    <w:p w14:paraId="285A58B8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>Примесь: 0304 Азот (II) оксид (Азота оксид) (6)</w:t>
      </w:r>
    </w:p>
    <w:p w14:paraId="285A58B9" w14:textId="77777777" w:rsidR="00602AB1" w:rsidRPr="00993B79" w:rsidRDefault="00602AB1" w:rsidP="00602AB1">
      <w:pPr>
        <w:rPr>
          <w:b/>
          <w:i/>
          <w:color w:val="FF00FF"/>
        </w:rPr>
      </w:pPr>
    </w:p>
    <w:p w14:paraId="285A58BA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выброс, т/год, </w:t>
      </w:r>
      <w:r w:rsidRPr="00993B79">
        <w:rPr>
          <w:b/>
          <w:i/>
          <w:color w:val="008080"/>
          <w:sz w:val="22"/>
        </w:rPr>
        <w:t xml:space="preserve">_M_ = </w:t>
      </w:r>
      <w:r w:rsidRPr="00993B79">
        <w:rPr>
          <w:i/>
          <w:color w:val="FF0000"/>
        </w:rPr>
        <w:t xml:space="preserve">0.13 · M = </w:t>
      </w:r>
      <w:r w:rsidRPr="00993B79">
        <w:rPr>
          <w:b/>
          <w:color w:val="800000"/>
        </w:rPr>
        <w:t xml:space="preserve">0.13 · 0.00105 = </w:t>
      </w:r>
      <w:r w:rsidRPr="00993B79">
        <w:rPr>
          <w:b/>
          <w:color w:val="008000"/>
        </w:rPr>
        <w:t>0.0001365</w:t>
      </w:r>
    </w:p>
    <w:p w14:paraId="285A58BB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</w:t>
      </w:r>
      <w:proofErr w:type="spellStart"/>
      <w:proofErr w:type="gramStart"/>
      <w:r w:rsidRPr="00993B79">
        <w:rPr>
          <w:color w:val="000000"/>
          <w:sz w:val="22"/>
        </w:rPr>
        <w:t>выброс,г</w:t>
      </w:r>
      <w:proofErr w:type="spellEnd"/>
      <w:proofErr w:type="gramEnd"/>
      <w:r w:rsidRPr="00993B79">
        <w:rPr>
          <w:color w:val="000000"/>
          <w:sz w:val="22"/>
        </w:rPr>
        <w:t xml:space="preserve">/с, </w:t>
      </w:r>
      <w:r w:rsidRPr="00993B79">
        <w:rPr>
          <w:b/>
          <w:i/>
          <w:color w:val="008080"/>
          <w:sz w:val="22"/>
        </w:rPr>
        <w:t xml:space="preserve">GS = </w:t>
      </w:r>
      <w:r w:rsidRPr="00993B79">
        <w:rPr>
          <w:i/>
          <w:color w:val="FF0000"/>
        </w:rPr>
        <w:t xml:space="preserve">0.13 · G = </w:t>
      </w:r>
      <w:r w:rsidRPr="00993B79">
        <w:rPr>
          <w:b/>
          <w:color w:val="800000"/>
        </w:rPr>
        <w:t xml:space="preserve">0.13 · 0.000967 = </w:t>
      </w:r>
      <w:r w:rsidRPr="00993B79">
        <w:rPr>
          <w:b/>
          <w:color w:val="008000"/>
        </w:rPr>
        <w:t>0.0001257</w:t>
      </w:r>
    </w:p>
    <w:p w14:paraId="285A58BC" w14:textId="77777777" w:rsidR="00602AB1" w:rsidRPr="00993B79" w:rsidRDefault="00602AB1" w:rsidP="00602AB1">
      <w:pPr>
        <w:rPr>
          <w:b/>
          <w:color w:val="008000"/>
        </w:rPr>
      </w:pPr>
    </w:p>
    <w:p w14:paraId="285A58BD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>Примесь: 0328 Углерод (Сажа, Углерод черный) (583)</w:t>
      </w:r>
    </w:p>
    <w:p w14:paraId="285A58BE" w14:textId="77777777" w:rsidR="00602AB1" w:rsidRPr="00993B79" w:rsidRDefault="00602AB1" w:rsidP="00602AB1">
      <w:pPr>
        <w:rPr>
          <w:b/>
          <w:i/>
          <w:color w:val="FF00FF"/>
        </w:rPr>
      </w:pPr>
    </w:p>
    <w:p w14:paraId="285A58BF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Удельный выброс ЗВ при прогреве двигателя, г/мин, (табл.3.10), </w:t>
      </w:r>
      <w:r w:rsidRPr="00993B79">
        <w:rPr>
          <w:b/>
          <w:i/>
          <w:color w:val="008080"/>
          <w:sz w:val="22"/>
        </w:rPr>
        <w:t xml:space="preserve">MPR = </w:t>
      </w:r>
      <w:r w:rsidRPr="00993B79">
        <w:rPr>
          <w:b/>
          <w:color w:val="008000"/>
        </w:rPr>
        <w:t>0.0144</w:t>
      </w:r>
    </w:p>
    <w:p w14:paraId="285A58C0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Пробеговые</w:t>
      </w:r>
      <w:proofErr w:type="spellEnd"/>
      <w:r w:rsidRPr="00993B79">
        <w:rPr>
          <w:color w:val="000000"/>
          <w:sz w:val="22"/>
        </w:rPr>
        <w:t xml:space="preserve"> выбросы ЗВ, г/км, (табл.3.11), </w:t>
      </w:r>
      <w:r w:rsidRPr="00993B79">
        <w:rPr>
          <w:b/>
          <w:i/>
          <w:color w:val="008080"/>
          <w:sz w:val="22"/>
        </w:rPr>
        <w:t xml:space="preserve">ML = </w:t>
      </w:r>
      <w:r w:rsidRPr="00993B79">
        <w:rPr>
          <w:b/>
          <w:color w:val="008000"/>
        </w:rPr>
        <w:t>0.18</w:t>
      </w:r>
    </w:p>
    <w:p w14:paraId="285A58C1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Удельные выбросы ЗВ при работе на холостом ходу, г/мин,</w:t>
      </w:r>
    </w:p>
    <w:p w14:paraId="285A58C2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(табл.3.12), </w:t>
      </w:r>
      <w:r w:rsidRPr="00993B79">
        <w:rPr>
          <w:b/>
          <w:i/>
          <w:color w:val="008080"/>
          <w:sz w:val="22"/>
        </w:rPr>
        <w:t xml:space="preserve">MXX = </w:t>
      </w:r>
      <w:r w:rsidRPr="00993B79">
        <w:rPr>
          <w:b/>
          <w:color w:val="008000"/>
        </w:rPr>
        <w:t>0.008</w:t>
      </w:r>
    </w:p>
    <w:p w14:paraId="285A58C3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выезде 1-го автомобиля, грамм, </w:t>
      </w:r>
      <w:r w:rsidRPr="00993B79">
        <w:rPr>
          <w:b/>
          <w:i/>
          <w:color w:val="008080"/>
          <w:sz w:val="22"/>
        </w:rPr>
        <w:t xml:space="preserve">M1 = </w:t>
      </w:r>
      <w:r w:rsidRPr="00993B79">
        <w:rPr>
          <w:i/>
          <w:color w:val="FF0000"/>
        </w:rPr>
        <w:t xml:space="preserve">MPR · TPR + ML · L1 + MXX · TX = </w:t>
      </w:r>
      <w:r w:rsidRPr="00993B79">
        <w:rPr>
          <w:b/>
          <w:color w:val="800000"/>
        </w:rPr>
        <w:t xml:space="preserve">0.0144 · 4 + 0.18 · 0.1 + 0.008 · 1 = </w:t>
      </w:r>
      <w:r w:rsidRPr="00993B79">
        <w:rPr>
          <w:b/>
          <w:color w:val="008000"/>
        </w:rPr>
        <w:t>0.0836</w:t>
      </w:r>
    </w:p>
    <w:p w14:paraId="285A58C4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въезде 1-го автомобиля, грамм, </w:t>
      </w:r>
      <w:r w:rsidRPr="00993B79">
        <w:rPr>
          <w:b/>
          <w:i/>
          <w:color w:val="008080"/>
          <w:sz w:val="22"/>
        </w:rPr>
        <w:t xml:space="preserve">M2 = </w:t>
      </w:r>
      <w:r w:rsidRPr="00993B79">
        <w:rPr>
          <w:i/>
          <w:color w:val="FF0000"/>
        </w:rPr>
        <w:t xml:space="preserve">ML · L2 + MXX · TX = </w:t>
      </w:r>
      <w:r w:rsidRPr="00993B79">
        <w:rPr>
          <w:b/>
          <w:color w:val="800000"/>
        </w:rPr>
        <w:t xml:space="preserve">0.18 · 0.1 + 0.008 · 1 = </w:t>
      </w:r>
      <w:r w:rsidRPr="00993B79">
        <w:rPr>
          <w:b/>
          <w:color w:val="008000"/>
        </w:rPr>
        <w:t>0.026</w:t>
      </w:r>
    </w:p>
    <w:p w14:paraId="285A58C5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 ЗВ, т/год (3.7), </w:t>
      </w:r>
      <w:r w:rsidRPr="00993B79">
        <w:rPr>
          <w:b/>
          <w:i/>
          <w:color w:val="008080"/>
          <w:sz w:val="22"/>
        </w:rPr>
        <w:t xml:space="preserve">M = </w:t>
      </w:r>
      <w:r w:rsidRPr="00993B79">
        <w:rPr>
          <w:i/>
          <w:color w:val="FF0000"/>
        </w:rPr>
        <w:t>A · (M1 + M2) · NK · DN · 10</w:t>
      </w:r>
      <w:r w:rsidRPr="00993B79">
        <w:rPr>
          <w:i/>
          <w:color w:val="FF0000"/>
          <w:vertAlign w:val="superscript"/>
        </w:rPr>
        <w:t>-6</w:t>
      </w:r>
      <w:r w:rsidRPr="00993B79">
        <w:rPr>
          <w:i/>
          <w:color w:val="FF0000"/>
        </w:rPr>
        <w:t xml:space="preserve"> = </w:t>
      </w:r>
      <w:r w:rsidRPr="00993B79">
        <w:rPr>
          <w:b/>
          <w:color w:val="800000"/>
        </w:rPr>
        <w:t>0.1 · (0.0836 + 0.026) · 27 · 180 · 10</w:t>
      </w:r>
      <w:r w:rsidRPr="00993B79">
        <w:rPr>
          <w:b/>
          <w:color w:val="800000"/>
          <w:vertAlign w:val="superscript"/>
        </w:rPr>
        <w:t>-6</w:t>
      </w:r>
      <w:r w:rsidRPr="00993B79">
        <w:rPr>
          <w:b/>
          <w:color w:val="800000"/>
        </w:rPr>
        <w:t xml:space="preserve"> = </w:t>
      </w:r>
      <w:r w:rsidRPr="00993B79">
        <w:rPr>
          <w:b/>
          <w:color w:val="008000"/>
        </w:rPr>
        <w:t>0.0000533</w:t>
      </w:r>
    </w:p>
    <w:p w14:paraId="285A58C6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 ЗВ, г/с (3.10), </w:t>
      </w:r>
      <w:r w:rsidRPr="00993B79">
        <w:rPr>
          <w:b/>
          <w:i/>
          <w:color w:val="008080"/>
          <w:sz w:val="22"/>
        </w:rPr>
        <w:t xml:space="preserve">G = </w:t>
      </w:r>
      <w:r w:rsidRPr="00993B79">
        <w:rPr>
          <w:i/>
          <w:color w:val="FF0000"/>
        </w:rPr>
        <w:t xml:space="preserve">MAX(M1,M2) · NK1 / 3600 = </w:t>
      </w:r>
      <w:r w:rsidRPr="00993B79">
        <w:rPr>
          <w:b/>
          <w:color w:val="800000"/>
        </w:rPr>
        <w:t xml:space="preserve">0.0836 · 2 / 3600 = </w:t>
      </w:r>
      <w:r w:rsidRPr="00993B79">
        <w:rPr>
          <w:b/>
          <w:color w:val="008000"/>
        </w:rPr>
        <w:t>0.0000464</w:t>
      </w:r>
    </w:p>
    <w:p w14:paraId="285A58C7" w14:textId="77777777" w:rsidR="00602AB1" w:rsidRPr="00993B79" w:rsidRDefault="00602AB1" w:rsidP="00602AB1">
      <w:pPr>
        <w:rPr>
          <w:b/>
          <w:color w:val="008000"/>
        </w:rPr>
      </w:pPr>
    </w:p>
    <w:p w14:paraId="285A58C8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>Примесь: 0330 Сера диоксид (Ангидрид сернистый, Сернистый газ, Сера (IV) оксид) (516)</w:t>
      </w:r>
    </w:p>
    <w:p w14:paraId="285A58C9" w14:textId="77777777" w:rsidR="00602AB1" w:rsidRPr="00993B79" w:rsidRDefault="00602AB1" w:rsidP="00602AB1">
      <w:pPr>
        <w:rPr>
          <w:b/>
          <w:i/>
          <w:color w:val="FF00FF"/>
        </w:rPr>
      </w:pPr>
    </w:p>
    <w:p w14:paraId="285A58CA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Удельный выброс ЗВ при прогреве двигателя, г/мин, (табл.3.10), </w:t>
      </w:r>
      <w:r w:rsidRPr="00993B79">
        <w:rPr>
          <w:b/>
          <w:i/>
          <w:color w:val="008080"/>
          <w:sz w:val="22"/>
        </w:rPr>
        <w:t xml:space="preserve">MPR = </w:t>
      </w:r>
      <w:r w:rsidRPr="00993B79">
        <w:rPr>
          <w:b/>
          <w:color w:val="008000"/>
        </w:rPr>
        <w:t>0.0702</w:t>
      </w:r>
    </w:p>
    <w:p w14:paraId="285A58CB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Пробеговые</w:t>
      </w:r>
      <w:proofErr w:type="spellEnd"/>
      <w:r w:rsidRPr="00993B79">
        <w:rPr>
          <w:color w:val="000000"/>
          <w:sz w:val="22"/>
        </w:rPr>
        <w:t xml:space="preserve"> выбросы ЗВ, г/км, (табл.3.11), </w:t>
      </w:r>
      <w:r w:rsidRPr="00993B79">
        <w:rPr>
          <w:b/>
          <w:i/>
          <w:color w:val="008080"/>
          <w:sz w:val="22"/>
        </w:rPr>
        <w:t xml:space="preserve">ML = </w:t>
      </w:r>
      <w:r w:rsidRPr="00993B79">
        <w:rPr>
          <w:b/>
          <w:color w:val="008000"/>
        </w:rPr>
        <w:t>0.387</w:t>
      </w:r>
    </w:p>
    <w:p w14:paraId="285A58CC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Удельные выбросы ЗВ при работе на холостом ходу, г/мин,</w:t>
      </w:r>
    </w:p>
    <w:p w14:paraId="285A58CD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(табл.3.12), </w:t>
      </w:r>
      <w:r w:rsidRPr="00993B79">
        <w:rPr>
          <w:b/>
          <w:i/>
          <w:color w:val="008080"/>
          <w:sz w:val="22"/>
        </w:rPr>
        <w:t xml:space="preserve">MXX = </w:t>
      </w:r>
      <w:r w:rsidRPr="00993B79">
        <w:rPr>
          <w:b/>
          <w:color w:val="008000"/>
        </w:rPr>
        <w:t>0.065</w:t>
      </w:r>
    </w:p>
    <w:p w14:paraId="285A58CE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выезде 1-го автомобиля, грамм, </w:t>
      </w:r>
      <w:r w:rsidRPr="00993B79">
        <w:rPr>
          <w:b/>
          <w:i/>
          <w:color w:val="008080"/>
          <w:sz w:val="22"/>
        </w:rPr>
        <w:t xml:space="preserve">M1 = </w:t>
      </w:r>
      <w:r w:rsidRPr="00993B79">
        <w:rPr>
          <w:i/>
          <w:color w:val="FF0000"/>
        </w:rPr>
        <w:t xml:space="preserve">MPR · TPR + ML · L1 + MXX · TX = </w:t>
      </w:r>
      <w:r w:rsidRPr="00993B79">
        <w:rPr>
          <w:b/>
          <w:color w:val="800000"/>
        </w:rPr>
        <w:t xml:space="preserve">0.0702 · 4 + 0.387 · 0.1 + 0.065 · 1 = </w:t>
      </w:r>
      <w:r w:rsidRPr="00993B79">
        <w:rPr>
          <w:b/>
          <w:color w:val="008000"/>
        </w:rPr>
        <w:t>0.3845</w:t>
      </w:r>
    </w:p>
    <w:p w14:paraId="285A58CF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въезде 1-го автомобиля, грамм, </w:t>
      </w:r>
      <w:r w:rsidRPr="00993B79">
        <w:rPr>
          <w:b/>
          <w:i/>
          <w:color w:val="008080"/>
          <w:sz w:val="22"/>
        </w:rPr>
        <w:t xml:space="preserve">M2 = </w:t>
      </w:r>
      <w:r w:rsidRPr="00993B79">
        <w:rPr>
          <w:i/>
          <w:color w:val="FF0000"/>
        </w:rPr>
        <w:t xml:space="preserve">ML · L2 + MXX · TX = </w:t>
      </w:r>
      <w:r w:rsidRPr="00993B79">
        <w:rPr>
          <w:b/>
          <w:color w:val="800000"/>
        </w:rPr>
        <w:t xml:space="preserve">0.387 · 0.1 + 0.065 · 1 = </w:t>
      </w:r>
      <w:r w:rsidRPr="00993B79">
        <w:rPr>
          <w:b/>
          <w:color w:val="008000"/>
        </w:rPr>
        <w:t>0.1037</w:t>
      </w:r>
    </w:p>
    <w:p w14:paraId="285A58D0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 ЗВ, т/год (3.7), </w:t>
      </w:r>
      <w:r w:rsidRPr="00993B79">
        <w:rPr>
          <w:b/>
          <w:i/>
          <w:color w:val="008080"/>
          <w:sz w:val="22"/>
        </w:rPr>
        <w:t xml:space="preserve">M = </w:t>
      </w:r>
      <w:r w:rsidRPr="00993B79">
        <w:rPr>
          <w:i/>
          <w:color w:val="FF0000"/>
        </w:rPr>
        <w:t>A · (M1 + M2) · NK · DN · 10</w:t>
      </w:r>
      <w:r w:rsidRPr="00993B79">
        <w:rPr>
          <w:i/>
          <w:color w:val="FF0000"/>
          <w:vertAlign w:val="superscript"/>
        </w:rPr>
        <w:t>-6</w:t>
      </w:r>
      <w:r w:rsidRPr="00993B79">
        <w:rPr>
          <w:i/>
          <w:color w:val="FF0000"/>
        </w:rPr>
        <w:t xml:space="preserve"> = </w:t>
      </w:r>
      <w:r w:rsidRPr="00993B79">
        <w:rPr>
          <w:b/>
          <w:color w:val="800000"/>
        </w:rPr>
        <w:t>0.1 · (0.3845 + 0.1037) · 27 · 180 · 10</w:t>
      </w:r>
      <w:r w:rsidRPr="00993B79">
        <w:rPr>
          <w:b/>
          <w:color w:val="800000"/>
          <w:vertAlign w:val="superscript"/>
        </w:rPr>
        <w:t>-6</w:t>
      </w:r>
      <w:r w:rsidRPr="00993B79">
        <w:rPr>
          <w:b/>
          <w:color w:val="800000"/>
        </w:rPr>
        <w:t xml:space="preserve"> = </w:t>
      </w:r>
      <w:r w:rsidRPr="00993B79">
        <w:rPr>
          <w:b/>
          <w:color w:val="008000"/>
        </w:rPr>
        <w:t>0.0002373</w:t>
      </w:r>
    </w:p>
    <w:p w14:paraId="285A58D1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 ЗВ, г/с (3.10), </w:t>
      </w:r>
      <w:r w:rsidRPr="00993B79">
        <w:rPr>
          <w:b/>
          <w:i/>
          <w:color w:val="008080"/>
          <w:sz w:val="22"/>
        </w:rPr>
        <w:t xml:space="preserve">G = </w:t>
      </w:r>
      <w:r w:rsidRPr="00993B79">
        <w:rPr>
          <w:i/>
          <w:color w:val="FF0000"/>
        </w:rPr>
        <w:t xml:space="preserve">MAX(M1,M2) · NK1 / 3600 = </w:t>
      </w:r>
      <w:r w:rsidRPr="00993B79">
        <w:rPr>
          <w:b/>
          <w:color w:val="800000"/>
        </w:rPr>
        <w:t xml:space="preserve">0.3845 · 2 / 3600 = </w:t>
      </w:r>
      <w:r w:rsidRPr="00993B79">
        <w:rPr>
          <w:b/>
          <w:color w:val="008000"/>
        </w:rPr>
        <w:t>0.0002136</w:t>
      </w:r>
    </w:p>
    <w:p w14:paraId="285A58D2" w14:textId="77777777" w:rsidR="00602AB1" w:rsidRPr="00993B79" w:rsidRDefault="00602AB1" w:rsidP="00602AB1">
      <w:pPr>
        <w:rPr>
          <w:b/>
          <w:color w:val="008000"/>
        </w:rPr>
      </w:pPr>
    </w:p>
    <w:p w14:paraId="285A58D3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______________________________________________________________________</w:t>
      </w:r>
    </w:p>
    <w:p w14:paraId="285A58D4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Тип машины: Легковые автомобили с впрыском топлива рабочим объемом свыше 1.8 до 3.5 л (до 92)</w:t>
      </w:r>
    </w:p>
    <w:p w14:paraId="285A58D5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______________________________________________________________________</w:t>
      </w:r>
    </w:p>
    <w:p w14:paraId="285A58D6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Тип топлива: Неэтилированный бензин</w:t>
      </w:r>
    </w:p>
    <w:p w14:paraId="285A58D7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Количество рабочих дней в году, </w:t>
      </w:r>
      <w:proofErr w:type="spellStart"/>
      <w:r w:rsidRPr="00993B79">
        <w:rPr>
          <w:color w:val="000000"/>
          <w:sz w:val="22"/>
        </w:rPr>
        <w:t>дн</w:t>
      </w:r>
      <w:proofErr w:type="spellEnd"/>
      <w:r w:rsidRPr="00993B79">
        <w:rPr>
          <w:color w:val="000000"/>
          <w:sz w:val="22"/>
        </w:rPr>
        <w:t xml:space="preserve">., </w:t>
      </w:r>
      <w:r w:rsidRPr="00993B79">
        <w:rPr>
          <w:b/>
          <w:i/>
          <w:color w:val="008080"/>
          <w:sz w:val="22"/>
        </w:rPr>
        <w:t xml:space="preserve">DN = </w:t>
      </w:r>
      <w:r w:rsidRPr="00993B79">
        <w:rPr>
          <w:b/>
          <w:color w:val="008000"/>
        </w:rPr>
        <w:t>180</w:t>
      </w:r>
    </w:p>
    <w:p w14:paraId="285A58D8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Наибольшее количество автомобилей, выезжающих со стоянки </w:t>
      </w:r>
      <w:proofErr w:type="gramStart"/>
      <w:r w:rsidRPr="00993B79">
        <w:rPr>
          <w:color w:val="000000"/>
          <w:sz w:val="22"/>
        </w:rPr>
        <w:t>в течении</w:t>
      </w:r>
      <w:proofErr w:type="gramEnd"/>
      <w:r w:rsidRPr="00993B79">
        <w:rPr>
          <w:color w:val="000000"/>
          <w:sz w:val="22"/>
        </w:rPr>
        <w:t xml:space="preserve"> часа, </w:t>
      </w:r>
      <w:r w:rsidRPr="00993B79">
        <w:rPr>
          <w:b/>
          <w:i/>
          <w:color w:val="008080"/>
          <w:sz w:val="22"/>
        </w:rPr>
        <w:t xml:space="preserve">NK1 = </w:t>
      </w:r>
      <w:r w:rsidRPr="00993B79">
        <w:rPr>
          <w:b/>
          <w:color w:val="008000"/>
        </w:rPr>
        <w:t>2</w:t>
      </w:r>
    </w:p>
    <w:p w14:paraId="285A58D9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Общ. количество автомобилей данной группы за расчетный период, шт., </w:t>
      </w:r>
      <w:r w:rsidRPr="00993B79">
        <w:rPr>
          <w:b/>
          <w:i/>
          <w:color w:val="008080"/>
          <w:sz w:val="22"/>
        </w:rPr>
        <w:t xml:space="preserve">NK = </w:t>
      </w:r>
      <w:r w:rsidRPr="00993B79">
        <w:rPr>
          <w:b/>
          <w:color w:val="008000"/>
        </w:rPr>
        <w:t>7</w:t>
      </w:r>
    </w:p>
    <w:p w14:paraId="285A58DA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Коэффициент выпуска (выезда), </w:t>
      </w:r>
      <w:r w:rsidRPr="00993B79">
        <w:rPr>
          <w:b/>
          <w:i/>
          <w:color w:val="008080"/>
          <w:sz w:val="22"/>
        </w:rPr>
        <w:t xml:space="preserve">A = </w:t>
      </w:r>
      <w:r w:rsidRPr="00993B79">
        <w:rPr>
          <w:b/>
          <w:color w:val="008000"/>
        </w:rPr>
        <w:t>0.1</w:t>
      </w:r>
    </w:p>
    <w:p w14:paraId="285A58DB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Экологический контроль не проводится</w:t>
      </w:r>
    </w:p>
    <w:p w14:paraId="285A58DC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Время прогрева двигателя, мин (табл. 3.20), </w:t>
      </w:r>
      <w:r w:rsidRPr="00993B79">
        <w:rPr>
          <w:b/>
          <w:i/>
          <w:color w:val="008080"/>
          <w:sz w:val="22"/>
        </w:rPr>
        <w:t xml:space="preserve">TPR = </w:t>
      </w:r>
      <w:r w:rsidRPr="00993B79">
        <w:rPr>
          <w:b/>
          <w:color w:val="008000"/>
        </w:rPr>
        <w:t>3</w:t>
      </w:r>
    </w:p>
    <w:p w14:paraId="285A58DD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Время работы двигателя на холостом ходу, мин, </w:t>
      </w:r>
      <w:r w:rsidRPr="00993B79">
        <w:rPr>
          <w:b/>
          <w:i/>
          <w:color w:val="008080"/>
          <w:sz w:val="22"/>
        </w:rPr>
        <w:t xml:space="preserve">TX = </w:t>
      </w:r>
      <w:r w:rsidRPr="00993B79">
        <w:rPr>
          <w:b/>
          <w:color w:val="008000"/>
        </w:rPr>
        <w:t>1</w:t>
      </w:r>
    </w:p>
    <w:p w14:paraId="285A58DE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Пробег автомобиля от ближайшего к выезду места стоянки до выезда со стоянки, км, </w:t>
      </w:r>
      <w:r w:rsidRPr="00993B79">
        <w:rPr>
          <w:b/>
          <w:i/>
          <w:color w:val="008080"/>
          <w:sz w:val="22"/>
        </w:rPr>
        <w:t xml:space="preserve">LB1 = </w:t>
      </w:r>
      <w:r w:rsidRPr="00993B79">
        <w:rPr>
          <w:b/>
          <w:color w:val="008000"/>
        </w:rPr>
        <w:t>0.1</w:t>
      </w:r>
    </w:p>
    <w:p w14:paraId="285A58DF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Пробег автомобиля от наиболее удаленного к выезду места стоянки </w:t>
      </w:r>
      <w:proofErr w:type="gramStart"/>
      <w:r w:rsidRPr="00993B79">
        <w:rPr>
          <w:color w:val="000000"/>
          <w:sz w:val="22"/>
        </w:rPr>
        <w:t>до  выезда</w:t>
      </w:r>
      <w:proofErr w:type="gramEnd"/>
      <w:r w:rsidRPr="00993B79">
        <w:rPr>
          <w:color w:val="000000"/>
          <w:sz w:val="22"/>
        </w:rPr>
        <w:t xml:space="preserve"> со стоянки, км, </w:t>
      </w:r>
      <w:r w:rsidRPr="00993B79">
        <w:rPr>
          <w:b/>
          <w:i/>
          <w:color w:val="008080"/>
          <w:sz w:val="22"/>
        </w:rPr>
        <w:t xml:space="preserve">LD1 = </w:t>
      </w:r>
      <w:r w:rsidRPr="00993B79">
        <w:rPr>
          <w:b/>
          <w:color w:val="008000"/>
        </w:rPr>
        <w:t>0.1</w:t>
      </w:r>
    </w:p>
    <w:p w14:paraId="285A58E0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lastRenderedPageBreak/>
        <w:t xml:space="preserve">Пробег автомобиля от ближайшего к въезду места стоянки до въезда на стоянку, км, </w:t>
      </w:r>
      <w:r w:rsidRPr="00993B79">
        <w:rPr>
          <w:b/>
          <w:i/>
          <w:color w:val="008080"/>
          <w:sz w:val="22"/>
        </w:rPr>
        <w:t xml:space="preserve">LB2 = </w:t>
      </w:r>
      <w:r w:rsidRPr="00993B79">
        <w:rPr>
          <w:b/>
          <w:color w:val="008000"/>
        </w:rPr>
        <w:t>0.1</w:t>
      </w:r>
    </w:p>
    <w:p w14:paraId="285A58E1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Пробег автомобиля от наиболее удаленного от въезда места стоянки до въезда на стоянку, км, </w:t>
      </w:r>
      <w:r w:rsidRPr="00993B79">
        <w:rPr>
          <w:b/>
          <w:i/>
          <w:color w:val="008080"/>
          <w:sz w:val="22"/>
        </w:rPr>
        <w:t xml:space="preserve">LD2 = </w:t>
      </w:r>
      <w:r w:rsidRPr="00993B79">
        <w:rPr>
          <w:b/>
          <w:color w:val="008000"/>
        </w:rPr>
        <w:t>0.1</w:t>
      </w:r>
    </w:p>
    <w:p w14:paraId="285A58E2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Суммарный пробег по территории или помещению стоянки (выезд), км (3.5), </w:t>
      </w:r>
      <w:r w:rsidRPr="00993B79">
        <w:rPr>
          <w:b/>
          <w:i/>
          <w:color w:val="008080"/>
          <w:sz w:val="22"/>
        </w:rPr>
        <w:t xml:space="preserve">L1 = </w:t>
      </w:r>
      <w:r w:rsidRPr="00993B79">
        <w:rPr>
          <w:i/>
          <w:color w:val="FF0000"/>
        </w:rPr>
        <w:t xml:space="preserve">(LB1 + LD1) / 2 = </w:t>
      </w:r>
      <w:r w:rsidRPr="00993B79">
        <w:rPr>
          <w:b/>
          <w:color w:val="800000"/>
        </w:rPr>
        <w:t xml:space="preserve">(0.1 + 0.1) / 2 = </w:t>
      </w:r>
      <w:r w:rsidRPr="00993B79">
        <w:rPr>
          <w:b/>
          <w:color w:val="008000"/>
        </w:rPr>
        <w:t>0.1</w:t>
      </w:r>
    </w:p>
    <w:p w14:paraId="285A58E3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Суммарный пробег по территории или помещению стоянки (въезд), км (3.6), </w:t>
      </w:r>
      <w:r w:rsidRPr="00993B79">
        <w:rPr>
          <w:b/>
          <w:i/>
          <w:color w:val="008080"/>
          <w:sz w:val="22"/>
        </w:rPr>
        <w:t xml:space="preserve">L2 = </w:t>
      </w:r>
      <w:r w:rsidRPr="00993B79">
        <w:rPr>
          <w:i/>
          <w:color w:val="FF0000"/>
        </w:rPr>
        <w:t xml:space="preserve">(LB2 + LD2) / 2 = </w:t>
      </w:r>
      <w:r w:rsidRPr="00993B79">
        <w:rPr>
          <w:b/>
          <w:color w:val="800000"/>
        </w:rPr>
        <w:t xml:space="preserve">(0.1 + 0.1) / 2 = </w:t>
      </w:r>
      <w:r w:rsidRPr="00993B79">
        <w:rPr>
          <w:b/>
          <w:color w:val="008000"/>
        </w:rPr>
        <w:t>0.1</w:t>
      </w:r>
    </w:p>
    <w:p w14:paraId="285A58E4" w14:textId="77777777" w:rsidR="00602AB1" w:rsidRPr="00993B79" w:rsidRDefault="00602AB1" w:rsidP="00602AB1">
      <w:pPr>
        <w:rPr>
          <w:b/>
          <w:color w:val="008000"/>
        </w:rPr>
      </w:pPr>
    </w:p>
    <w:p w14:paraId="285A58E5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>Примесь: 0337 Углерод оксид (Окись углерода, Угарный газ) (584)</w:t>
      </w:r>
    </w:p>
    <w:p w14:paraId="285A58E6" w14:textId="77777777" w:rsidR="00602AB1" w:rsidRPr="00993B79" w:rsidRDefault="00602AB1" w:rsidP="00602AB1">
      <w:pPr>
        <w:rPr>
          <w:b/>
          <w:i/>
          <w:color w:val="FF00FF"/>
        </w:rPr>
      </w:pPr>
    </w:p>
    <w:p w14:paraId="285A58E7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Удельный выброс ЗВ при прогреве двигателя, г/мин, (табл.3.1), </w:t>
      </w:r>
      <w:r w:rsidRPr="00993B79">
        <w:rPr>
          <w:b/>
          <w:i/>
          <w:color w:val="008080"/>
          <w:sz w:val="22"/>
        </w:rPr>
        <w:t xml:space="preserve">MPR = </w:t>
      </w:r>
      <w:r w:rsidRPr="00993B79">
        <w:rPr>
          <w:b/>
          <w:color w:val="008000"/>
        </w:rPr>
        <w:t>8.19</w:t>
      </w:r>
    </w:p>
    <w:p w14:paraId="285A58E8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Пробеговые</w:t>
      </w:r>
      <w:proofErr w:type="spellEnd"/>
      <w:r w:rsidRPr="00993B79">
        <w:rPr>
          <w:color w:val="000000"/>
          <w:sz w:val="22"/>
        </w:rPr>
        <w:t xml:space="preserve"> выбросы ЗВ, г/км, (табл.3.2), </w:t>
      </w:r>
      <w:r w:rsidRPr="00993B79">
        <w:rPr>
          <w:b/>
          <w:i/>
          <w:color w:val="008080"/>
          <w:sz w:val="22"/>
        </w:rPr>
        <w:t xml:space="preserve">ML = </w:t>
      </w:r>
      <w:r w:rsidRPr="00993B79">
        <w:rPr>
          <w:b/>
          <w:color w:val="008000"/>
        </w:rPr>
        <w:t>19.17</w:t>
      </w:r>
    </w:p>
    <w:p w14:paraId="285A58E9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Удельные выбросы ЗВ при работе на холостом ходу, г/мин,</w:t>
      </w:r>
    </w:p>
    <w:p w14:paraId="285A58EA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(табл.3.3), </w:t>
      </w:r>
      <w:r w:rsidRPr="00993B79">
        <w:rPr>
          <w:b/>
          <w:i/>
          <w:color w:val="008080"/>
          <w:sz w:val="22"/>
        </w:rPr>
        <w:t xml:space="preserve">MXX = </w:t>
      </w:r>
      <w:r w:rsidRPr="00993B79">
        <w:rPr>
          <w:b/>
          <w:color w:val="008000"/>
        </w:rPr>
        <w:t>4.5</w:t>
      </w:r>
    </w:p>
    <w:p w14:paraId="285A58EB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выезде 1-го автомобиля, грамм, </w:t>
      </w:r>
      <w:r w:rsidRPr="00993B79">
        <w:rPr>
          <w:b/>
          <w:i/>
          <w:color w:val="008080"/>
          <w:sz w:val="22"/>
        </w:rPr>
        <w:t xml:space="preserve">M1 = </w:t>
      </w:r>
      <w:r w:rsidRPr="00993B79">
        <w:rPr>
          <w:i/>
          <w:color w:val="FF0000"/>
        </w:rPr>
        <w:t xml:space="preserve">MPR · TPR + ML · L1 + MXX · TX = </w:t>
      </w:r>
      <w:r w:rsidRPr="00993B79">
        <w:rPr>
          <w:b/>
          <w:color w:val="800000"/>
        </w:rPr>
        <w:t xml:space="preserve">8.19 · 3 + 19.17 · 0.1 + 4.5 · 1 = </w:t>
      </w:r>
      <w:r w:rsidRPr="00993B79">
        <w:rPr>
          <w:b/>
          <w:color w:val="008000"/>
        </w:rPr>
        <w:t>31</w:t>
      </w:r>
    </w:p>
    <w:p w14:paraId="285A58EC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въезде 1-го автомобиля, грамм, </w:t>
      </w:r>
      <w:r w:rsidRPr="00993B79">
        <w:rPr>
          <w:b/>
          <w:i/>
          <w:color w:val="008080"/>
          <w:sz w:val="22"/>
        </w:rPr>
        <w:t xml:space="preserve">M2 = </w:t>
      </w:r>
      <w:r w:rsidRPr="00993B79">
        <w:rPr>
          <w:i/>
          <w:color w:val="FF0000"/>
        </w:rPr>
        <w:t xml:space="preserve">ML · L2 + MXX · TX = </w:t>
      </w:r>
      <w:r w:rsidRPr="00993B79">
        <w:rPr>
          <w:b/>
          <w:color w:val="800000"/>
        </w:rPr>
        <w:t xml:space="preserve">19.17 · 0.1 + 4.5 · 1 = </w:t>
      </w:r>
      <w:r w:rsidRPr="00993B79">
        <w:rPr>
          <w:b/>
          <w:color w:val="008000"/>
        </w:rPr>
        <w:t>6.42</w:t>
      </w:r>
    </w:p>
    <w:p w14:paraId="285A58ED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 ЗВ, т/год (3.7), </w:t>
      </w:r>
      <w:r w:rsidRPr="00993B79">
        <w:rPr>
          <w:b/>
          <w:i/>
          <w:color w:val="008080"/>
          <w:sz w:val="22"/>
        </w:rPr>
        <w:t xml:space="preserve">M = </w:t>
      </w:r>
      <w:r w:rsidRPr="00993B79">
        <w:rPr>
          <w:i/>
          <w:color w:val="FF0000"/>
        </w:rPr>
        <w:t>A · (M1 + M2) · NK · DN · 10</w:t>
      </w:r>
      <w:r w:rsidRPr="00993B79">
        <w:rPr>
          <w:i/>
          <w:color w:val="FF0000"/>
          <w:vertAlign w:val="superscript"/>
        </w:rPr>
        <w:t>-6</w:t>
      </w:r>
      <w:r w:rsidRPr="00993B79">
        <w:rPr>
          <w:i/>
          <w:color w:val="FF0000"/>
        </w:rPr>
        <w:t xml:space="preserve"> = </w:t>
      </w:r>
      <w:r w:rsidRPr="00993B79">
        <w:rPr>
          <w:b/>
          <w:color w:val="800000"/>
        </w:rPr>
        <w:t>0.1 · (31 + 6.42) · 7 · 180 · 10</w:t>
      </w:r>
      <w:r w:rsidRPr="00993B79">
        <w:rPr>
          <w:b/>
          <w:color w:val="800000"/>
          <w:vertAlign w:val="superscript"/>
        </w:rPr>
        <w:t>-6</w:t>
      </w:r>
      <w:r w:rsidRPr="00993B79">
        <w:rPr>
          <w:b/>
          <w:color w:val="800000"/>
        </w:rPr>
        <w:t xml:space="preserve"> = </w:t>
      </w:r>
      <w:r w:rsidRPr="00993B79">
        <w:rPr>
          <w:b/>
          <w:color w:val="008000"/>
        </w:rPr>
        <w:t>0.004715</w:t>
      </w:r>
    </w:p>
    <w:p w14:paraId="285A58EE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 ЗВ, г/с (3.10), </w:t>
      </w:r>
      <w:r w:rsidRPr="00993B79">
        <w:rPr>
          <w:b/>
          <w:i/>
          <w:color w:val="008080"/>
          <w:sz w:val="22"/>
        </w:rPr>
        <w:t xml:space="preserve">G = </w:t>
      </w:r>
      <w:r w:rsidRPr="00993B79">
        <w:rPr>
          <w:i/>
          <w:color w:val="FF0000"/>
        </w:rPr>
        <w:t xml:space="preserve">MAX(M1,M2) · NK1 / 3600 = </w:t>
      </w:r>
      <w:r w:rsidRPr="00993B79">
        <w:rPr>
          <w:b/>
          <w:color w:val="800000"/>
        </w:rPr>
        <w:t xml:space="preserve">31 · 2 / 3600 = </w:t>
      </w:r>
      <w:r w:rsidRPr="00993B79">
        <w:rPr>
          <w:b/>
          <w:color w:val="008000"/>
        </w:rPr>
        <w:t>0.01722</w:t>
      </w:r>
    </w:p>
    <w:p w14:paraId="285A58EF" w14:textId="77777777" w:rsidR="00602AB1" w:rsidRPr="00993B79" w:rsidRDefault="00602AB1" w:rsidP="00602AB1">
      <w:pPr>
        <w:rPr>
          <w:b/>
          <w:color w:val="008000"/>
        </w:rPr>
      </w:pPr>
    </w:p>
    <w:p w14:paraId="285A58F0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>Примесь: 2704 Бензин (нефтяной, малосернистый) /в пересчете на углерод/ (60)</w:t>
      </w:r>
    </w:p>
    <w:p w14:paraId="285A58F1" w14:textId="77777777" w:rsidR="00602AB1" w:rsidRPr="00993B79" w:rsidRDefault="00602AB1" w:rsidP="00602AB1">
      <w:pPr>
        <w:rPr>
          <w:b/>
          <w:i/>
          <w:color w:val="FF00FF"/>
        </w:rPr>
      </w:pPr>
    </w:p>
    <w:p w14:paraId="285A58F2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Удельный выброс ЗВ при прогреве двигателя, г/мин, (табл.3.1), </w:t>
      </w:r>
      <w:r w:rsidRPr="00993B79">
        <w:rPr>
          <w:b/>
          <w:i/>
          <w:color w:val="008080"/>
          <w:sz w:val="22"/>
        </w:rPr>
        <w:t xml:space="preserve">MPR = </w:t>
      </w:r>
      <w:r w:rsidRPr="00993B79">
        <w:rPr>
          <w:b/>
          <w:color w:val="008000"/>
        </w:rPr>
        <w:t>0.9</w:t>
      </w:r>
    </w:p>
    <w:p w14:paraId="285A58F3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Пробеговые</w:t>
      </w:r>
      <w:proofErr w:type="spellEnd"/>
      <w:r w:rsidRPr="00993B79">
        <w:rPr>
          <w:color w:val="000000"/>
          <w:sz w:val="22"/>
        </w:rPr>
        <w:t xml:space="preserve"> выбросы ЗВ, г/км, (табл.3.2), </w:t>
      </w:r>
      <w:r w:rsidRPr="00993B79">
        <w:rPr>
          <w:b/>
          <w:i/>
          <w:color w:val="008080"/>
          <w:sz w:val="22"/>
        </w:rPr>
        <w:t xml:space="preserve">ML = </w:t>
      </w:r>
      <w:r w:rsidRPr="00993B79">
        <w:rPr>
          <w:b/>
          <w:color w:val="008000"/>
        </w:rPr>
        <w:t>2.25</w:t>
      </w:r>
    </w:p>
    <w:p w14:paraId="285A58F4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Удельные выбросы ЗВ при работе на холостом ходу, г/мин,</w:t>
      </w:r>
    </w:p>
    <w:p w14:paraId="285A58F5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(табл.3.3), </w:t>
      </w:r>
      <w:r w:rsidRPr="00993B79">
        <w:rPr>
          <w:b/>
          <w:i/>
          <w:color w:val="008080"/>
          <w:sz w:val="22"/>
        </w:rPr>
        <w:t xml:space="preserve">MXX = </w:t>
      </w:r>
      <w:r w:rsidRPr="00993B79">
        <w:rPr>
          <w:b/>
          <w:color w:val="008000"/>
        </w:rPr>
        <w:t>0.4</w:t>
      </w:r>
    </w:p>
    <w:p w14:paraId="285A58F6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выезде 1-го автомобиля, грамм, </w:t>
      </w:r>
      <w:r w:rsidRPr="00993B79">
        <w:rPr>
          <w:b/>
          <w:i/>
          <w:color w:val="008080"/>
          <w:sz w:val="22"/>
        </w:rPr>
        <w:t xml:space="preserve">M1 = </w:t>
      </w:r>
      <w:r w:rsidRPr="00993B79">
        <w:rPr>
          <w:i/>
          <w:color w:val="FF0000"/>
        </w:rPr>
        <w:t xml:space="preserve">MPR · TPR + ML · L1 + MXX · TX = </w:t>
      </w:r>
      <w:r w:rsidRPr="00993B79">
        <w:rPr>
          <w:b/>
          <w:color w:val="800000"/>
        </w:rPr>
        <w:t xml:space="preserve">0.9 · 3 + 2.25 · 0.1 + 0.4 · 1 = </w:t>
      </w:r>
      <w:r w:rsidRPr="00993B79">
        <w:rPr>
          <w:b/>
          <w:color w:val="008000"/>
        </w:rPr>
        <w:t>3.325</w:t>
      </w:r>
    </w:p>
    <w:p w14:paraId="285A58F7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въезде 1-го автомобиля, грамм, </w:t>
      </w:r>
      <w:r w:rsidRPr="00993B79">
        <w:rPr>
          <w:b/>
          <w:i/>
          <w:color w:val="008080"/>
          <w:sz w:val="22"/>
        </w:rPr>
        <w:t xml:space="preserve">M2 = </w:t>
      </w:r>
      <w:r w:rsidRPr="00993B79">
        <w:rPr>
          <w:i/>
          <w:color w:val="FF0000"/>
        </w:rPr>
        <w:t xml:space="preserve">ML · L2 + MXX · TX = </w:t>
      </w:r>
      <w:r w:rsidRPr="00993B79">
        <w:rPr>
          <w:b/>
          <w:color w:val="800000"/>
        </w:rPr>
        <w:t xml:space="preserve">2.25 · 0.1 + 0.4 · 1 = </w:t>
      </w:r>
      <w:r w:rsidRPr="00993B79">
        <w:rPr>
          <w:b/>
          <w:color w:val="008000"/>
        </w:rPr>
        <w:t>0.625</w:t>
      </w:r>
    </w:p>
    <w:p w14:paraId="285A58F8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 ЗВ, т/год (3.7), </w:t>
      </w:r>
      <w:r w:rsidRPr="00993B79">
        <w:rPr>
          <w:b/>
          <w:i/>
          <w:color w:val="008080"/>
          <w:sz w:val="22"/>
        </w:rPr>
        <w:t xml:space="preserve">M = </w:t>
      </w:r>
      <w:r w:rsidRPr="00993B79">
        <w:rPr>
          <w:i/>
          <w:color w:val="FF0000"/>
        </w:rPr>
        <w:t>A · (M1 + M2) · NK · DN · 10</w:t>
      </w:r>
      <w:r w:rsidRPr="00993B79">
        <w:rPr>
          <w:i/>
          <w:color w:val="FF0000"/>
          <w:vertAlign w:val="superscript"/>
        </w:rPr>
        <w:t>-6</w:t>
      </w:r>
      <w:r w:rsidRPr="00993B79">
        <w:rPr>
          <w:i/>
          <w:color w:val="FF0000"/>
        </w:rPr>
        <w:t xml:space="preserve"> = </w:t>
      </w:r>
      <w:r w:rsidRPr="00993B79">
        <w:rPr>
          <w:b/>
          <w:color w:val="800000"/>
        </w:rPr>
        <w:t>0.1 · (3.325 + 0.625) · 7 · 180 · 10</w:t>
      </w:r>
      <w:r w:rsidRPr="00993B79">
        <w:rPr>
          <w:b/>
          <w:color w:val="800000"/>
          <w:vertAlign w:val="superscript"/>
        </w:rPr>
        <w:t>-6</w:t>
      </w:r>
      <w:r w:rsidRPr="00993B79">
        <w:rPr>
          <w:b/>
          <w:color w:val="800000"/>
        </w:rPr>
        <w:t xml:space="preserve"> = </w:t>
      </w:r>
      <w:r w:rsidRPr="00993B79">
        <w:rPr>
          <w:b/>
          <w:color w:val="008000"/>
        </w:rPr>
        <w:t>0.000498</w:t>
      </w:r>
    </w:p>
    <w:p w14:paraId="285A58F9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 ЗВ, г/с (3.10), </w:t>
      </w:r>
      <w:r w:rsidRPr="00993B79">
        <w:rPr>
          <w:b/>
          <w:i/>
          <w:color w:val="008080"/>
          <w:sz w:val="22"/>
        </w:rPr>
        <w:t xml:space="preserve">G = </w:t>
      </w:r>
      <w:r w:rsidRPr="00993B79">
        <w:rPr>
          <w:i/>
          <w:color w:val="FF0000"/>
        </w:rPr>
        <w:t xml:space="preserve">MAX(M1,M2) · NK1 / 3600 = </w:t>
      </w:r>
      <w:r w:rsidRPr="00993B79">
        <w:rPr>
          <w:b/>
          <w:color w:val="800000"/>
        </w:rPr>
        <w:t xml:space="preserve">3.325 · 2 / 3600 = </w:t>
      </w:r>
      <w:r w:rsidRPr="00993B79">
        <w:rPr>
          <w:b/>
          <w:color w:val="008000"/>
        </w:rPr>
        <w:t>0.001847</w:t>
      </w:r>
    </w:p>
    <w:p w14:paraId="285A58FA" w14:textId="77777777" w:rsidR="00602AB1" w:rsidRPr="00993B79" w:rsidRDefault="00602AB1" w:rsidP="00602AB1">
      <w:pPr>
        <w:rPr>
          <w:b/>
          <w:color w:val="008000"/>
        </w:rPr>
      </w:pPr>
    </w:p>
    <w:p w14:paraId="285A58FB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РАСЧЕТ выбросов оксидов азота:</w:t>
      </w:r>
    </w:p>
    <w:p w14:paraId="285A58FC" w14:textId="77777777" w:rsidR="00602AB1" w:rsidRPr="00993B79" w:rsidRDefault="00602AB1" w:rsidP="00602AB1">
      <w:pPr>
        <w:rPr>
          <w:color w:val="000000"/>
          <w:sz w:val="22"/>
        </w:rPr>
      </w:pPr>
    </w:p>
    <w:p w14:paraId="285A58FD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Удельный выброс ЗВ при прогреве двигателя, г/мин, (табл.3.1), </w:t>
      </w:r>
      <w:r w:rsidRPr="00993B79">
        <w:rPr>
          <w:b/>
          <w:i/>
          <w:color w:val="008080"/>
          <w:sz w:val="22"/>
        </w:rPr>
        <w:t xml:space="preserve">MPR = </w:t>
      </w:r>
      <w:r w:rsidRPr="00993B79">
        <w:rPr>
          <w:b/>
          <w:color w:val="008000"/>
        </w:rPr>
        <w:t>0.07</w:t>
      </w:r>
    </w:p>
    <w:p w14:paraId="285A58FE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Пробеговые</w:t>
      </w:r>
      <w:proofErr w:type="spellEnd"/>
      <w:r w:rsidRPr="00993B79">
        <w:rPr>
          <w:color w:val="000000"/>
          <w:sz w:val="22"/>
        </w:rPr>
        <w:t xml:space="preserve"> выбросы ЗВ, г/км, (табл.3.2), </w:t>
      </w:r>
      <w:r w:rsidRPr="00993B79">
        <w:rPr>
          <w:b/>
          <w:i/>
          <w:color w:val="008080"/>
          <w:sz w:val="22"/>
        </w:rPr>
        <w:t xml:space="preserve">ML = </w:t>
      </w:r>
      <w:r w:rsidRPr="00993B79">
        <w:rPr>
          <w:b/>
          <w:color w:val="008000"/>
        </w:rPr>
        <w:t>0.4</w:t>
      </w:r>
    </w:p>
    <w:p w14:paraId="285A58FF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Удельные выбросы ЗВ при работе на холостом ходу, г/мин,</w:t>
      </w:r>
    </w:p>
    <w:p w14:paraId="285A5900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(табл.3.3), </w:t>
      </w:r>
      <w:r w:rsidRPr="00993B79">
        <w:rPr>
          <w:b/>
          <w:i/>
          <w:color w:val="008080"/>
          <w:sz w:val="22"/>
        </w:rPr>
        <w:t xml:space="preserve">MXX = </w:t>
      </w:r>
      <w:r w:rsidRPr="00993B79">
        <w:rPr>
          <w:b/>
          <w:color w:val="008000"/>
        </w:rPr>
        <w:t>0.05</w:t>
      </w:r>
    </w:p>
    <w:p w14:paraId="285A5901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выезде 1-го автомобиля, грамм, </w:t>
      </w:r>
      <w:r w:rsidRPr="00993B79">
        <w:rPr>
          <w:b/>
          <w:i/>
          <w:color w:val="008080"/>
          <w:sz w:val="22"/>
        </w:rPr>
        <w:t xml:space="preserve">M1 = </w:t>
      </w:r>
      <w:r w:rsidRPr="00993B79">
        <w:rPr>
          <w:i/>
          <w:color w:val="FF0000"/>
        </w:rPr>
        <w:t xml:space="preserve">MPR · TPR + ML · L1 + MXX · TX = </w:t>
      </w:r>
      <w:r w:rsidRPr="00993B79">
        <w:rPr>
          <w:b/>
          <w:color w:val="800000"/>
        </w:rPr>
        <w:t xml:space="preserve">0.07 · 3 + 0.4 · 0.1 + 0.05 · 1 = </w:t>
      </w:r>
      <w:r w:rsidRPr="00993B79">
        <w:rPr>
          <w:b/>
          <w:color w:val="008000"/>
        </w:rPr>
        <w:t>0.3</w:t>
      </w:r>
    </w:p>
    <w:p w14:paraId="285A5902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въезде 1-го автомобиля, грамм, </w:t>
      </w:r>
      <w:r w:rsidRPr="00993B79">
        <w:rPr>
          <w:b/>
          <w:i/>
          <w:color w:val="008080"/>
          <w:sz w:val="22"/>
        </w:rPr>
        <w:t xml:space="preserve">M2 = </w:t>
      </w:r>
      <w:r w:rsidRPr="00993B79">
        <w:rPr>
          <w:i/>
          <w:color w:val="FF0000"/>
        </w:rPr>
        <w:t xml:space="preserve">ML · L2 + MXX · TX = </w:t>
      </w:r>
      <w:r w:rsidRPr="00993B79">
        <w:rPr>
          <w:b/>
          <w:color w:val="800000"/>
        </w:rPr>
        <w:t xml:space="preserve">0.4 · 0.1 + 0.05 · 1 = </w:t>
      </w:r>
      <w:r w:rsidRPr="00993B79">
        <w:rPr>
          <w:b/>
          <w:color w:val="008000"/>
        </w:rPr>
        <w:t>0.09</w:t>
      </w:r>
    </w:p>
    <w:p w14:paraId="285A5903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 ЗВ, т/год (3.7), </w:t>
      </w:r>
      <w:r w:rsidRPr="00993B79">
        <w:rPr>
          <w:b/>
          <w:i/>
          <w:color w:val="008080"/>
          <w:sz w:val="22"/>
        </w:rPr>
        <w:t xml:space="preserve">M = </w:t>
      </w:r>
      <w:r w:rsidRPr="00993B79">
        <w:rPr>
          <w:i/>
          <w:color w:val="FF0000"/>
        </w:rPr>
        <w:t>A · (M1 + M2) · NK · DN · 10</w:t>
      </w:r>
      <w:r w:rsidRPr="00993B79">
        <w:rPr>
          <w:i/>
          <w:color w:val="FF0000"/>
          <w:vertAlign w:val="superscript"/>
        </w:rPr>
        <w:t>-6</w:t>
      </w:r>
      <w:r w:rsidRPr="00993B79">
        <w:rPr>
          <w:i/>
          <w:color w:val="FF0000"/>
        </w:rPr>
        <w:t xml:space="preserve"> = </w:t>
      </w:r>
      <w:r w:rsidRPr="00993B79">
        <w:rPr>
          <w:b/>
          <w:color w:val="800000"/>
        </w:rPr>
        <w:t>0.1 · (0.3 + 0.09) · 7 · 180 · 10</w:t>
      </w:r>
      <w:r w:rsidRPr="00993B79">
        <w:rPr>
          <w:b/>
          <w:color w:val="800000"/>
          <w:vertAlign w:val="superscript"/>
        </w:rPr>
        <w:t>-6</w:t>
      </w:r>
      <w:r w:rsidRPr="00993B79">
        <w:rPr>
          <w:b/>
          <w:color w:val="800000"/>
        </w:rPr>
        <w:t xml:space="preserve"> = </w:t>
      </w:r>
      <w:r w:rsidRPr="00993B79">
        <w:rPr>
          <w:b/>
          <w:color w:val="008000"/>
        </w:rPr>
        <w:t>0.0000491</w:t>
      </w:r>
    </w:p>
    <w:p w14:paraId="285A5904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lastRenderedPageBreak/>
        <w:t xml:space="preserve">Максимальный разовый выброс ЗВ, г/с (3.10), </w:t>
      </w:r>
      <w:r w:rsidRPr="00993B79">
        <w:rPr>
          <w:b/>
          <w:i/>
          <w:color w:val="008080"/>
          <w:sz w:val="22"/>
        </w:rPr>
        <w:t xml:space="preserve">G = </w:t>
      </w:r>
      <w:r w:rsidRPr="00993B79">
        <w:rPr>
          <w:i/>
          <w:color w:val="FF0000"/>
        </w:rPr>
        <w:t xml:space="preserve">MAX(M1,M2) · NK1 / 3600 = </w:t>
      </w:r>
      <w:r w:rsidRPr="00993B79">
        <w:rPr>
          <w:b/>
          <w:color w:val="800000"/>
        </w:rPr>
        <w:t xml:space="preserve">0.3 · 2 / 3600 = </w:t>
      </w:r>
      <w:r w:rsidRPr="00993B79">
        <w:rPr>
          <w:b/>
          <w:color w:val="008000"/>
        </w:rPr>
        <w:t>0.0001667</w:t>
      </w:r>
    </w:p>
    <w:p w14:paraId="285A5905" w14:textId="77777777" w:rsidR="00602AB1" w:rsidRPr="00993B79" w:rsidRDefault="00602AB1" w:rsidP="00602AB1">
      <w:pPr>
        <w:rPr>
          <w:b/>
          <w:color w:val="008000"/>
        </w:rPr>
      </w:pPr>
    </w:p>
    <w:p w14:paraId="285A5906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С учетом трансформации оксидов азота получаем:</w:t>
      </w:r>
    </w:p>
    <w:p w14:paraId="285A5907" w14:textId="77777777" w:rsidR="00602AB1" w:rsidRPr="00993B79" w:rsidRDefault="00602AB1" w:rsidP="00602AB1">
      <w:pPr>
        <w:rPr>
          <w:color w:val="000000"/>
          <w:sz w:val="22"/>
        </w:rPr>
      </w:pPr>
    </w:p>
    <w:p w14:paraId="285A5908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>Примесь: 0301 Азота (IV) диоксид (Азота диоксид) (4)</w:t>
      </w:r>
    </w:p>
    <w:p w14:paraId="285A5909" w14:textId="77777777" w:rsidR="00602AB1" w:rsidRPr="00993B79" w:rsidRDefault="00602AB1" w:rsidP="00602AB1">
      <w:pPr>
        <w:rPr>
          <w:b/>
          <w:i/>
          <w:color w:val="FF00FF"/>
        </w:rPr>
      </w:pPr>
    </w:p>
    <w:p w14:paraId="285A590A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выброс, т/год, </w:t>
      </w:r>
      <w:r w:rsidRPr="00993B79">
        <w:rPr>
          <w:b/>
          <w:i/>
          <w:color w:val="008080"/>
          <w:sz w:val="22"/>
        </w:rPr>
        <w:t xml:space="preserve">_M_ = </w:t>
      </w:r>
      <w:r w:rsidRPr="00993B79">
        <w:rPr>
          <w:i/>
          <w:color w:val="FF0000"/>
        </w:rPr>
        <w:t xml:space="preserve">0.8 · M = </w:t>
      </w:r>
      <w:r w:rsidRPr="00993B79">
        <w:rPr>
          <w:b/>
          <w:color w:val="800000"/>
        </w:rPr>
        <w:t xml:space="preserve">0.8 · 0.0000491 = </w:t>
      </w:r>
      <w:r w:rsidRPr="00993B79">
        <w:rPr>
          <w:b/>
          <w:color w:val="008000"/>
        </w:rPr>
        <w:t>0.00003928</w:t>
      </w:r>
    </w:p>
    <w:p w14:paraId="285A590B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</w:t>
      </w:r>
      <w:proofErr w:type="spellStart"/>
      <w:proofErr w:type="gramStart"/>
      <w:r w:rsidRPr="00993B79">
        <w:rPr>
          <w:color w:val="000000"/>
          <w:sz w:val="22"/>
        </w:rPr>
        <w:t>выброс,г</w:t>
      </w:r>
      <w:proofErr w:type="spellEnd"/>
      <w:proofErr w:type="gramEnd"/>
      <w:r w:rsidRPr="00993B79">
        <w:rPr>
          <w:color w:val="000000"/>
          <w:sz w:val="22"/>
        </w:rPr>
        <w:t xml:space="preserve">/с, </w:t>
      </w:r>
      <w:r w:rsidRPr="00993B79">
        <w:rPr>
          <w:b/>
          <w:i/>
          <w:color w:val="008080"/>
          <w:sz w:val="22"/>
        </w:rPr>
        <w:t xml:space="preserve">GS = </w:t>
      </w:r>
      <w:r w:rsidRPr="00993B79">
        <w:rPr>
          <w:i/>
          <w:color w:val="FF0000"/>
        </w:rPr>
        <w:t xml:space="preserve">0.8 · G = </w:t>
      </w:r>
      <w:r w:rsidRPr="00993B79">
        <w:rPr>
          <w:b/>
          <w:color w:val="800000"/>
        </w:rPr>
        <w:t xml:space="preserve">0.8 · 0.0001667 = </w:t>
      </w:r>
      <w:r w:rsidRPr="00993B79">
        <w:rPr>
          <w:b/>
          <w:color w:val="008000"/>
        </w:rPr>
        <w:t>0.0001334</w:t>
      </w:r>
    </w:p>
    <w:p w14:paraId="285A590C" w14:textId="77777777" w:rsidR="00602AB1" w:rsidRPr="00993B79" w:rsidRDefault="00602AB1" w:rsidP="00602AB1">
      <w:pPr>
        <w:rPr>
          <w:b/>
          <w:color w:val="008000"/>
        </w:rPr>
      </w:pPr>
    </w:p>
    <w:p w14:paraId="285A590D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>Примесь: 0304 Азот (II) оксид (Азота оксид) (6)</w:t>
      </w:r>
    </w:p>
    <w:p w14:paraId="285A590E" w14:textId="77777777" w:rsidR="00602AB1" w:rsidRPr="00993B79" w:rsidRDefault="00602AB1" w:rsidP="00602AB1">
      <w:pPr>
        <w:rPr>
          <w:b/>
          <w:i/>
          <w:color w:val="FF00FF"/>
        </w:rPr>
      </w:pPr>
    </w:p>
    <w:p w14:paraId="285A590F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выброс, т/год, </w:t>
      </w:r>
      <w:r w:rsidRPr="00993B79">
        <w:rPr>
          <w:b/>
          <w:i/>
          <w:color w:val="008080"/>
          <w:sz w:val="22"/>
        </w:rPr>
        <w:t xml:space="preserve">_M_ = </w:t>
      </w:r>
      <w:r w:rsidRPr="00993B79">
        <w:rPr>
          <w:i/>
          <w:color w:val="FF0000"/>
        </w:rPr>
        <w:t xml:space="preserve">0.13 · M = </w:t>
      </w:r>
      <w:r w:rsidRPr="00993B79">
        <w:rPr>
          <w:b/>
          <w:color w:val="800000"/>
        </w:rPr>
        <w:t xml:space="preserve">0.13 · 0.0000491 = </w:t>
      </w:r>
      <w:r w:rsidRPr="00993B79">
        <w:rPr>
          <w:b/>
          <w:color w:val="008000"/>
        </w:rPr>
        <w:t>0.000006383</w:t>
      </w:r>
    </w:p>
    <w:p w14:paraId="285A5910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</w:t>
      </w:r>
      <w:proofErr w:type="spellStart"/>
      <w:proofErr w:type="gramStart"/>
      <w:r w:rsidRPr="00993B79">
        <w:rPr>
          <w:color w:val="000000"/>
          <w:sz w:val="22"/>
        </w:rPr>
        <w:t>выброс,г</w:t>
      </w:r>
      <w:proofErr w:type="spellEnd"/>
      <w:proofErr w:type="gramEnd"/>
      <w:r w:rsidRPr="00993B79">
        <w:rPr>
          <w:color w:val="000000"/>
          <w:sz w:val="22"/>
        </w:rPr>
        <w:t xml:space="preserve">/с, </w:t>
      </w:r>
      <w:r w:rsidRPr="00993B79">
        <w:rPr>
          <w:b/>
          <w:i/>
          <w:color w:val="008080"/>
          <w:sz w:val="22"/>
        </w:rPr>
        <w:t xml:space="preserve">GS = </w:t>
      </w:r>
      <w:r w:rsidRPr="00993B79">
        <w:rPr>
          <w:i/>
          <w:color w:val="FF0000"/>
        </w:rPr>
        <w:t xml:space="preserve">0.13 · G = </w:t>
      </w:r>
      <w:r w:rsidRPr="00993B79">
        <w:rPr>
          <w:b/>
          <w:color w:val="800000"/>
        </w:rPr>
        <w:t xml:space="preserve">0.13 · 0.0001667 = </w:t>
      </w:r>
      <w:r w:rsidRPr="00993B79">
        <w:rPr>
          <w:b/>
          <w:color w:val="008000"/>
        </w:rPr>
        <w:t>0.00002167</w:t>
      </w:r>
    </w:p>
    <w:p w14:paraId="285A5911" w14:textId="77777777" w:rsidR="00602AB1" w:rsidRPr="00993B79" w:rsidRDefault="00602AB1" w:rsidP="00602AB1">
      <w:pPr>
        <w:rPr>
          <w:b/>
          <w:color w:val="008000"/>
        </w:rPr>
      </w:pPr>
    </w:p>
    <w:p w14:paraId="285A5912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>Примесь: 0330 Сера диоксид (Ангидрид сернистый, Сернистый газ, Сера (IV) оксид) (516)</w:t>
      </w:r>
    </w:p>
    <w:p w14:paraId="285A5913" w14:textId="77777777" w:rsidR="00602AB1" w:rsidRPr="00993B79" w:rsidRDefault="00602AB1" w:rsidP="00602AB1">
      <w:pPr>
        <w:rPr>
          <w:b/>
          <w:i/>
          <w:color w:val="FF00FF"/>
        </w:rPr>
      </w:pPr>
    </w:p>
    <w:p w14:paraId="285A5914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Удельный выброс ЗВ при прогреве двигателя, г/мин, (табл.3.1), </w:t>
      </w:r>
      <w:r w:rsidRPr="00993B79">
        <w:rPr>
          <w:b/>
          <w:i/>
          <w:color w:val="008080"/>
          <w:sz w:val="22"/>
        </w:rPr>
        <w:t xml:space="preserve">MPR = </w:t>
      </w:r>
      <w:r w:rsidRPr="00993B79">
        <w:rPr>
          <w:b/>
          <w:color w:val="008000"/>
        </w:rPr>
        <w:t>0.0144</w:t>
      </w:r>
    </w:p>
    <w:p w14:paraId="285A5915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Пробеговые</w:t>
      </w:r>
      <w:proofErr w:type="spellEnd"/>
      <w:r w:rsidRPr="00993B79">
        <w:rPr>
          <w:color w:val="000000"/>
          <w:sz w:val="22"/>
        </w:rPr>
        <w:t xml:space="preserve"> выбросы ЗВ, г/км, (табл.3.2), </w:t>
      </w:r>
      <w:r w:rsidRPr="00993B79">
        <w:rPr>
          <w:b/>
          <w:i/>
          <w:color w:val="008080"/>
          <w:sz w:val="22"/>
        </w:rPr>
        <w:t xml:space="preserve">ML = </w:t>
      </w:r>
      <w:r w:rsidRPr="00993B79">
        <w:rPr>
          <w:b/>
          <w:color w:val="008000"/>
        </w:rPr>
        <w:t>0.081</w:t>
      </w:r>
    </w:p>
    <w:p w14:paraId="285A5916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Удельные выбросы ЗВ при работе на холостом ходу, г/мин,</w:t>
      </w:r>
    </w:p>
    <w:p w14:paraId="285A5917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(табл.3.3), </w:t>
      </w:r>
      <w:r w:rsidRPr="00993B79">
        <w:rPr>
          <w:b/>
          <w:i/>
          <w:color w:val="008080"/>
          <w:sz w:val="22"/>
        </w:rPr>
        <w:t xml:space="preserve">MXX = </w:t>
      </w:r>
      <w:r w:rsidRPr="00993B79">
        <w:rPr>
          <w:b/>
          <w:color w:val="008000"/>
        </w:rPr>
        <w:t>0.012</w:t>
      </w:r>
    </w:p>
    <w:p w14:paraId="285A5918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выезде 1-го автомобиля, грамм, </w:t>
      </w:r>
      <w:r w:rsidRPr="00993B79">
        <w:rPr>
          <w:b/>
          <w:i/>
          <w:color w:val="008080"/>
          <w:sz w:val="22"/>
        </w:rPr>
        <w:t xml:space="preserve">M1 = </w:t>
      </w:r>
      <w:r w:rsidRPr="00993B79">
        <w:rPr>
          <w:i/>
          <w:color w:val="FF0000"/>
        </w:rPr>
        <w:t xml:space="preserve">MPR · TPR + ML · L1 + MXX · TX = </w:t>
      </w:r>
      <w:r w:rsidRPr="00993B79">
        <w:rPr>
          <w:b/>
          <w:color w:val="800000"/>
        </w:rPr>
        <w:t xml:space="preserve">0.0144 · 3 + 0.081 · 0.1 + 0.012 · 1 = </w:t>
      </w:r>
      <w:r w:rsidRPr="00993B79">
        <w:rPr>
          <w:b/>
          <w:color w:val="008000"/>
        </w:rPr>
        <w:t>0.0633</w:t>
      </w:r>
    </w:p>
    <w:p w14:paraId="285A5919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въезде 1-го автомобиля, грамм, </w:t>
      </w:r>
      <w:r w:rsidRPr="00993B79">
        <w:rPr>
          <w:b/>
          <w:i/>
          <w:color w:val="008080"/>
          <w:sz w:val="22"/>
        </w:rPr>
        <w:t xml:space="preserve">M2 = </w:t>
      </w:r>
      <w:r w:rsidRPr="00993B79">
        <w:rPr>
          <w:i/>
          <w:color w:val="FF0000"/>
        </w:rPr>
        <w:t xml:space="preserve">ML · L2 + MXX · TX = </w:t>
      </w:r>
      <w:r w:rsidRPr="00993B79">
        <w:rPr>
          <w:b/>
          <w:color w:val="800000"/>
        </w:rPr>
        <w:t xml:space="preserve">0.081 · 0.1 + 0.012 · 1 = </w:t>
      </w:r>
      <w:r w:rsidRPr="00993B79">
        <w:rPr>
          <w:b/>
          <w:color w:val="008000"/>
        </w:rPr>
        <w:t>0.0201</w:t>
      </w:r>
    </w:p>
    <w:p w14:paraId="285A591A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 ЗВ, т/год (3.7), </w:t>
      </w:r>
      <w:r w:rsidRPr="00993B79">
        <w:rPr>
          <w:b/>
          <w:i/>
          <w:color w:val="008080"/>
          <w:sz w:val="22"/>
        </w:rPr>
        <w:t xml:space="preserve">M = </w:t>
      </w:r>
      <w:r w:rsidRPr="00993B79">
        <w:rPr>
          <w:i/>
          <w:color w:val="FF0000"/>
        </w:rPr>
        <w:t>A · (M1 + M2) · NK · DN · 10</w:t>
      </w:r>
      <w:r w:rsidRPr="00993B79">
        <w:rPr>
          <w:i/>
          <w:color w:val="FF0000"/>
          <w:vertAlign w:val="superscript"/>
        </w:rPr>
        <w:t>-6</w:t>
      </w:r>
      <w:r w:rsidRPr="00993B79">
        <w:rPr>
          <w:i/>
          <w:color w:val="FF0000"/>
        </w:rPr>
        <w:t xml:space="preserve"> = </w:t>
      </w:r>
      <w:r w:rsidRPr="00993B79">
        <w:rPr>
          <w:b/>
          <w:color w:val="800000"/>
        </w:rPr>
        <w:t>0.1 · (0.0633 + 0.0201) · 7 · 180 · 10</w:t>
      </w:r>
      <w:r w:rsidRPr="00993B79">
        <w:rPr>
          <w:b/>
          <w:color w:val="800000"/>
          <w:vertAlign w:val="superscript"/>
        </w:rPr>
        <w:t>-6</w:t>
      </w:r>
      <w:r w:rsidRPr="00993B79">
        <w:rPr>
          <w:b/>
          <w:color w:val="800000"/>
        </w:rPr>
        <w:t xml:space="preserve"> = </w:t>
      </w:r>
      <w:r w:rsidRPr="00993B79">
        <w:rPr>
          <w:b/>
          <w:color w:val="008000"/>
        </w:rPr>
        <w:t>0.0000105</w:t>
      </w:r>
    </w:p>
    <w:p w14:paraId="285A591B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 ЗВ, г/с (3.10), </w:t>
      </w:r>
      <w:r w:rsidRPr="00993B79">
        <w:rPr>
          <w:b/>
          <w:i/>
          <w:color w:val="008080"/>
          <w:sz w:val="22"/>
        </w:rPr>
        <w:t xml:space="preserve">G = </w:t>
      </w:r>
      <w:r w:rsidRPr="00993B79">
        <w:rPr>
          <w:i/>
          <w:color w:val="FF0000"/>
        </w:rPr>
        <w:t xml:space="preserve">MAX(M1,M2) · NK1 / 3600 = </w:t>
      </w:r>
      <w:r w:rsidRPr="00993B79">
        <w:rPr>
          <w:b/>
          <w:color w:val="800000"/>
        </w:rPr>
        <w:t xml:space="preserve">0.0633 · 2 / 3600 = </w:t>
      </w:r>
      <w:r w:rsidRPr="00993B79">
        <w:rPr>
          <w:b/>
          <w:color w:val="008000"/>
        </w:rPr>
        <w:t>0.0000352</w:t>
      </w:r>
    </w:p>
    <w:p w14:paraId="285A591C" w14:textId="77777777" w:rsidR="00602AB1" w:rsidRPr="00993B79" w:rsidRDefault="00602AB1" w:rsidP="00602AB1">
      <w:pPr>
        <w:rPr>
          <w:b/>
          <w:color w:val="008000"/>
        </w:rPr>
      </w:pPr>
    </w:p>
    <w:p w14:paraId="285A591D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ИТОГО выбросы по периоду: Переходный период (t&gt;-5 и t&lt;5)</w:t>
      </w:r>
    </w:p>
    <w:p w14:paraId="285A591E" w14:textId="77777777" w:rsidR="00602AB1" w:rsidRPr="00993B79" w:rsidRDefault="00602AB1" w:rsidP="00602AB1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19"/>
        <w:gridCol w:w="253"/>
        <w:gridCol w:w="766"/>
        <w:gridCol w:w="252"/>
        <w:gridCol w:w="1018"/>
        <w:gridCol w:w="507"/>
        <w:gridCol w:w="511"/>
        <w:gridCol w:w="507"/>
        <w:gridCol w:w="1018"/>
        <w:gridCol w:w="507"/>
        <w:gridCol w:w="1018"/>
        <w:gridCol w:w="507"/>
        <w:gridCol w:w="3814"/>
        <w:gridCol w:w="4063"/>
      </w:tblGrid>
      <w:tr w:rsidR="00602AB1" w:rsidRPr="00993B79" w14:paraId="285A5920" w14:textId="77777777" w:rsidTr="00602AB1">
        <w:tc>
          <w:tcPr>
            <w:tcW w:w="5000" w:type="pct"/>
            <w:gridSpan w:val="14"/>
          </w:tcPr>
          <w:p w14:paraId="285A591F" w14:textId="77777777" w:rsidR="00602AB1" w:rsidRPr="00993B79" w:rsidRDefault="00602AB1" w:rsidP="00602AB1">
            <w:pPr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Тип машины: Грузовые автомобили дизельные свыше 2 до 5 т (иномарки)</w:t>
            </w:r>
          </w:p>
        </w:tc>
      </w:tr>
      <w:tr w:rsidR="00602AB1" w:rsidRPr="00993B79" w14:paraId="285A592E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921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Dn</w:t>
            </w:r>
            <w:proofErr w:type="spellEnd"/>
            <w:r w:rsidRPr="00993B79">
              <w:rPr>
                <w:b/>
                <w:i/>
                <w:color w:val="800080"/>
              </w:rPr>
              <w:t>,</w:t>
            </w:r>
          </w:p>
          <w:p w14:paraId="285A5922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сут</w:t>
            </w:r>
            <w:proofErr w:type="spellEnd"/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923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Nk</w:t>
            </w:r>
            <w:proofErr w:type="spellEnd"/>
            <w:r w:rsidRPr="00993B79">
              <w:rPr>
                <w:b/>
                <w:i/>
                <w:color w:val="800080"/>
              </w:rPr>
              <w:t>,</w:t>
            </w:r>
          </w:p>
          <w:p w14:paraId="285A5924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шт</w:t>
            </w:r>
            <w:proofErr w:type="spellEnd"/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925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A</w:t>
            </w:r>
          </w:p>
          <w:p w14:paraId="285A5926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927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Nk1</w:t>
            </w:r>
          </w:p>
          <w:p w14:paraId="285A5928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шт.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929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L1,</w:t>
            </w:r>
          </w:p>
          <w:p w14:paraId="285A592A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км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92B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L2,</w:t>
            </w:r>
          </w:p>
          <w:p w14:paraId="285A592C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км</w:t>
            </w:r>
          </w:p>
        </w:tc>
        <w:tc>
          <w:tcPr>
            <w:tcW w:w="26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92D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</w:p>
        </w:tc>
      </w:tr>
      <w:tr w:rsidR="00602AB1" w:rsidRPr="00993B79" w14:paraId="285A5936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2F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180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30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27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31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0.10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32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2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33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34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0.1</w:t>
            </w:r>
          </w:p>
        </w:tc>
        <w:tc>
          <w:tcPr>
            <w:tcW w:w="26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35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</w:p>
        </w:tc>
      </w:tr>
      <w:tr w:rsidR="00602AB1" w:rsidRPr="00993B79" w14:paraId="285A5938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37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</w:p>
        </w:tc>
      </w:tr>
      <w:tr w:rsidR="00602AB1" w:rsidRPr="00993B79" w14:paraId="285A5949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939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ЗВ</w:t>
            </w:r>
          </w:p>
          <w:p w14:paraId="285A593A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93B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Tpr</w:t>
            </w:r>
            <w:proofErr w:type="spellEnd"/>
          </w:p>
          <w:p w14:paraId="285A593C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мин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93D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Mpr</w:t>
            </w:r>
            <w:proofErr w:type="spellEnd"/>
            <w:r w:rsidRPr="00993B79">
              <w:rPr>
                <w:b/>
                <w:i/>
                <w:color w:val="800080"/>
              </w:rPr>
              <w:t>,</w:t>
            </w:r>
          </w:p>
          <w:p w14:paraId="285A593E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gramStart"/>
            <w:r w:rsidRPr="00993B79">
              <w:rPr>
                <w:b/>
                <w:i/>
                <w:color w:val="800080"/>
              </w:rPr>
              <w:t>г/мин</w:t>
            </w:r>
            <w:proofErr w:type="gramEnd"/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93F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Tx</w:t>
            </w:r>
            <w:proofErr w:type="spellEnd"/>
            <w:r w:rsidRPr="00993B79">
              <w:rPr>
                <w:b/>
                <w:i/>
                <w:color w:val="800080"/>
              </w:rPr>
              <w:t>,</w:t>
            </w:r>
          </w:p>
          <w:p w14:paraId="285A5940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мин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941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Mxx</w:t>
            </w:r>
            <w:proofErr w:type="spellEnd"/>
            <w:r w:rsidRPr="00993B79">
              <w:rPr>
                <w:b/>
                <w:i/>
                <w:color w:val="800080"/>
              </w:rPr>
              <w:t>,</w:t>
            </w:r>
          </w:p>
          <w:p w14:paraId="285A5942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gramStart"/>
            <w:r w:rsidRPr="00993B79">
              <w:rPr>
                <w:b/>
                <w:i/>
                <w:color w:val="800080"/>
              </w:rPr>
              <w:t>г/мин</w:t>
            </w:r>
            <w:proofErr w:type="gramEnd"/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943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Ml</w:t>
            </w:r>
            <w:proofErr w:type="spellEnd"/>
            <w:r w:rsidRPr="00993B79">
              <w:rPr>
                <w:b/>
                <w:i/>
                <w:color w:val="800080"/>
              </w:rPr>
              <w:t>,</w:t>
            </w:r>
          </w:p>
          <w:p w14:paraId="285A5944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г/км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945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г/с</w:t>
            </w:r>
          </w:p>
          <w:p w14:paraId="285A5946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947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т/год</w:t>
            </w:r>
          </w:p>
          <w:p w14:paraId="285A5948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</w:p>
        </w:tc>
      </w:tr>
      <w:tr w:rsidR="00602AB1" w:rsidRPr="00993B79" w14:paraId="285A5952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4A" w14:textId="77777777" w:rsidR="00602AB1" w:rsidRPr="00993B79" w:rsidRDefault="00602AB1" w:rsidP="00602AB1">
            <w:pPr>
              <w:jc w:val="center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0337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4B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4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4C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0.783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4D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4E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0.36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4F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3.15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50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0.002117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51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0.00218</w:t>
            </w:r>
          </w:p>
        </w:tc>
      </w:tr>
      <w:tr w:rsidR="00602AB1" w:rsidRPr="00993B79" w14:paraId="285A595B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53" w14:textId="77777777" w:rsidR="00602AB1" w:rsidRPr="00993B79" w:rsidRDefault="00602AB1" w:rsidP="00602AB1">
            <w:pPr>
              <w:jc w:val="center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2732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54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4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55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0.27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56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57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0.18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58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0.54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59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0.00073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5A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0.000752</w:t>
            </w:r>
          </w:p>
        </w:tc>
      </w:tr>
      <w:tr w:rsidR="00602AB1" w:rsidRPr="00993B79" w14:paraId="285A5964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5C" w14:textId="77777777" w:rsidR="00602AB1" w:rsidRPr="00993B79" w:rsidRDefault="00602AB1" w:rsidP="00602AB1">
            <w:pPr>
              <w:jc w:val="center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lastRenderedPageBreak/>
              <w:t>0301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5D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4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5E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0.33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5F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60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0.2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61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2.2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62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0.000774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63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0.00084</w:t>
            </w:r>
          </w:p>
        </w:tc>
      </w:tr>
      <w:tr w:rsidR="00602AB1" w:rsidRPr="00993B79" w14:paraId="285A596D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65" w14:textId="77777777" w:rsidR="00602AB1" w:rsidRPr="00993B79" w:rsidRDefault="00602AB1" w:rsidP="00602AB1">
            <w:pPr>
              <w:jc w:val="center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0304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66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4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67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0.33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68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69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0.2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6A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2.2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6B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0.0001257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6C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0.0001365</w:t>
            </w:r>
          </w:p>
        </w:tc>
      </w:tr>
      <w:tr w:rsidR="00602AB1" w:rsidRPr="00993B79" w14:paraId="285A5976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6E" w14:textId="77777777" w:rsidR="00602AB1" w:rsidRPr="00993B79" w:rsidRDefault="00602AB1" w:rsidP="00602AB1">
            <w:pPr>
              <w:jc w:val="center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0328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6F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4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70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0.014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71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72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0.008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73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0.18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74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0.0000464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75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0.0000533</w:t>
            </w:r>
          </w:p>
        </w:tc>
      </w:tr>
      <w:tr w:rsidR="00602AB1" w:rsidRPr="00993B79" w14:paraId="285A597F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77" w14:textId="77777777" w:rsidR="00602AB1" w:rsidRPr="00993B79" w:rsidRDefault="00602AB1" w:rsidP="00602AB1">
            <w:pPr>
              <w:jc w:val="center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0330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78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4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79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0.07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7A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7B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0.065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7C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0.387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7D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0.0002136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7E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0.0002373</w:t>
            </w:r>
          </w:p>
        </w:tc>
      </w:tr>
    </w:tbl>
    <w:p w14:paraId="285A5980" w14:textId="77777777" w:rsidR="00602AB1" w:rsidRPr="00993B79" w:rsidRDefault="00602AB1" w:rsidP="00602AB1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19"/>
        <w:gridCol w:w="253"/>
        <w:gridCol w:w="766"/>
        <w:gridCol w:w="252"/>
        <w:gridCol w:w="1018"/>
        <w:gridCol w:w="507"/>
        <w:gridCol w:w="511"/>
        <w:gridCol w:w="507"/>
        <w:gridCol w:w="1018"/>
        <w:gridCol w:w="507"/>
        <w:gridCol w:w="1018"/>
        <w:gridCol w:w="507"/>
        <w:gridCol w:w="3814"/>
        <w:gridCol w:w="4063"/>
      </w:tblGrid>
      <w:tr w:rsidR="00602AB1" w:rsidRPr="00993B79" w14:paraId="285A5982" w14:textId="77777777" w:rsidTr="00602AB1">
        <w:tc>
          <w:tcPr>
            <w:tcW w:w="5000" w:type="pct"/>
            <w:gridSpan w:val="14"/>
          </w:tcPr>
          <w:p w14:paraId="285A5981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Тип машины: Легковые автомобили с впрыском топлива рабочим объемом свыше 1.8 до 3.5 л (до 92)</w:t>
            </w:r>
          </w:p>
        </w:tc>
      </w:tr>
      <w:tr w:rsidR="00602AB1" w:rsidRPr="00993B79" w14:paraId="285A5990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983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Dn</w:t>
            </w:r>
            <w:proofErr w:type="spellEnd"/>
            <w:r w:rsidRPr="00993B79">
              <w:rPr>
                <w:b/>
                <w:i/>
                <w:color w:val="800080"/>
              </w:rPr>
              <w:t>,</w:t>
            </w:r>
          </w:p>
          <w:p w14:paraId="285A5984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сут</w:t>
            </w:r>
            <w:proofErr w:type="spellEnd"/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985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Nk</w:t>
            </w:r>
            <w:proofErr w:type="spellEnd"/>
            <w:r w:rsidRPr="00993B79">
              <w:rPr>
                <w:b/>
                <w:i/>
                <w:color w:val="800080"/>
              </w:rPr>
              <w:t>,</w:t>
            </w:r>
          </w:p>
          <w:p w14:paraId="285A5986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шт</w:t>
            </w:r>
            <w:proofErr w:type="spellEnd"/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987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A</w:t>
            </w:r>
          </w:p>
          <w:p w14:paraId="285A5988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989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Nk1</w:t>
            </w:r>
          </w:p>
          <w:p w14:paraId="285A598A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шт.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98B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L1,</w:t>
            </w:r>
          </w:p>
          <w:p w14:paraId="285A598C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км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98D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L2,</w:t>
            </w:r>
          </w:p>
          <w:p w14:paraId="285A598E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км</w:t>
            </w:r>
          </w:p>
        </w:tc>
        <w:tc>
          <w:tcPr>
            <w:tcW w:w="26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98F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</w:p>
        </w:tc>
      </w:tr>
      <w:tr w:rsidR="00602AB1" w:rsidRPr="00993B79" w14:paraId="285A5998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91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180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92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7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93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0.10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94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2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95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96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0.1</w:t>
            </w:r>
          </w:p>
        </w:tc>
        <w:tc>
          <w:tcPr>
            <w:tcW w:w="26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97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</w:p>
        </w:tc>
      </w:tr>
      <w:tr w:rsidR="00602AB1" w:rsidRPr="00993B79" w14:paraId="285A599A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99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</w:p>
        </w:tc>
      </w:tr>
      <w:tr w:rsidR="00602AB1" w:rsidRPr="00993B79" w14:paraId="285A59AB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99B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ЗВ</w:t>
            </w:r>
          </w:p>
          <w:p w14:paraId="285A599C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99D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Tpr</w:t>
            </w:r>
            <w:proofErr w:type="spellEnd"/>
          </w:p>
          <w:p w14:paraId="285A599E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мин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99F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Mpr</w:t>
            </w:r>
            <w:proofErr w:type="spellEnd"/>
            <w:r w:rsidRPr="00993B79">
              <w:rPr>
                <w:b/>
                <w:i/>
                <w:color w:val="800080"/>
              </w:rPr>
              <w:t>,</w:t>
            </w:r>
          </w:p>
          <w:p w14:paraId="285A59A0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gramStart"/>
            <w:r w:rsidRPr="00993B79">
              <w:rPr>
                <w:b/>
                <w:i/>
                <w:color w:val="800080"/>
              </w:rPr>
              <w:t>г/мин</w:t>
            </w:r>
            <w:proofErr w:type="gramEnd"/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9A1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Tx</w:t>
            </w:r>
            <w:proofErr w:type="spellEnd"/>
            <w:r w:rsidRPr="00993B79">
              <w:rPr>
                <w:b/>
                <w:i/>
                <w:color w:val="800080"/>
              </w:rPr>
              <w:t>,</w:t>
            </w:r>
          </w:p>
          <w:p w14:paraId="285A59A2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мин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9A3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Mxx</w:t>
            </w:r>
            <w:proofErr w:type="spellEnd"/>
            <w:r w:rsidRPr="00993B79">
              <w:rPr>
                <w:b/>
                <w:i/>
                <w:color w:val="800080"/>
              </w:rPr>
              <w:t>,</w:t>
            </w:r>
          </w:p>
          <w:p w14:paraId="285A59A4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gramStart"/>
            <w:r w:rsidRPr="00993B79">
              <w:rPr>
                <w:b/>
                <w:i/>
                <w:color w:val="800080"/>
              </w:rPr>
              <w:t>г/мин</w:t>
            </w:r>
            <w:proofErr w:type="gramEnd"/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9A5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Ml</w:t>
            </w:r>
            <w:proofErr w:type="spellEnd"/>
            <w:r w:rsidRPr="00993B79">
              <w:rPr>
                <w:b/>
                <w:i/>
                <w:color w:val="800080"/>
              </w:rPr>
              <w:t>,</w:t>
            </w:r>
          </w:p>
          <w:p w14:paraId="285A59A6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г/км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9A7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г/с</w:t>
            </w:r>
          </w:p>
          <w:p w14:paraId="285A59A8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9A9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т/год</w:t>
            </w:r>
          </w:p>
          <w:p w14:paraId="285A59AA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</w:p>
        </w:tc>
      </w:tr>
      <w:tr w:rsidR="00602AB1" w:rsidRPr="00993B79" w14:paraId="285A59B4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AC" w14:textId="77777777" w:rsidR="00602AB1" w:rsidRPr="00993B79" w:rsidRDefault="00602AB1" w:rsidP="00602AB1">
            <w:pPr>
              <w:jc w:val="center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0337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AD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3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AE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8.19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AF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B0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4.5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B1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19.17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B2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0.01722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B3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0.004715</w:t>
            </w:r>
          </w:p>
        </w:tc>
      </w:tr>
      <w:tr w:rsidR="00602AB1" w:rsidRPr="00993B79" w14:paraId="285A59BD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B5" w14:textId="77777777" w:rsidR="00602AB1" w:rsidRPr="00993B79" w:rsidRDefault="00602AB1" w:rsidP="00602AB1">
            <w:pPr>
              <w:jc w:val="center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2704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B6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3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B7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0.9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B8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B9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0.4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BA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2.25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BB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0.001847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BC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0.000498</w:t>
            </w:r>
          </w:p>
        </w:tc>
      </w:tr>
      <w:tr w:rsidR="00602AB1" w:rsidRPr="00993B79" w14:paraId="285A59C6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BE" w14:textId="77777777" w:rsidR="00602AB1" w:rsidRPr="00993B79" w:rsidRDefault="00602AB1" w:rsidP="00602AB1">
            <w:pPr>
              <w:jc w:val="center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0301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BF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3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C0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0.07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C1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C2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0.05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C3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0.4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C4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0.0001334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C5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0.0000393</w:t>
            </w:r>
          </w:p>
        </w:tc>
      </w:tr>
      <w:tr w:rsidR="00602AB1" w:rsidRPr="00993B79" w14:paraId="285A59CF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C7" w14:textId="77777777" w:rsidR="00602AB1" w:rsidRPr="00993B79" w:rsidRDefault="00602AB1" w:rsidP="00602AB1">
            <w:pPr>
              <w:jc w:val="center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0304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C8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3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C9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0.07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CA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CB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0.05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CC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0.4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CD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0.00002167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CE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0.00000638</w:t>
            </w:r>
          </w:p>
        </w:tc>
      </w:tr>
      <w:tr w:rsidR="00602AB1" w:rsidRPr="00993B79" w14:paraId="285A59D8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D0" w14:textId="77777777" w:rsidR="00602AB1" w:rsidRPr="00993B79" w:rsidRDefault="00602AB1" w:rsidP="00602AB1">
            <w:pPr>
              <w:jc w:val="center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0330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D1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3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D2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0.014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D3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D4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0.012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D5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0.081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D6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0.0000352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D7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0.0000105</w:t>
            </w:r>
          </w:p>
        </w:tc>
      </w:tr>
    </w:tbl>
    <w:p w14:paraId="285A59D9" w14:textId="77777777" w:rsidR="00602AB1" w:rsidRPr="00993B79" w:rsidRDefault="00602AB1" w:rsidP="00602AB1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0"/>
        <w:gridCol w:w="7417"/>
        <w:gridCol w:w="3243"/>
        <w:gridCol w:w="3940"/>
      </w:tblGrid>
      <w:tr w:rsidR="00602AB1" w:rsidRPr="00993B79" w14:paraId="285A59DB" w14:textId="77777777" w:rsidTr="00602AB1">
        <w:tc>
          <w:tcPr>
            <w:tcW w:w="5000" w:type="pct"/>
            <w:gridSpan w:val="4"/>
            <w:vAlign w:val="center"/>
          </w:tcPr>
          <w:p w14:paraId="285A59DA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ВСЕГО по периоду: Переходный период (t&gt;-5 и t&lt;5)</w:t>
            </w:r>
          </w:p>
        </w:tc>
      </w:tr>
      <w:tr w:rsidR="00602AB1" w:rsidRPr="00993B79" w14:paraId="285A59E0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9DC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Код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9DD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Примесь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9DE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Выброс г/с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9DF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Выброс т/год</w:t>
            </w:r>
          </w:p>
        </w:tc>
      </w:tr>
      <w:tr w:rsidR="00602AB1" w:rsidRPr="00993B79" w14:paraId="285A59E5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E1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0337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E2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E3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0.019337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E4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0.006895</w:t>
            </w:r>
          </w:p>
        </w:tc>
      </w:tr>
      <w:tr w:rsidR="00602AB1" w:rsidRPr="00993B79" w14:paraId="285A59EA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E6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2704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E7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Бензин (нефтяной, малосернистый) /в пересчете на углерод/ (60)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E8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0.001847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E9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0.000498</w:t>
            </w:r>
          </w:p>
        </w:tc>
      </w:tr>
      <w:tr w:rsidR="00602AB1" w:rsidRPr="00993B79" w14:paraId="285A59EF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EB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2732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EC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Керосин (654*)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ED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0.00073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EE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0.000752</w:t>
            </w:r>
          </w:p>
        </w:tc>
      </w:tr>
      <w:tr w:rsidR="00602AB1" w:rsidRPr="00993B79" w14:paraId="285A59F4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F0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0301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F1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F2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0.0009074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F3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0.0008793</w:t>
            </w:r>
          </w:p>
        </w:tc>
      </w:tr>
      <w:tr w:rsidR="00602AB1" w:rsidRPr="00993B79" w14:paraId="285A59F9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F5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0328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F6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F7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0.0000464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F8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0.0000533</w:t>
            </w:r>
          </w:p>
        </w:tc>
      </w:tr>
      <w:tr w:rsidR="00602AB1" w:rsidRPr="00993B79" w14:paraId="285A59FE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FA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0330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FB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FC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0.0002488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FD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0.0002478</w:t>
            </w:r>
          </w:p>
        </w:tc>
      </w:tr>
      <w:tr w:rsidR="00602AB1" w:rsidRPr="00993B79" w14:paraId="285A5A03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9FF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0304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A00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A01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0.00014737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A02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0.00014288</w:t>
            </w:r>
          </w:p>
        </w:tc>
      </w:tr>
    </w:tbl>
    <w:p w14:paraId="285A5A04" w14:textId="77777777" w:rsidR="00602AB1" w:rsidRPr="00993B79" w:rsidRDefault="00602AB1" w:rsidP="00602AB1">
      <w:pPr>
        <w:rPr>
          <w:color w:val="000000"/>
          <w:sz w:val="22"/>
        </w:rPr>
      </w:pPr>
    </w:p>
    <w:p w14:paraId="285A5A05" w14:textId="77777777" w:rsidR="00602AB1" w:rsidRPr="00993B79" w:rsidRDefault="00602AB1" w:rsidP="00602AB1">
      <w:pPr>
        <w:rPr>
          <w:color w:val="000000"/>
          <w:sz w:val="22"/>
        </w:rPr>
      </w:pPr>
    </w:p>
    <w:p w14:paraId="285A5A06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______________________________________________________________________</w:t>
      </w:r>
    </w:p>
    <w:p w14:paraId="285A5A07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Расчетный период: Теплый период (t&gt;5)</w:t>
      </w:r>
    </w:p>
    <w:p w14:paraId="285A5A08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______________________________________________________________________</w:t>
      </w:r>
    </w:p>
    <w:p w14:paraId="285A5A09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Температура воздуха за расчетный период, град. С, </w:t>
      </w:r>
      <w:r w:rsidRPr="00993B79">
        <w:rPr>
          <w:b/>
          <w:i/>
          <w:color w:val="008080"/>
          <w:sz w:val="22"/>
        </w:rPr>
        <w:t xml:space="preserve">T = </w:t>
      </w:r>
      <w:r w:rsidRPr="00993B79">
        <w:rPr>
          <w:b/>
          <w:color w:val="008000"/>
        </w:rPr>
        <w:t>25</w:t>
      </w:r>
    </w:p>
    <w:p w14:paraId="285A5A0A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______________________________________________________________________</w:t>
      </w:r>
    </w:p>
    <w:p w14:paraId="285A5A0B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Тип машины: Грузовые автомобили дизельные свыше 2 до 5 т (иномарки)</w:t>
      </w:r>
    </w:p>
    <w:p w14:paraId="285A5A0C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______________________________________________________________________</w:t>
      </w:r>
    </w:p>
    <w:p w14:paraId="285A5A0D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Тип топлива: Дизельное топливо</w:t>
      </w:r>
    </w:p>
    <w:p w14:paraId="285A5A0E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lastRenderedPageBreak/>
        <w:t xml:space="preserve">Количество рабочих дней в году, </w:t>
      </w:r>
      <w:proofErr w:type="spellStart"/>
      <w:r w:rsidRPr="00993B79">
        <w:rPr>
          <w:color w:val="000000"/>
          <w:sz w:val="22"/>
        </w:rPr>
        <w:t>дн</w:t>
      </w:r>
      <w:proofErr w:type="spellEnd"/>
      <w:r w:rsidRPr="00993B79">
        <w:rPr>
          <w:color w:val="000000"/>
          <w:sz w:val="22"/>
        </w:rPr>
        <w:t xml:space="preserve">., </w:t>
      </w:r>
      <w:r w:rsidRPr="00993B79">
        <w:rPr>
          <w:b/>
          <w:i/>
          <w:color w:val="008080"/>
          <w:sz w:val="22"/>
        </w:rPr>
        <w:t xml:space="preserve">DN = </w:t>
      </w:r>
      <w:r w:rsidRPr="00993B79">
        <w:rPr>
          <w:b/>
          <w:color w:val="008000"/>
        </w:rPr>
        <w:t>90</w:t>
      </w:r>
    </w:p>
    <w:p w14:paraId="285A5A0F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Наибольшее количество автомобилей, выезжающих со стоянки </w:t>
      </w:r>
      <w:proofErr w:type="gramStart"/>
      <w:r w:rsidRPr="00993B79">
        <w:rPr>
          <w:color w:val="000000"/>
          <w:sz w:val="22"/>
        </w:rPr>
        <w:t>в течении</w:t>
      </w:r>
      <w:proofErr w:type="gramEnd"/>
      <w:r w:rsidRPr="00993B79">
        <w:rPr>
          <w:color w:val="000000"/>
          <w:sz w:val="22"/>
        </w:rPr>
        <w:t xml:space="preserve"> часа, </w:t>
      </w:r>
      <w:r w:rsidRPr="00993B79">
        <w:rPr>
          <w:b/>
          <w:i/>
          <w:color w:val="008080"/>
          <w:sz w:val="22"/>
        </w:rPr>
        <w:t xml:space="preserve">NK1 = </w:t>
      </w:r>
      <w:r w:rsidRPr="00993B79">
        <w:rPr>
          <w:b/>
          <w:color w:val="008000"/>
        </w:rPr>
        <w:t>2</w:t>
      </w:r>
    </w:p>
    <w:p w14:paraId="285A5A10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Общ. количество автомобилей данной группы за расчетный период, шт., </w:t>
      </w:r>
      <w:r w:rsidRPr="00993B79">
        <w:rPr>
          <w:b/>
          <w:i/>
          <w:color w:val="008080"/>
          <w:sz w:val="22"/>
        </w:rPr>
        <w:t xml:space="preserve">NK = </w:t>
      </w:r>
      <w:r w:rsidRPr="00993B79">
        <w:rPr>
          <w:b/>
          <w:color w:val="008000"/>
        </w:rPr>
        <w:t>27</w:t>
      </w:r>
    </w:p>
    <w:p w14:paraId="285A5A11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Коэффициент выпуска (выезда), </w:t>
      </w:r>
      <w:r w:rsidRPr="00993B79">
        <w:rPr>
          <w:b/>
          <w:i/>
          <w:color w:val="008080"/>
          <w:sz w:val="22"/>
        </w:rPr>
        <w:t xml:space="preserve">A = </w:t>
      </w:r>
      <w:r w:rsidRPr="00993B79">
        <w:rPr>
          <w:b/>
          <w:color w:val="008000"/>
        </w:rPr>
        <w:t>0.1</w:t>
      </w:r>
    </w:p>
    <w:p w14:paraId="285A5A12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Экологический контроль не проводится</w:t>
      </w:r>
    </w:p>
    <w:p w14:paraId="285A5A13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Время прогрева двигателя, мин (табл. 3.20), </w:t>
      </w:r>
      <w:r w:rsidRPr="00993B79">
        <w:rPr>
          <w:b/>
          <w:i/>
          <w:color w:val="008080"/>
          <w:sz w:val="22"/>
        </w:rPr>
        <w:t xml:space="preserve">TPR = </w:t>
      </w:r>
      <w:r w:rsidRPr="00993B79">
        <w:rPr>
          <w:b/>
          <w:color w:val="008000"/>
        </w:rPr>
        <w:t>4</w:t>
      </w:r>
    </w:p>
    <w:p w14:paraId="285A5A14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Время работы двигателя на холостом ходу, мин, </w:t>
      </w:r>
      <w:r w:rsidRPr="00993B79">
        <w:rPr>
          <w:b/>
          <w:i/>
          <w:color w:val="008080"/>
          <w:sz w:val="22"/>
        </w:rPr>
        <w:t xml:space="preserve">TX = </w:t>
      </w:r>
      <w:r w:rsidRPr="00993B79">
        <w:rPr>
          <w:b/>
          <w:color w:val="008000"/>
        </w:rPr>
        <w:t>1</w:t>
      </w:r>
    </w:p>
    <w:p w14:paraId="285A5A15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Пробег автомобиля от ближайшего к выезду места стоянки до выезда со стоянки, км, </w:t>
      </w:r>
      <w:r w:rsidRPr="00993B79">
        <w:rPr>
          <w:b/>
          <w:i/>
          <w:color w:val="008080"/>
          <w:sz w:val="22"/>
        </w:rPr>
        <w:t xml:space="preserve">LB1 = </w:t>
      </w:r>
      <w:r w:rsidRPr="00993B79">
        <w:rPr>
          <w:b/>
          <w:color w:val="008000"/>
        </w:rPr>
        <w:t>0.1</w:t>
      </w:r>
    </w:p>
    <w:p w14:paraId="285A5A16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Пробег автомобиля от наиболее удаленного к выезду места стоянки </w:t>
      </w:r>
      <w:proofErr w:type="gramStart"/>
      <w:r w:rsidRPr="00993B79">
        <w:rPr>
          <w:color w:val="000000"/>
          <w:sz w:val="22"/>
        </w:rPr>
        <w:t>до  выезда</w:t>
      </w:r>
      <w:proofErr w:type="gramEnd"/>
      <w:r w:rsidRPr="00993B79">
        <w:rPr>
          <w:color w:val="000000"/>
          <w:sz w:val="22"/>
        </w:rPr>
        <w:t xml:space="preserve"> со стоянки, км, </w:t>
      </w:r>
      <w:r w:rsidRPr="00993B79">
        <w:rPr>
          <w:b/>
          <w:i/>
          <w:color w:val="008080"/>
          <w:sz w:val="22"/>
        </w:rPr>
        <w:t xml:space="preserve">LD1 = </w:t>
      </w:r>
      <w:r w:rsidRPr="00993B79">
        <w:rPr>
          <w:b/>
          <w:color w:val="008000"/>
        </w:rPr>
        <w:t>0.1</w:t>
      </w:r>
    </w:p>
    <w:p w14:paraId="285A5A17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Пробег автомобиля от ближайшего к въезду места стоянки до въезда на стоянку, км, </w:t>
      </w:r>
      <w:r w:rsidRPr="00993B79">
        <w:rPr>
          <w:b/>
          <w:i/>
          <w:color w:val="008080"/>
          <w:sz w:val="22"/>
        </w:rPr>
        <w:t xml:space="preserve">LB2 = </w:t>
      </w:r>
      <w:r w:rsidRPr="00993B79">
        <w:rPr>
          <w:b/>
          <w:color w:val="008000"/>
        </w:rPr>
        <w:t>0.1</w:t>
      </w:r>
    </w:p>
    <w:p w14:paraId="285A5A18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Пробег автомобиля от наиболее удаленного от въезда места стоянки до въезда на стоянку, км, </w:t>
      </w:r>
      <w:r w:rsidRPr="00993B79">
        <w:rPr>
          <w:b/>
          <w:i/>
          <w:color w:val="008080"/>
          <w:sz w:val="22"/>
        </w:rPr>
        <w:t xml:space="preserve">LD2 = </w:t>
      </w:r>
      <w:r w:rsidRPr="00993B79">
        <w:rPr>
          <w:b/>
          <w:color w:val="008000"/>
        </w:rPr>
        <w:t>0.1</w:t>
      </w:r>
    </w:p>
    <w:p w14:paraId="285A5A19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Суммарный пробег по территории или помещению стоянки (выезд), км (3.5), </w:t>
      </w:r>
      <w:r w:rsidRPr="00993B79">
        <w:rPr>
          <w:b/>
          <w:i/>
          <w:color w:val="008080"/>
          <w:sz w:val="22"/>
        </w:rPr>
        <w:t xml:space="preserve">L1 = </w:t>
      </w:r>
      <w:r w:rsidRPr="00993B79">
        <w:rPr>
          <w:i/>
          <w:color w:val="FF0000"/>
        </w:rPr>
        <w:t xml:space="preserve">(LB1 + LD1) / 2 = </w:t>
      </w:r>
      <w:r w:rsidRPr="00993B79">
        <w:rPr>
          <w:b/>
          <w:color w:val="800000"/>
        </w:rPr>
        <w:t xml:space="preserve">(0.1 + 0.1) / 2 = </w:t>
      </w:r>
      <w:r w:rsidRPr="00993B79">
        <w:rPr>
          <w:b/>
          <w:color w:val="008000"/>
        </w:rPr>
        <w:t>0.1</w:t>
      </w:r>
    </w:p>
    <w:p w14:paraId="285A5A1A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Суммарный пробег по территории или помещению стоянки (въезд), км (3.6), </w:t>
      </w:r>
      <w:r w:rsidRPr="00993B79">
        <w:rPr>
          <w:b/>
          <w:i/>
          <w:color w:val="008080"/>
          <w:sz w:val="22"/>
        </w:rPr>
        <w:t xml:space="preserve">L2 = </w:t>
      </w:r>
      <w:r w:rsidRPr="00993B79">
        <w:rPr>
          <w:i/>
          <w:color w:val="FF0000"/>
        </w:rPr>
        <w:t xml:space="preserve">(LB2 + LD2) / 2 = </w:t>
      </w:r>
      <w:r w:rsidRPr="00993B79">
        <w:rPr>
          <w:b/>
          <w:color w:val="800000"/>
        </w:rPr>
        <w:t xml:space="preserve">(0.1 + 0.1) / 2 = </w:t>
      </w:r>
      <w:r w:rsidRPr="00993B79">
        <w:rPr>
          <w:b/>
          <w:color w:val="008000"/>
        </w:rPr>
        <w:t>0.1</w:t>
      </w:r>
    </w:p>
    <w:p w14:paraId="285A5A1B" w14:textId="77777777" w:rsidR="00602AB1" w:rsidRPr="00993B79" w:rsidRDefault="00602AB1" w:rsidP="00602AB1">
      <w:pPr>
        <w:rPr>
          <w:b/>
          <w:color w:val="008000"/>
        </w:rPr>
      </w:pPr>
    </w:p>
    <w:p w14:paraId="285A5A1C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>Примесь: 0337 Углерод оксид (Окись углерода, Угарный газ) (584)</w:t>
      </w:r>
    </w:p>
    <w:p w14:paraId="285A5A1D" w14:textId="77777777" w:rsidR="00602AB1" w:rsidRPr="00993B79" w:rsidRDefault="00602AB1" w:rsidP="00602AB1">
      <w:pPr>
        <w:rPr>
          <w:b/>
          <w:i/>
          <w:color w:val="FF00FF"/>
        </w:rPr>
      </w:pPr>
    </w:p>
    <w:p w14:paraId="285A5A1E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Удельный выброс ЗВ при прогреве двигателя, г/мин, (табл.3.10), </w:t>
      </w:r>
      <w:r w:rsidRPr="00993B79">
        <w:rPr>
          <w:b/>
          <w:i/>
          <w:color w:val="008080"/>
          <w:sz w:val="22"/>
        </w:rPr>
        <w:t xml:space="preserve">MPR = </w:t>
      </w:r>
      <w:r w:rsidRPr="00993B79">
        <w:rPr>
          <w:b/>
          <w:color w:val="008000"/>
        </w:rPr>
        <w:t>0.58</w:t>
      </w:r>
    </w:p>
    <w:p w14:paraId="285A5A1F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Пробеговые</w:t>
      </w:r>
      <w:proofErr w:type="spellEnd"/>
      <w:r w:rsidRPr="00993B79">
        <w:rPr>
          <w:color w:val="000000"/>
          <w:sz w:val="22"/>
        </w:rPr>
        <w:t xml:space="preserve"> выбросы ЗВ, г/км, (табл.3.11), </w:t>
      </w:r>
      <w:r w:rsidRPr="00993B79">
        <w:rPr>
          <w:b/>
          <w:i/>
          <w:color w:val="008080"/>
          <w:sz w:val="22"/>
        </w:rPr>
        <w:t xml:space="preserve">ML = </w:t>
      </w:r>
      <w:r w:rsidRPr="00993B79">
        <w:rPr>
          <w:b/>
          <w:color w:val="008000"/>
        </w:rPr>
        <w:t>2.9</w:t>
      </w:r>
    </w:p>
    <w:p w14:paraId="285A5A20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Удельные выбросы ЗВ при работе на холостом ходу, г/мин,</w:t>
      </w:r>
    </w:p>
    <w:p w14:paraId="285A5A21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(табл.3.12), </w:t>
      </w:r>
      <w:r w:rsidRPr="00993B79">
        <w:rPr>
          <w:b/>
          <w:i/>
          <w:color w:val="008080"/>
          <w:sz w:val="22"/>
        </w:rPr>
        <w:t xml:space="preserve">MXX = </w:t>
      </w:r>
      <w:r w:rsidRPr="00993B79">
        <w:rPr>
          <w:b/>
          <w:color w:val="008000"/>
        </w:rPr>
        <w:t>0.36</w:t>
      </w:r>
    </w:p>
    <w:p w14:paraId="285A5A22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выезде 1-го автомобиля, грамм, </w:t>
      </w:r>
      <w:r w:rsidRPr="00993B79">
        <w:rPr>
          <w:b/>
          <w:i/>
          <w:color w:val="008080"/>
          <w:sz w:val="22"/>
        </w:rPr>
        <w:t xml:space="preserve">M1 = </w:t>
      </w:r>
      <w:r w:rsidRPr="00993B79">
        <w:rPr>
          <w:i/>
          <w:color w:val="FF0000"/>
        </w:rPr>
        <w:t xml:space="preserve">MPR · TPR + ML · L1 + MXX · TX = </w:t>
      </w:r>
      <w:r w:rsidRPr="00993B79">
        <w:rPr>
          <w:b/>
          <w:color w:val="800000"/>
        </w:rPr>
        <w:t xml:space="preserve">0.58 · 4 + 2.9 · 0.1 + 0.36 · 1 = </w:t>
      </w:r>
      <w:r w:rsidRPr="00993B79">
        <w:rPr>
          <w:b/>
          <w:color w:val="008000"/>
        </w:rPr>
        <w:t>2.97</w:t>
      </w:r>
    </w:p>
    <w:p w14:paraId="285A5A23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въезде 1-го автомобиля, грамм, </w:t>
      </w:r>
      <w:r w:rsidRPr="00993B79">
        <w:rPr>
          <w:b/>
          <w:i/>
          <w:color w:val="008080"/>
          <w:sz w:val="22"/>
        </w:rPr>
        <w:t xml:space="preserve">M2 = </w:t>
      </w:r>
      <w:r w:rsidRPr="00993B79">
        <w:rPr>
          <w:i/>
          <w:color w:val="FF0000"/>
        </w:rPr>
        <w:t xml:space="preserve">ML · L2 + MXX · TX = </w:t>
      </w:r>
      <w:r w:rsidRPr="00993B79">
        <w:rPr>
          <w:b/>
          <w:color w:val="800000"/>
        </w:rPr>
        <w:t xml:space="preserve">2.9 · 0.1 + 0.36 · 1 = </w:t>
      </w:r>
      <w:r w:rsidRPr="00993B79">
        <w:rPr>
          <w:b/>
          <w:color w:val="008000"/>
        </w:rPr>
        <w:t>0.65</w:t>
      </w:r>
    </w:p>
    <w:p w14:paraId="285A5A24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 ЗВ, т/год (3.7), </w:t>
      </w:r>
      <w:r w:rsidRPr="00993B79">
        <w:rPr>
          <w:b/>
          <w:i/>
          <w:color w:val="008080"/>
          <w:sz w:val="22"/>
        </w:rPr>
        <w:t xml:space="preserve">M = </w:t>
      </w:r>
      <w:r w:rsidRPr="00993B79">
        <w:rPr>
          <w:i/>
          <w:color w:val="FF0000"/>
        </w:rPr>
        <w:t>A · (M1 + M2) · NK · DN · 10</w:t>
      </w:r>
      <w:r w:rsidRPr="00993B79">
        <w:rPr>
          <w:i/>
          <w:color w:val="FF0000"/>
          <w:vertAlign w:val="superscript"/>
        </w:rPr>
        <w:t>-6</w:t>
      </w:r>
      <w:r w:rsidRPr="00993B79">
        <w:rPr>
          <w:i/>
          <w:color w:val="FF0000"/>
        </w:rPr>
        <w:t xml:space="preserve"> = </w:t>
      </w:r>
      <w:r w:rsidRPr="00993B79">
        <w:rPr>
          <w:b/>
          <w:color w:val="800000"/>
        </w:rPr>
        <w:t>0.1 · (2.97 + 0.65) · 27 · 90 · 10</w:t>
      </w:r>
      <w:r w:rsidRPr="00993B79">
        <w:rPr>
          <w:b/>
          <w:color w:val="800000"/>
          <w:vertAlign w:val="superscript"/>
        </w:rPr>
        <w:t>-6</w:t>
      </w:r>
      <w:r w:rsidRPr="00993B79">
        <w:rPr>
          <w:b/>
          <w:color w:val="800000"/>
        </w:rPr>
        <w:t xml:space="preserve"> = </w:t>
      </w:r>
      <w:r w:rsidRPr="00993B79">
        <w:rPr>
          <w:b/>
          <w:color w:val="008000"/>
        </w:rPr>
        <w:t>0.00088</w:t>
      </w:r>
    </w:p>
    <w:p w14:paraId="285A5A25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 ЗВ, г/с (3.10), </w:t>
      </w:r>
      <w:r w:rsidRPr="00993B79">
        <w:rPr>
          <w:b/>
          <w:i/>
          <w:color w:val="008080"/>
          <w:sz w:val="22"/>
        </w:rPr>
        <w:t xml:space="preserve">G = </w:t>
      </w:r>
      <w:r w:rsidRPr="00993B79">
        <w:rPr>
          <w:i/>
          <w:color w:val="FF0000"/>
        </w:rPr>
        <w:t xml:space="preserve">MAX(M1,M2) · NK1 / 3600 = </w:t>
      </w:r>
      <w:r w:rsidRPr="00993B79">
        <w:rPr>
          <w:b/>
          <w:color w:val="800000"/>
        </w:rPr>
        <w:t xml:space="preserve">2.97 · 2 / 3600 = </w:t>
      </w:r>
      <w:r w:rsidRPr="00993B79">
        <w:rPr>
          <w:b/>
          <w:color w:val="008000"/>
        </w:rPr>
        <w:t>0.00165</w:t>
      </w:r>
    </w:p>
    <w:p w14:paraId="285A5A26" w14:textId="77777777" w:rsidR="00602AB1" w:rsidRPr="00993B79" w:rsidRDefault="00602AB1" w:rsidP="00602AB1">
      <w:pPr>
        <w:rPr>
          <w:b/>
          <w:color w:val="008000"/>
        </w:rPr>
      </w:pPr>
    </w:p>
    <w:p w14:paraId="285A5A27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>Примесь: 2732 Керосин (654*)</w:t>
      </w:r>
    </w:p>
    <w:p w14:paraId="285A5A28" w14:textId="77777777" w:rsidR="00602AB1" w:rsidRPr="00993B79" w:rsidRDefault="00602AB1" w:rsidP="00602AB1">
      <w:pPr>
        <w:rPr>
          <w:b/>
          <w:i/>
          <w:color w:val="FF00FF"/>
        </w:rPr>
      </w:pPr>
    </w:p>
    <w:p w14:paraId="285A5A29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Удельный выброс ЗВ при прогреве двигателя, г/мин, (табл.3.10), </w:t>
      </w:r>
      <w:r w:rsidRPr="00993B79">
        <w:rPr>
          <w:b/>
          <w:i/>
          <w:color w:val="008080"/>
          <w:sz w:val="22"/>
        </w:rPr>
        <w:t xml:space="preserve">MPR = </w:t>
      </w:r>
      <w:r w:rsidRPr="00993B79">
        <w:rPr>
          <w:b/>
          <w:color w:val="008000"/>
        </w:rPr>
        <w:t>0.25</w:t>
      </w:r>
    </w:p>
    <w:p w14:paraId="285A5A2A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Пробеговые</w:t>
      </w:r>
      <w:proofErr w:type="spellEnd"/>
      <w:r w:rsidRPr="00993B79">
        <w:rPr>
          <w:color w:val="000000"/>
          <w:sz w:val="22"/>
        </w:rPr>
        <w:t xml:space="preserve"> выбросы ЗВ, г/км, (табл.3.11), </w:t>
      </w:r>
      <w:r w:rsidRPr="00993B79">
        <w:rPr>
          <w:b/>
          <w:i/>
          <w:color w:val="008080"/>
          <w:sz w:val="22"/>
        </w:rPr>
        <w:t xml:space="preserve">ML = </w:t>
      </w:r>
      <w:r w:rsidRPr="00993B79">
        <w:rPr>
          <w:b/>
          <w:color w:val="008000"/>
        </w:rPr>
        <w:t>0.5</w:t>
      </w:r>
    </w:p>
    <w:p w14:paraId="285A5A2B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Удельные выбросы ЗВ при работе на холостом ходу, г/мин,</w:t>
      </w:r>
    </w:p>
    <w:p w14:paraId="285A5A2C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(табл.3.12), </w:t>
      </w:r>
      <w:r w:rsidRPr="00993B79">
        <w:rPr>
          <w:b/>
          <w:i/>
          <w:color w:val="008080"/>
          <w:sz w:val="22"/>
        </w:rPr>
        <w:t xml:space="preserve">MXX = </w:t>
      </w:r>
      <w:r w:rsidRPr="00993B79">
        <w:rPr>
          <w:b/>
          <w:color w:val="008000"/>
        </w:rPr>
        <w:t>0.18</w:t>
      </w:r>
    </w:p>
    <w:p w14:paraId="285A5A2D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выезде 1-го автомобиля, грамм, </w:t>
      </w:r>
      <w:r w:rsidRPr="00993B79">
        <w:rPr>
          <w:b/>
          <w:i/>
          <w:color w:val="008080"/>
          <w:sz w:val="22"/>
        </w:rPr>
        <w:t xml:space="preserve">M1 = </w:t>
      </w:r>
      <w:r w:rsidRPr="00993B79">
        <w:rPr>
          <w:i/>
          <w:color w:val="FF0000"/>
        </w:rPr>
        <w:t xml:space="preserve">MPR · TPR + ML · L1 + MXX · TX = </w:t>
      </w:r>
      <w:r w:rsidRPr="00993B79">
        <w:rPr>
          <w:b/>
          <w:color w:val="800000"/>
        </w:rPr>
        <w:t xml:space="preserve">0.25 · 4 + 0.5 · 0.1 + 0.18 · 1 = </w:t>
      </w:r>
      <w:r w:rsidRPr="00993B79">
        <w:rPr>
          <w:b/>
          <w:color w:val="008000"/>
        </w:rPr>
        <w:t>1.23</w:t>
      </w:r>
    </w:p>
    <w:p w14:paraId="285A5A2E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въезде 1-го автомобиля, грамм, </w:t>
      </w:r>
      <w:r w:rsidRPr="00993B79">
        <w:rPr>
          <w:b/>
          <w:i/>
          <w:color w:val="008080"/>
          <w:sz w:val="22"/>
        </w:rPr>
        <w:t xml:space="preserve">M2 = </w:t>
      </w:r>
      <w:r w:rsidRPr="00993B79">
        <w:rPr>
          <w:i/>
          <w:color w:val="FF0000"/>
        </w:rPr>
        <w:t xml:space="preserve">ML · L2 + MXX · TX = </w:t>
      </w:r>
      <w:r w:rsidRPr="00993B79">
        <w:rPr>
          <w:b/>
          <w:color w:val="800000"/>
        </w:rPr>
        <w:t xml:space="preserve">0.5 · 0.1 + 0.18 · 1 = </w:t>
      </w:r>
      <w:r w:rsidRPr="00993B79">
        <w:rPr>
          <w:b/>
          <w:color w:val="008000"/>
        </w:rPr>
        <w:t>0.23</w:t>
      </w:r>
    </w:p>
    <w:p w14:paraId="285A5A2F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 ЗВ, т/год (3.7), </w:t>
      </w:r>
      <w:r w:rsidRPr="00993B79">
        <w:rPr>
          <w:b/>
          <w:i/>
          <w:color w:val="008080"/>
          <w:sz w:val="22"/>
        </w:rPr>
        <w:t xml:space="preserve">M = </w:t>
      </w:r>
      <w:r w:rsidRPr="00993B79">
        <w:rPr>
          <w:i/>
          <w:color w:val="FF0000"/>
        </w:rPr>
        <w:t>A · (M1 + M2) · NK · DN · 10</w:t>
      </w:r>
      <w:r w:rsidRPr="00993B79">
        <w:rPr>
          <w:i/>
          <w:color w:val="FF0000"/>
          <w:vertAlign w:val="superscript"/>
        </w:rPr>
        <w:t>-6</w:t>
      </w:r>
      <w:r w:rsidRPr="00993B79">
        <w:rPr>
          <w:i/>
          <w:color w:val="FF0000"/>
        </w:rPr>
        <w:t xml:space="preserve"> = </w:t>
      </w:r>
      <w:r w:rsidRPr="00993B79">
        <w:rPr>
          <w:b/>
          <w:color w:val="800000"/>
        </w:rPr>
        <w:t>0.1 · (1.23 + 0.23) · 27 · 90 · 10</w:t>
      </w:r>
      <w:r w:rsidRPr="00993B79">
        <w:rPr>
          <w:b/>
          <w:color w:val="800000"/>
          <w:vertAlign w:val="superscript"/>
        </w:rPr>
        <w:t>-6</w:t>
      </w:r>
      <w:r w:rsidRPr="00993B79">
        <w:rPr>
          <w:b/>
          <w:color w:val="800000"/>
        </w:rPr>
        <w:t xml:space="preserve"> = </w:t>
      </w:r>
      <w:r w:rsidRPr="00993B79">
        <w:rPr>
          <w:b/>
          <w:color w:val="008000"/>
        </w:rPr>
        <w:t>0.000355</w:t>
      </w:r>
    </w:p>
    <w:p w14:paraId="285A5A30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 ЗВ, г/с (3.10), </w:t>
      </w:r>
      <w:r w:rsidRPr="00993B79">
        <w:rPr>
          <w:b/>
          <w:i/>
          <w:color w:val="008080"/>
          <w:sz w:val="22"/>
        </w:rPr>
        <w:t xml:space="preserve">G = </w:t>
      </w:r>
      <w:r w:rsidRPr="00993B79">
        <w:rPr>
          <w:i/>
          <w:color w:val="FF0000"/>
        </w:rPr>
        <w:t xml:space="preserve">MAX(M1,M2) · NK1 / 3600 = </w:t>
      </w:r>
      <w:r w:rsidRPr="00993B79">
        <w:rPr>
          <w:b/>
          <w:color w:val="800000"/>
        </w:rPr>
        <w:t xml:space="preserve">1.23 · 2 / 3600 = </w:t>
      </w:r>
      <w:r w:rsidRPr="00993B79">
        <w:rPr>
          <w:b/>
          <w:color w:val="008000"/>
        </w:rPr>
        <w:t>0.000683</w:t>
      </w:r>
    </w:p>
    <w:p w14:paraId="285A5A31" w14:textId="77777777" w:rsidR="00602AB1" w:rsidRPr="00993B79" w:rsidRDefault="00602AB1" w:rsidP="00602AB1">
      <w:pPr>
        <w:rPr>
          <w:b/>
          <w:color w:val="008000"/>
        </w:rPr>
      </w:pPr>
    </w:p>
    <w:p w14:paraId="285A5A32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lastRenderedPageBreak/>
        <w:t>РАСЧЕТ выбросов оксидов азота:</w:t>
      </w:r>
    </w:p>
    <w:p w14:paraId="285A5A33" w14:textId="77777777" w:rsidR="00602AB1" w:rsidRPr="00993B79" w:rsidRDefault="00602AB1" w:rsidP="00602AB1">
      <w:pPr>
        <w:rPr>
          <w:color w:val="000000"/>
          <w:sz w:val="22"/>
        </w:rPr>
      </w:pPr>
    </w:p>
    <w:p w14:paraId="285A5A34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Удельный выброс ЗВ при прогреве двигателя, г/мин, (табл.3.10), </w:t>
      </w:r>
      <w:r w:rsidRPr="00993B79">
        <w:rPr>
          <w:b/>
          <w:i/>
          <w:color w:val="008080"/>
          <w:sz w:val="22"/>
        </w:rPr>
        <w:t xml:space="preserve">MPR = </w:t>
      </w:r>
      <w:r w:rsidRPr="00993B79">
        <w:rPr>
          <w:b/>
          <w:color w:val="008000"/>
        </w:rPr>
        <w:t>0.22</w:t>
      </w:r>
    </w:p>
    <w:p w14:paraId="285A5A35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Пробеговые</w:t>
      </w:r>
      <w:proofErr w:type="spellEnd"/>
      <w:r w:rsidRPr="00993B79">
        <w:rPr>
          <w:color w:val="000000"/>
          <w:sz w:val="22"/>
        </w:rPr>
        <w:t xml:space="preserve"> выбросы ЗВ, г/км, (табл.3.11), </w:t>
      </w:r>
      <w:r w:rsidRPr="00993B79">
        <w:rPr>
          <w:b/>
          <w:i/>
          <w:color w:val="008080"/>
          <w:sz w:val="22"/>
        </w:rPr>
        <w:t xml:space="preserve">ML = </w:t>
      </w:r>
      <w:r w:rsidRPr="00993B79">
        <w:rPr>
          <w:b/>
          <w:color w:val="008000"/>
        </w:rPr>
        <w:t>2.2</w:t>
      </w:r>
    </w:p>
    <w:p w14:paraId="285A5A36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Удельные выбросы ЗВ при работе на холостом ходу, г/мин,</w:t>
      </w:r>
    </w:p>
    <w:p w14:paraId="285A5A37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(табл.3.12), </w:t>
      </w:r>
      <w:r w:rsidRPr="00993B79">
        <w:rPr>
          <w:b/>
          <w:i/>
          <w:color w:val="008080"/>
          <w:sz w:val="22"/>
        </w:rPr>
        <w:t xml:space="preserve">MXX = </w:t>
      </w:r>
      <w:r w:rsidRPr="00993B79">
        <w:rPr>
          <w:b/>
          <w:color w:val="008000"/>
        </w:rPr>
        <w:t>0.2</w:t>
      </w:r>
    </w:p>
    <w:p w14:paraId="285A5A38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выезде 1-го автомобиля, грамм, </w:t>
      </w:r>
      <w:r w:rsidRPr="00993B79">
        <w:rPr>
          <w:b/>
          <w:i/>
          <w:color w:val="008080"/>
          <w:sz w:val="22"/>
        </w:rPr>
        <w:t xml:space="preserve">M1 = </w:t>
      </w:r>
      <w:r w:rsidRPr="00993B79">
        <w:rPr>
          <w:i/>
          <w:color w:val="FF0000"/>
        </w:rPr>
        <w:t xml:space="preserve">MPR · TPR + ML · L1 + MXX · TX = </w:t>
      </w:r>
      <w:r w:rsidRPr="00993B79">
        <w:rPr>
          <w:b/>
          <w:color w:val="800000"/>
        </w:rPr>
        <w:t xml:space="preserve">0.22 · 4 + 2.2 · 0.1 + 0.2 · 1 = </w:t>
      </w:r>
      <w:r w:rsidRPr="00993B79">
        <w:rPr>
          <w:b/>
          <w:color w:val="008000"/>
        </w:rPr>
        <w:t>1.3</w:t>
      </w:r>
    </w:p>
    <w:p w14:paraId="285A5A39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въезде 1-го автомобиля, грамм, </w:t>
      </w:r>
      <w:r w:rsidRPr="00993B79">
        <w:rPr>
          <w:b/>
          <w:i/>
          <w:color w:val="008080"/>
          <w:sz w:val="22"/>
        </w:rPr>
        <w:t xml:space="preserve">M2 = </w:t>
      </w:r>
      <w:r w:rsidRPr="00993B79">
        <w:rPr>
          <w:i/>
          <w:color w:val="FF0000"/>
        </w:rPr>
        <w:t xml:space="preserve">ML · L2 + MXX · TX = </w:t>
      </w:r>
      <w:r w:rsidRPr="00993B79">
        <w:rPr>
          <w:b/>
          <w:color w:val="800000"/>
        </w:rPr>
        <w:t xml:space="preserve">2.2 · 0.1 + 0.2 · 1 = </w:t>
      </w:r>
      <w:r w:rsidRPr="00993B79">
        <w:rPr>
          <w:b/>
          <w:color w:val="008000"/>
        </w:rPr>
        <w:t>0.42</w:t>
      </w:r>
    </w:p>
    <w:p w14:paraId="285A5A3A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 ЗВ, т/год (3.7), </w:t>
      </w:r>
      <w:r w:rsidRPr="00993B79">
        <w:rPr>
          <w:b/>
          <w:i/>
          <w:color w:val="008080"/>
          <w:sz w:val="22"/>
        </w:rPr>
        <w:t xml:space="preserve">M = </w:t>
      </w:r>
      <w:r w:rsidRPr="00993B79">
        <w:rPr>
          <w:i/>
          <w:color w:val="FF0000"/>
        </w:rPr>
        <w:t>A · (M1 + M2) · NK · DN · 10</w:t>
      </w:r>
      <w:r w:rsidRPr="00993B79">
        <w:rPr>
          <w:i/>
          <w:color w:val="FF0000"/>
          <w:vertAlign w:val="superscript"/>
        </w:rPr>
        <w:t>-6</w:t>
      </w:r>
      <w:r w:rsidRPr="00993B79">
        <w:rPr>
          <w:i/>
          <w:color w:val="FF0000"/>
        </w:rPr>
        <w:t xml:space="preserve"> = </w:t>
      </w:r>
      <w:r w:rsidRPr="00993B79">
        <w:rPr>
          <w:b/>
          <w:color w:val="800000"/>
        </w:rPr>
        <w:t>0.1 · (1.3 + 0.42) · 27 · 90 · 10</w:t>
      </w:r>
      <w:r w:rsidRPr="00993B79">
        <w:rPr>
          <w:b/>
          <w:color w:val="800000"/>
          <w:vertAlign w:val="superscript"/>
        </w:rPr>
        <w:t>-6</w:t>
      </w:r>
      <w:r w:rsidRPr="00993B79">
        <w:rPr>
          <w:b/>
          <w:color w:val="800000"/>
        </w:rPr>
        <w:t xml:space="preserve"> = </w:t>
      </w:r>
      <w:r w:rsidRPr="00993B79">
        <w:rPr>
          <w:b/>
          <w:color w:val="008000"/>
        </w:rPr>
        <w:t>0.000418</w:t>
      </w:r>
    </w:p>
    <w:p w14:paraId="285A5A3B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 ЗВ, г/с (3.10), </w:t>
      </w:r>
      <w:r w:rsidRPr="00993B79">
        <w:rPr>
          <w:b/>
          <w:i/>
          <w:color w:val="008080"/>
          <w:sz w:val="22"/>
        </w:rPr>
        <w:t xml:space="preserve">G = </w:t>
      </w:r>
      <w:r w:rsidRPr="00993B79">
        <w:rPr>
          <w:i/>
          <w:color w:val="FF0000"/>
        </w:rPr>
        <w:t xml:space="preserve">MAX(M1,M2) · NK1 / 3600 = </w:t>
      </w:r>
      <w:r w:rsidRPr="00993B79">
        <w:rPr>
          <w:b/>
          <w:color w:val="800000"/>
        </w:rPr>
        <w:t xml:space="preserve">1.3 · 2 / 3600 = </w:t>
      </w:r>
      <w:r w:rsidRPr="00993B79">
        <w:rPr>
          <w:b/>
          <w:color w:val="008000"/>
        </w:rPr>
        <w:t>0.000722</w:t>
      </w:r>
    </w:p>
    <w:p w14:paraId="285A5A3C" w14:textId="77777777" w:rsidR="00602AB1" w:rsidRPr="00993B79" w:rsidRDefault="00602AB1" w:rsidP="00602AB1">
      <w:pPr>
        <w:rPr>
          <w:b/>
          <w:color w:val="008000"/>
        </w:rPr>
      </w:pPr>
    </w:p>
    <w:p w14:paraId="285A5A3D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С учетом трансформации оксидов азота получаем:</w:t>
      </w:r>
    </w:p>
    <w:p w14:paraId="285A5A3E" w14:textId="77777777" w:rsidR="00602AB1" w:rsidRPr="00993B79" w:rsidRDefault="00602AB1" w:rsidP="00602AB1">
      <w:pPr>
        <w:rPr>
          <w:color w:val="000000"/>
          <w:sz w:val="22"/>
        </w:rPr>
      </w:pPr>
    </w:p>
    <w:p w14:paraId="285A5A3F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>Примесь: 0301 Азота (IV) диоксид (Азота диоксид) (4)</w:t>
      </w:r>
    </w:p>
    <w:p w14:paraId="285A5A40" w14:textId="77777777" w:rsidR="00602AB1" w:rsidRPr="00993B79" w:rsidRDefault="00602AB1" w:rsidP="00602AB1">
      <w:pPr>
        <w:rPr>
          <w:b/>
          <w:i/>
          <w:color w:val="FF00FF"/>
        </w:rPr>
      </w:pPr>
    </w:p>
    <w:p w14:paraId="285A5A41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выброс, т/год, </w:t>
      </w:r>
      <w:r w:rsidRPr="00993B79">
        <w:rPr>
          <w:b/>
          <w:i/>
          <w:color w:val="008080"/>
          <w:sz w:val="22"/>
        </w:rPr>
        <w:t xml:space="preserve">_M_ = </w:t>
      </w:r>
      <w:r w:rsidRPr="00993B79">
        <w:rPr>
          <w:i/>
          <w:color w:val="FF0000"/>
        </w:rPr>
        <w:t xml:space="preserve">0.8 · M = </w:t>
      </w:r>
      <w:r w:rsidRPr="00993B79">
        <w:rPr>
          <w:b/>
          <w:color w:val="800000"/>
        </w:rPr>
        <w:t xml:space="preserve">0.8 · 0.000418 = </w:t>
      </w:r>
      <w:r w:rsidRPr="00993B79">
        <w:rPr>
          <w:b/>
          <w:color w:val="008000"/>
        </w:rPr>
        <w:t>0.0003344</w:t>
      </w:r>
    </w:p>
    <w:p w14:paraId="285A5A42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</w:t>
      </w:r>
      <w:proofErr w:type="spellStart"/>
      <w:proofErr w:type="gramStart"/>
      <w:r w:rsidRPr="00993B79">
        <w:rPr>
          <w:color w:val="000000"/>
          <w:sz w:val="22"/>
        </w:rPr>
        <w:t>выброс,г</w:t>
      </w:r>
      <w:proofErr w:type="spellEnd"/>
      <w:proofErr w:type="gramEnd"/>
      <w:r w:rsidRPr="00993B79">
        <w:rPr>
          <w:color w:val="000000"/>
          <w:sz w:val="22"/>
        </w:rPr>
        <w:t xml:space="preserve">/с, </w:t>
      </w:r>
      <w:r w:rsidRPr="00993B79">
        <w:rPr>
          <w:b/>
          <w:i/>
          <w:color w:val="008080"/>
          <w:sz w:val="22"/>
        </w:rPr>
        <w:t xml:space="preserve">GS = </w:t>
      </w:r>
      <w:r w:rsidRPr="00993B79">
        <w:rPr>
          <w:i/>
          <w:color w:val="FF0000"/>
        </w:rPr>
        <w:t xml:space="preserve">0.8 · G = </w:t>
      </w:r>
      <w:r w:rsidRPr="00993B79">
        <w:rPr>
          <w:b/>
          <w:color w:val="800000"/>
        </w:rPr>
        <w:t xml:space="preserve">0.8 · 0.000722 = </w:t>
      </w:r>
      <w:r w:rsidRPr="00993B79">
        <w:rPr>
          <w:b/>
          <w:color w:val="008000"/>
        </w:rPr>
        <w:t>0.000578</w:t>
      </w:r>
    </w:p>
    <w:p w14:paraId="285A5A43" w14:textId="77777777" w:rsidR="00602AB1" w:rsidRPr="00993B79" w:rsidRDefault="00602AB1" w:rsidP="00602AB1">
      <w:pPr>
        <w:rPr>
          <w:b/>
          <w:color w:val="008000"/>
        </w:rPr>
      </w:pPr>
    </w:p>
    <w:p w14:paraId="285A5A44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>Примесь: 0304 Азот (II) оксид (Азота оксид) (6)</w:t>
      </w:r>
    </w:p>
    <w:p w14:paraId="285A5A45" w14:textId="77777777" w:rsidR="00602AB1" w:rsidRPr="00993B79" w:rsidRDefault="00602AB1" w:rsidP="00602AB1">
      <w:pPr>
        <w:rPr>
          <w:b/>
          <w:i/>
          <w:color w:val="FF00FF"/>
        </w:rPr>
      </w:pPr>
    </w:p>
    <w:p w14:paraId="285A5A46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выброс, т/год, </w:t>
      </w:r>
      <w:r w:rsidRPr="00993B79">
        <w:rPr>
          <w:b/>
          <w:i/>
          <w:color w:val="008080"/>
          <w:sz w:val="22"/>
        </w:rPr>
        <w:t xml:space="preserve">_M_ = </w:t>
      </w:r>
      <w:r w:rsidRPr="00993B79">
        <w:rPr>
          <w:i/>
          <w:color w:val="FF0000"/>
        </w:rPr>
        <w:t xml:space="preserve">0.13 · M = </w:t>
      </w:r>
      <w:r w:rsidRPr="00993B79">
        <w:rPr>
          <w:b/>
          <w:color w:val="800000"/>
        </w:rPr>
        <w:t xml:space="preserve">0.13 · 0.000418 = </w:t>
      </w:r>
      <w:r w:rsidRPr="00993B79">
        <w:rPr>
          <w:b/>
          <w:color w:val="008000"/>
        </w:rPr>
        <w:t>0.00005434</w:t>
      </w:r>
    </w:p>
    <w:p w14:paraId="285A5A47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</w:t>
      </w:r>
      <w:proofErr w:type="spellStart"/>
      <w:proofErr w:type="gramStart"/>
      <w:r w:rsidRPr="00993B79">
        <w:rPr>
          <w:color w:val="000000"/>
          <w:sz w:val="22"/>
        </w:rPr>
        <w:t>выброс,г</w:t>
      </w:r>
      <w:proofErr w:type="spellEnd"/>
      <w:proofErr w:type="gramEnd"/>
      <w:r w:rsidRPr="00993B79">
        <w:rPr>
          <w:color w:val="000000"/>
          <w:sz w:val="22"/>
        </w:rPr>
        <w:t xml:space="preserve">/с, </w:t>
      </w:r>
      <w:r w:rsidRPr="00993B79">
        <w:rPr>
          <w:b/>
          <w:i/>
          <w:color w:val="008080"/>
          <w:sz w:val="22"/>
        </w:rPr>
        <w:t xml:space="preserve">GS = </w:t>
      </w:r>
      <w:r w:rsidRPr="00993B79">
        <w:rPr>
          <w:i/>
          <w:color w:val="FF0000"/>
        </w:rPr>
        <w:t xml:space="preserve">0.13 · G = </w:t>
      </w:r>
      <w:r w:rsidRPr="00993B79">
        <w:rPr>
          <w:b/>
          <w:color w:val="800000"/>
        </w:rPr>
        <w:t xml:space="preserve">0.13 · 0.000722 = </w:t>
      </w:r>
      <w:r w:rsidRPr="00993B79">
        <w:rPr>
          <w:b/>
          <w:color w:val="008000"/>
        </w:rPr>
        <w:t>0.0000939</w:t>
      </w:r>
    </w:p>
    <w:p w14:paraId="285A5A48" w14:textId="77777777" w:rsidR="00602AB1" w:rsidRPr="00993B79" w:rsidRDefault="00602AB1" w:rsidP="00602AB1">
      <w:pPr>
        <w:rPr>
          <w:b/>
          <w:color w:val="008000"/>
        </w:rPr>
      </w:pPr>
    </w:p>
    <w:p w14:paraId="285A5A49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>Примесь: 0328 Углерод (Сажа, Углерод черный) (583)</w:t>
      </w:r>
    </w:p>
    <w:p w14:paraId="285A5A4A" w14:textId="77777777" w:rsidR="00602AB1" w:rsidRPr="00993B79" w:rsidRDefault="00602AB1" w:rsidP="00602AB1">
      <w:pPr>
        <w:rPr>
          <w:b/>
          <w:i/>
          <w:color w:val="FF00FF"/>
        </w:rPr>
      </w:pPr>
    </w:p>
    <w:p w14:paraId="285A5A4B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Удельный выброс ЗВ при прогреве двигателя, г/мин, (табл.3.10), </w:t>
      </w:r>
      <w:r w:rsidRPr="00993B79">
        <w:rPr>
          <w:b/>
          <w:i/>
          <w:color w:val="008080"/>
          <w:sz w:val="22"/>
        </w:rPr>
        <w:t xml:space="preserve">MPR = </w:t>
      </w:r>
      <w:r w:rsidRPr="00993B79">
        <w:rPr>
          <w:b/>
          <w:color w:val="008000"/>
        </w:rPr>
        <w:t>0.008</w:t>
      </w:r>
    </w:p>
    <w:p w14:paraId="285A5A4C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Пробеговые</w:t>
      </w:r>
      <w:proofErr w:type="spellEnd"/>
      <w:r w:rsidRPr="00993B79">
        <w:rPr>
          <w:color w:val="000000"/>
          <w:sz w:val="22"/>
        </w:rPr>
        <w:t xml:space="preserve"> выбросы ЗВ, г/км, (табл.3.11), </w:t>
      </w:r>
      <w:r w:rsidRPr="00993B79">
        <w:rPr>
          <w:b/>
          <w:i/>
          <w:color w:val="008080"/>
          <w:sz w:val="22"/>
        </w:rPr>
        <w:t xml:space="preserve">ML = </w:t>
      </w:r>
      <w:r w:rsidRPr="00993B79">
        <w:rPr>
          <w:b/>
          <w:color w:val="008000"/>
        </w:rPr>
        <w:t>0.13</w:t>
      </w:r>
    </w:p>
    <w:p w14:paraId="285A5A4D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Удельные выбросы ЗВ при работе на холостом ходу, г/мин,</w:t>
      </w:r>
    </w:p>
    <w:p w14:paraId="285A5A4E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(табл.3.12), </w:t>
      </w:r>
      <w:r w:rsidRPr="00993B79">
        <w:rPr>
          <w:b/>
          <w:i/>
          <w:color w:val="008080"/>
          <w:sz w:val="22"/>
        </w:rPr>
        <w:t xml:space="preserve">MXX = </w:t>
      </w:r>
      <w:r w:rsidRPr="00993B79">
        <w:rPr>
          <w:b/>
          <w:color w:val="008000"/>
        </w:rPr>
        <w:t>0.008</w:t>
      </w:r>
    </w:p>
    <w:p w14:paraId="285A5A4F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выезде 1-го автомобиля, грамм, </w:t>
      </w:r>
      <w:r w:rsidRPr="00993B79">
        <w:rPr>
          <w:b/>
          <w:i/>
          <w:color w:val="008080"/>
          <w:sz w:val="22"/>
        </w:rPr>
        <w:t xml:space="preserve">M1 = </w:t>
      </w:r>
      <w:r w:rsidRPr="00993B79">
        <w:rPr>
          <w:i/>
          <w:color w:val="FF0000"/>
        </w:rPr>
        <w:t xml:space="preserve">MPR · TPR + ML · L1 + MXX · TX = </w:t>
      </w:r>
      <w:r w:rsidRPr="00993B79">
        <w:rPr>
          <w:b/>
          <w:color w:val="800000"/>
        </w:rPr>
        <w:t xml:space="preserve">0.008 · 4 + 0.13 · 0.1 + 0.008 · 1 = </w:t>
      </w:r>
      <w:r w:rsidRPr="00993B79">
        <w:rPr>
          <w:b/>
          <w:color w:val="008000"/>
        </w:rPr>
        <w:t>0.053</w:t>
      </w:r>
    </w:p>
    <w:p w14:paraId="285A5A50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въезде 1-го автомобиля, грамм, </w:t>
      </w:r>
      <w:r w:rsidRPr="00993B79">
        <w:rPr>
          <w:b/>
          <w:i/>
          <w:color w:val="008080"/>
          <w:sz w:val="22"/>
        </w:rPr>
        <w:t xml:space="preserve">M2 = </w:t>
      </w:r>
      <w:r w:rsidRPr="00993B79">
        <w:rPr>
          <w:i/>
          <w:color w:val="FF0000"/>
        </w:rPr>
        <w:t xml:space="preserve">ML · L2 + MXX · TX = </w:t>
      </w:r>
      <w:r w:rsidRPr="00993B79">
        <w:rPr>
          <w:b/>
          <w:color w:val="800000"/>
        </w:rPr>
        <w:t xml:space="preserve">0.13 · 0.1 + 0.008 · 1 = </w:t>
      </w:r>
      <w:r w:rsidRPr="00993B79">
        <w:rPr>
          <w:b/>
          <w:color w:val="008000"/>
        </w:rPr>
        <w:t>0.021</w:t>
      </w:r>
    </w:p>
    <w:p w14:paraId="285A5A51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 ЗВ, т/год (3.7), </w:t>
      </w:r>
      <w:r w:rsidRPr="00993B79">
        <w:rPr>
          <w:b/>
          <w:i/>
          <w:color w:val="008080"/>
          <w:sz w:val="22"/>
        </w:rPr>
        <w:t xml:space="preserve">M = </w:t>
      </w:r>
      <w:r w:rsidRPr="00993B79">
        <w:rPr>
          <w:i/>
          <w:color w:val="FF0000"/>
        </w:rPr>
        <w:t>A · (M1 + M2) · NK · DN · 10</w:t>
      </w:r>
      <w:r w:rsidRPr="00993B79">
        <w:rPr>
          <w:i/>
          <w:color w:val="FF0000"/>
          <w:vertAlign w:val="superscript"/>
        </w:rPr>
        <w:t>-6</w:t>
      </w:r>
      <w:r w:rsidRPr="00993B79">
        <w:rPr>
          <w:i/>
          <w:color w:val="FF0000"/>
        </w:rPr>
        <w:t xml:space="preserve"> = </w:t>
      </w:r>
      <w:r w:rsidRPr="00993B79">
        <w:rPr>
          <w:b/>
          <w:color w:val="800000"/>
        </w:rPr>
        <w:t>0.1 · (0.053 + 0.021) · 27 · 90 · 10</w:t>
      </w:r>
      <w:r w:rsidRPr="00993B79">
        <w:rPr>
          <w:b/>
          <w:color w:val="800000"/>
          <w:vertAlign w:val="superscript"/>
        </w:rPr>
        <w:t>-6</w:t>
      </w:r>
      <w:r w:rsidRPr="00993B79">
        <w:rPr>
          <w:b/>
          <w:color w:val="800000"/>
        </w:rPr>
        <w:t xml:space="preserve"> = </w:t>
      </w:r>
      <w:r w:rsidRPr="00993B79">
        <w:rPr>
          <w:b/>
          <w:color w:val="008000"/>
        </w:rPr>
        <w:t>0.00001798</w:t>
      </w:r>
    </w:p>
    <w:p w14:paraId="285A5A52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 ЗВ, г/с (3.10), </w:t>
      </w:r>
      <w:r w:rsidRPr="00993B79">
        <w:rPr>
          <w:b/>
          <w:i/>
          <w:color w:val="008080"/>
          <w:sz w:val="22"/>
        </w:rPr>
        <w:t xml:space="preserve">G = </w:t>
      </w:r>
      <w:r w:rsidRPr="00993B79">
        <w:rPr>
          <w:i/>
          <w:color w:val="FF0000"/>
        </w:rPr>
        <w:t xml:space="preserve">MAX(M1,M2) · NK1 / 3600 = </w:t>
      </w:r>
      <w:r w:rsidRPr="00993B79">
        <w:rPr>
          <w:b/>
          <w:color w:val="800000"/>
        </w:rPr>
        <w:t xml:space="preserve">0.053 · 2 / 3600 = </w:t>
      </w:r>
      <w:r w:rsidRPr="00993B79">
        <w:rPr>
          <w:b/>
          <w:color w:val="008000"/>
        </w:rPr>
        <w:t>0.00002944</w:t>
      </w:r>
    </w:p>
    <w:p w14:paraId="285A5A53" w14:textId="77777777" w:rsidR="00602AB1" w:rsidRPr="00993B79" w:rsidRDefault="00602AB1" w:rsidP="00602AB1">
      <w:pPr>
        <w:rPr>
          <w:b/>
          <w:color w:val="008000"/>
        </w:rPr>
      </w:pPr>
    </w:p>
    <w:p w14:paraId="285A5A54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>Примесь: 0330 Сера диоксид (Ангидрид сернистый, Сернистый газ, Сера (IV) оксид) (516)</w:t>
      </w:r>
    </w:p>
    <w:p w14:paraId="285A5A55" w14:textId="77777777" w:rsidR="00602AB1" w:rsidRPr="00993B79" w:rsidRDefault="00602AB1" w:rsidP="00602AB1">
      <w:pPr>
        <w:rPr>
          <w:b/>
          <w:i/>
          <w:color w:val="FF00FF"/>
        </w:rPr>
      </w:pPr>
    </w:p>
    <w:p w14:paraId="285A5A56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lastRenderedPageBreak/>
        <w:t xml:space="preserve">Удельный выброс ЗВ при прогреве двигателя, г/мин, (табл.3.10), </w:t>
      </w:r>
      <w:r w:rsidRPr="00993B79">
        <w:rPr>
          <w:b/>
          <w:i/>
          <w:color w:val="008080"/>
          <w:sz w:val="22"/>
        </w:rPr>
        <w:t xml:space="preserve">MPR = </w:t>
      </w:r>
      <w:r w:rsidRPr="00993B79">
        <w:rPr>
          <w:b/>
          <w:color w:val="008000"/>
        </w:rPr>
        <w:t>0.065</w:t>
      </w:r>
    </w:p>
    <w:p w14:paraId="285A5A57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Пробеговые</w:t>
      </w:r>
      <w:proofErr w:type="spellEnd"/>
      <w:r w:rsidRPr="00993B79">
        <w:rPr>
          <w:color w:val="000000"/>
          <w:sz w:val="22"/>
        </w:rPr>
        <w:t xml:space="preserve"> выбросы ЗВ, г/км, (табл.3.11), </w:t>
      </w:r>
      <w:r w:rsidRPr="00993B79">
        <w:rPr>
          <w:b/>
          <w:i/>
          <w:color w:val="008080"/>
          <w:sz w:val="22"/>
        </w:rPr>
        <w:t xml:space="preserve">ML = </w:t>
      </w:r>
      <w:r w:rsidRPr="00993B79">
        <w:rPr>
          <w:b/>
          <w:color w:val="008000"/>
        </w:rPr>
        <w:t>0.34</w:t>
      </w:r>
    </w:p>
    <w:p w14:paraId="285A5A58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Удельные выбросы ЗВ при работе на холостом ходу, г/мин,</w:t>
      </w:r>
    </w:p>
    <w:p w14:paraId="285A5A59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(табл.3.12), </w:t>
      </w:r>
      <w:r w:rsidRPr="00993B79">
        <w:rPr>
          <w:b/>
          <w:i/>
          <w:color w:val="008080"/>
          <w:sz w:val="22"/>
        </w:rPr>
        <w:t xml:space="preserve">MXX = </w:t>
      </w:r>
      <w:r w:rsidRPr="00993B79">
        <w:rPr>
          <w:b/>
          <w:color w:val="008000"/>
        </w:rPr>
        <w:t>0.065</w:t>
      </w:r>
    </w:p>
    <w:p w14:paraId="285A5A5A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выезде 1-го автомобиля, грамм, </w:t>
      </w:r>
      <w:r w:rsidRPr="00993B79">
        <w:rPr>
          <w:b/>
          <w:i/>
          <w:color w:val="008080"/>
          <w:sz w:val="22"/>
        </w:rPr>
        <w:t xml:space="preserve">M1 = </w:t>
      </w:r>
      <w:r w:rsidRPr="00993B79">
        <w:rPr>
          <w:i/>
          <w:color w:val="FF0000"/>
        </w:rPr>
        <w:t xml:space="preserve">MPR · TPR + ML · L1 + MXX · TX = </w:t>
      </w:r>
      <w:r w:rsidRPr="00993B79">
        <w:rPr>
          <w:b/>
          <w:color w:val="800000"/>
        </w:rPr>
        <w:t xml:space="preserve">0.065 · 4 + 0.34 · 0.1 + 0.065 · 1 = </w:t>
      </w:r>
      <w:r w:rsidRPr="00993B79">
        <w:rPr>
          <w:b/>
          <w:color w:val="008000"/>
        </w:rPr>
        <w:t>0.359</w:t>
      </w:r>
    </w:p>
    <w:p w14:paraId="285A5A5B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въезде 1-го автомобиля, грамм, </w:t>
      </w:r>
      <w:r w:rsidRPr="00993B79">
        <w:rPr>
          <w:b/>
          <w:i/>
          <w:color w:val="008080"/>
          <w:sz w:val="22"/>
        </w:rPr>
        <w:t xml:space="preserve">M2 = </w:t>
      </w:r>
      <w:r w:rsidRPr="00993B79">
        <w:rPr>
          <w:i/>
          <w:color w:val="FF0000"/>
        </w:rPr>
        <w:t xml:space="preserve">ML · L2 + MXX · TX = </w:t>
      </w:r>
      <w:r w:rsidRPr="00993B79">
        <w:rPr>
          <w:b/>
          <w:color w:val="800000"/>
        </w:rPr>
        <w:t xml:space="preserve">0.34 · 0.1 + 0.065 · 1 = </w:t>
      </w:r>
      <w:r w:rsidRPr="00993B79">
        <w:rPr>
          <w:b/>
          <w:color w:val="008000"/>
        </w:rPr>
        <w:t>0.099</w:t>
      </w:r>
    </w:p>
    <w:p w14:paraId="285A5A5C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 ЗВ, т/год (3.7), </w:t>
      </w:r>
      <w:r w:rsidRPr="00993B79">
        <w:rPr>
          <w:b/>
          <w:i/>
          <w:color w:val="008080"/>
          <w:sz w:val="22"/>
        </w:rPr>
        <w:t xml:space="preserve">M = </w:t>
      </w:r>
      <w:r w:rsidRPr="00993B79">
        <w:rPr>
          <w:i/>
          <w:color w:val="FF0000"/>
        </w:rPr>
        <w:t>A · (M1 + M2) · NK · DN · 10</w:t>
      </w:r>
      <w:r w:rsidRPr="00993B79">
        <w:rPr>
          <w:i/>
          <w:color w:val="FF0000"/>
          <w:vertAlign w:val="superscript"/>
        </w:rPr>
        <w:t>-6</w:t>
      </w:r>
      <w:r w:rsidRPr="00993B79">
        <w:rPr>
          <w:i/>
          <w:color w:val="FF0000"/>
        </w:rPr>
        <w:t xml:space="preserve"> = </w:t>
      </w:r>
      <w:r w:rsidRPr="00993B79">
        <w:rPr>
          <w:b/>
          <w:color w:val="800000"/>
        </w:rPr>
        <w:t>0.1 · (0.359 + 0.099) · 27 · 90 · 10</w:t>
      </w:r>
      <w:r w:rsidRPr="00993B79">
        <w:rPr>
          <w:b/>
          <w:color w:val="800000"/>
          <w:vertAlign w:val="superscript"/>
        </w:rPr>
        <w:t>-6</w:t>
      </w:r>
      <w:r w:rsidRPr="00993B79">
        <w:rPr>
          <w:b/>
          <w:color w:val="800000"/>
        </w:rPr>
        <w:t xml:space="preserve"> = </w:t>
      </w:r>
      <w:r w:rsidRPr="00993B79">
        <w:rPr>
          <w:b/>
          <w:color w:val="008000"/>
        </w:rPr>
        <w:t>0.0001113</w:t>
      </w:r>
    </w:p>
    <w:p w14:paraId="285A5A5D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 ЗВ, г/с (3.10), </w:t>
      </w:r>
      <w:r w:rsidRPr="00993B79">
        <w:rPr>
          <w:b/>
          <w:i/>
          <w:color w:val="008080"/>
          <w:sz w:val="22"/>
        </w:rPr>
        <w:t xml:space="preserve">G = </w:t>
      </w:r>
      <w:r w:rsidRPr="00993B79">
        <w:rPr>
          <w:i/>
          <w:color w:val="FF0000"/>
        </w:rPr>
        <w:t xml:space="preserve">MAX(M1,M2) · NK1 / 3600 = </w:t>
      </w:r>
      <w:r w:rsidRPr="00993B79">
        <w:rPr>
          <w:b/>
          <w:color w:val="800000"/>
        </w:rPr>
        <w:t xml:space="preserve">0.359 · 2 / 3600 = </w:t>
      </w:r>
      <w:r w:rsidRPr="00993B79">
        <w:rPr>
          <w:b/>
          <w:color w:val="008000"/>
        </w:rPr>
        <w:t>0.0001994</w:t>
      </w:r>
    </w:p>
    <w:p w14:paraId="285A5A5E" w14:textId="77777777" w:rsidR="00602AB1" w:rsidRPr="00993B79" w:rsidRDefault="00602AB1" w:rsidP="00602AB1">
      <w:pPr>
        <w:rPr>
          <w:b/>
          <w:color w:val="008000"/>
        </w:rPr>
      </w:pPr>
    </w:p>
    <w:p w14:paraId="285A5A5F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______________________________________________________________________</w:t>
      </w:r>
    </w:p>
    <w:p w14:paraId="285A5A60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Тип машины: Легковые автомобили с впрыском топлива рабочим объемом свыше 1.8 до 3.5 л (до 92)</w:t>
      </w:r>
    </w:p>
    <w:p w14:paraId="285A5A61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______________________________________________________________________</w:t>
      </w:r>
    </w:p>
    <w:p w14:paraId="285A5A62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Тип топлива: Неэтилированный бензин</w:t>
      </w:r>
    </w:p>
    <w:p w14:paraId="285A5A63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Количество рабочих дней в году, </w:t>
      </w:r>
      <w:proofErr w:type="spellStart"/>
      <w:r w:rsidRPr="00993B79">
        <w:rPr>
          <w:color w:val="000000"/>
          <w:sz w:val="22"/>
        </w:rPr>
        <w:t>дн</w:t>
      </w:r>
      <w:proofErr w:type="spellEnd"/>
      <w:r w:rsidRPr="00993B79">
        <w:rPr>
          <w:color w:val="000000"/>
          <w:sz w:val="22"/>
        </w:rPr>
        <w:t xml:space="preserve">., </w:t>
      </w:r>
      <w:r w:rsidRPr="00993B79">
        <w:rPr>
          <w:b/>
          <w:i/>
          <w:color w:val="008080"/>
          <w:sz w:val="22"/>
        </w:rPr>
        <w:t xml:space="preserve">DN = </w:t>
      </w:r>
      <w:r w:rsidRPr="00993B79">
        <w:rPr>
          <w:b/>
          <w:color w:val="008000"/>
        </w:rPr>
        <w:t>90</w:t>
      </w:r>
    </w:p>
    <w:p w14:paraId="285A5A64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Наибольшее количество автомобилей, выезжающих со стоянки </w:t>
      </w:r>
      <w:proofErr w:type="gramStart"/>
      <w:r w:rsidRPr="00993B79">
        <w:rPr>
          <w:color w:val="000000"/>
          <w:sz w:val="22"/>
        </w:rPr>
        <w:t>в течении</w:t>
      </w:r>
      <w:proofErr w:type="gramEnd"/>
      <w:r w:rsidRPr="00993B79">
        <w:rPr>
          <w:color w:val="000000"/>
          <w:sz w:val="22"/>
        </w:rPr>
        <w:t xml:space="preserve"> часа, </w:t>
      </w:r>
      <w:r w:rsidRPr="00993B79">
        <w:rPr>
          <w:b/>
          <w:i/>
          <w:color w:val="008080"/>
          <w:sz w:val="22"/>
        </w:rPr>
        <w:t xml:space="preserve">NK1 = </w:t>
      </w:r>
      <w:r w:rsidRPr="00993B79">
        <w:rPr>
          <w:b/>
          <w:color w:val="008000"/>
        </w:rPr>
        <w:t>2</w:t>
      </w:r>
    </w:p>
    <w:p w14:paraId="285A5A65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Общ. количество автомобилей данной группы за расчетный период, шт., </w:t>
      </w:r>
      <w:r w:rsidRPr="00993B79">
        <w:rPr>
          <w:b/>
          <w:i/>
          <w:color w:val="008080"/>
          <w:sz w:val="22"/>
        </w:rPr>
        <w:t xml:space="preserve">NK = </w:t>
      </w:r>
      <w:r w:rsidRPr="00993B79">
        <w:rPr>
          <w:b/>
          <w:color w:val="008000"/>
        </w:rPr>
        <w:t>7</w:t>
      </w:r>
    </w:p>
    <w:p w14:paraId="285A5A66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Коэффициент выпуска (выезда), </w:t>
      </w:r>
      <w:r w:rsidRPr="00993B79">
        <w:rPr>
          <w:b/>
          <w:i/>
          <w:color w:val="008080"/>
          <w:sz w:val="22"/>
        </w:rPr>
        <w:t xml:space="preserve">A = </w:t>
      </w:r>
      <w:r w:rsidRPr="00993B79">
        <w:rPr>
          <w:b/>
          <w:color w:val="008000"/>
        </w:rPr>
        <w:t>0.1</w:t>
      </w:r>
    </w:p>
    <w:p w14:paraId="285A5A67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Экологический контроль не проводится</w:t>
      </w:r>
    </w:p>
    <w:p w14:paraId="285A5A68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Время прогрева двигателя, мин (табл. 3.20), </w:t>
      </w:r>
      <w:r w:rsidRPr="00993B79">
        <w:rPr>
          <w:b/>
          <w:i/>
          <w:color w:val="008080"/>
          <w:sz w:val="22"/>
        </w:rPr>
        <w:t xml:space="preserve">TPR = </w:t>
      </w:r>
      <w:r w:rsidRPr="00993B79">
        <w:rPr>
          <w:b/>
          <w:color w:val="008000"/>
        </w:rPr>
        <w:t>3</w:t>
      </w:r>
    </w:p>
    <w:p w14:paraId="285A5A69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Время работы двигателя на холостом ходу, мин, </w:t>
      </w:r>
      <w:r w:rsidRPr="00993B79">
        <w:rPr>
          <w:b/>
          <w:i/>
          <w:color w:val="008080"/>
          <w:sz w:val="22"/>
        </w:rPr>
        <w:t xml:space="preserve">TX = </w:t>
      </w:r>
      <w:r w:rsidRPr="00993B79">
        <w:rPr>
          <w:b/>
          <w:color w:val="008000"/>
        </w:rPr>
        <w:t>1</w:t>
      </w:r>
    </w:p>
    <w:p w14:paraId="285A5A6A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Пробег автомобиля от ближайшего к выезду места стоянки до выезда со стоянки, км, </w:t>
      </w:r>
      <w:r w:rsidRPr="00993B79">
        <w:rPr>
          <w:b/>
          <w:i/>
          <w:color w:val="008080"/>
          <w:sz w:val="22"/>
        </w:rPr>
        <w:t xml:space="preserve">LB1 = </w:t>
      </w:r>
      <w:r w:rsidRPr="00993B79">
        <w:rPr>
          <w:b/>
          <w:color w:val="008000"/>
        </w:rPr>
        <w:t>0.1</w:t>
      </w:r>
    </w:p>
    <w:p w14:paraId="285A5A6B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Пробег автомобиля от наиболее удаленного к выезду места стоянки </w:t>
      </w:r>
      <w:proofErr w:type="gramStart"/>
      <w:r w:rsidRPr="00993B79">
        <w:rPr>
          <w:color w:val="000000"/>
          <w:sz w:val="22"/>
        </w:rPr>
        <w:t>до  выезда</w:t>
      </w:r>
      <w:proofErr w:type="gramEnd"/>
      <w:r w:rsidRPr="00993B79">
        <w:rPr>
          <w:color w:val="000000"/>
          <w:sz w:val="22"/>
        </w:rPr>
        <w:t xml:space="preserve"> со стоянки, км, </w:t>
      </w:r>
      <w:r w:rsidRPr="00993B79">
        <w:rPr>
          <w:b/>
          <w:i/>
          <w:color w:val="008080"/>
          <w:sz w:val="22"/>
        </w:rPr>
        <w:t xml:space="preserve">LD1 = </w:t>
      </w:r>
      <w:r w:rsidRPr="00993B79">
        <w:rPr>
          <w:b/>
          <w:color w:val="008000"/>
        </w:rPr>
        <w:t>0.1</w:t>
      </w:r>
    </w:p>
    <w:p w14:paraId="285A5A6C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Пробег автомобиля от ближайшего к въезду места стоянки до въезда на стоянку, км, </w:t>
      </w:r>
      <w:r w:rsidRPr="00993B79">
        <w:rPr>
          <w:b/>
          <w:i/>
          <w:color w:val="008080"/>
          <w:sz w:val="22"/>
        </w:rPr>
        <w:t xml:space="preserve">LB2 = </w:t>
      </w:r>
      <w:r w:rsidRPr="00993B79">
        <w:rPr>
          <w:b/>
          <w:color w:val="008000"/>
        </w:rPr>
        <w:t>0.1</w:t>
      </w:r>
    </w:p>
    <w:p w14:paraId="285A5A6D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Пробег автомобиля от наиболее удаленного от въезда места стоянки до въезда на стоянку, км, </w:t>
      </w:r>
      <w:r w:rsidRPr="00993B79">
        <w:rPr>
          <w:b/>
          <w:i/>
          <w:color w:val="008080"/>
          <w:sz w:val="22"/>
        </w:rPr>
        <w:t xml:space="preserve">LD2 = </w:t>
      </w:r>
      <w:r w:rsidRPr="00993B79">
        <w:rPr>
          <w:b/>
          <w:color w:val="008000"/>
        </w:rPr>
        <w:t>0.1</w:t>
      </w:r>
    </w:p>
    <w:p w14:paraId="285A5A6E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Суммарный пробег по территории или помещению стоянки (выезд), км (3.5), </w:t>
      </w:r>
      <w:r w:rsidRPr="00993B79">
        <w:rPr>
          <w:b/>
          <w:i/>
          <w:color w:val="008080"/>
          <w:sz w:val="22"/>
        </w:rPr>
        <w:t xml:space="preserve">L1 = </w:t>
      </w:r>
      <w:r w:rsidRPr="00993B79">
        <w:rPr>
          <w:i/>
          <w:color w:val="FF0000"/>
        </w:rPr>
        <w:t xml:space="preserve">(LB1 + LD1) / 2 = </w:t>
      </w:r>
      <w:r w:rsidRPr="00993B79">
        <w:rPr>
          <w:b/>
          <w:color w:val="800000"/>
        </w:rPr>
        <w:t xml:space="preserve">(0.1 + 0.1) / 2 = </w:t>
      </w:r>
      <w:r w:rsidRPr="00993B79">
        <w:rPr>
          <w:b/>
          <w:color w:val="008000"/>
        </w:rPr>
        <w:t>0.1</w:t>
      </w:r>
    </w:p>
    <w:p w14:paraId="285A5A6F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Суммарный пробег по территории или помещению стоянки (въезд), км (3.6), </w:t>
      </w:r>
      <w:r w:rsidRPr="00993B79">
        <w:rPr>
          <w:b/>
          <w:i/>
          <w:color w:val="008080"/>
          <w:sz w:val="22"/>
        </w:rPr>
        <w:t xml:space="preserve">L2 = </w:t>
      </w:r>
      <w:r w:rsidRPr="00993B79">
        <w:rPr>
          <w:i/>
          <w:color w:val="FF0000"/>
        </w:rPr>
        <w:t xml:space="preserve">(LB2 + LD2) / 2 = </w:t>
      </w:r>
      <w:r w:rsidRPr="00993B79">
        <w:rPr>
          <w:b/>
          <w:color w:val="800000"/>
        </w:rPr>
        <w:t xml:space="preserve">(0.1 + 0.1) / 2 = </w:t>
      </w:r>
      <w:r w:rsidRPr="00993B79">
        <w:rPr>
          <w:b/>
          <w:color w:val="008000"/>
        </w:rPr>
        <w:t>0.1</w:t>
      </w:r>
    </w:p>
    <w:p w14:paraId="285A5A70" w14:textId="77777777" w:rsidR="00602AB1" w:rsidRPr="00993B79" w:rsidRDefault="00602AB1" w:rsidP="00602AB1">
      <w:pPr>
        <w:rPr>
          <w:b/>
          <w:color w:val="008000"/>
        </w:rPr>
      </w:pPr>
    </w:p>
    <w:p w14:paraId="285A5A71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>Примесь: 0337 Углерод оксид (Окись углерода, Угарный газ) (584)</w:t>
      </w:r>
    </w:p>
    <w:p w14:paraId="285A5A72" w14:textId="77777777" w:rsidR="00602AB1" w:rsidRPr="00993B79" w:rsidRDefault="00602AB1" w:rsidP="00602AB1">
      <w:pPr>
        <w:rPr>
          <w:b/>
          <w:i/>
          <w:color w:val="FF00FF"/>
        </w:rPr>
      </w:pPr>
    </w:p>
    <w:p w14:paraId="285A5A73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Удельный выброс ЗВ при прогреве двигателя, г/мин, (табл.3.1), </w:t>
      </w:r>
      <w:r w:rsidRPr="00993B79">
        <w:rPr>
          <w:b/>
          <w:i/>
          <w:color w:val="008080"/>
          <w:sz w:val="22"/>
        </w:rPr>
        <w:t xml:space="preserve">MPR = </w:t>
      </w:r>
      <w:r w:rsidRPr="00993B79">
        <w:rPr>
          <w:b/>
          <w:color w:val="008000"/>
        </w:rPr>
        <w:t>5</w:t>
      </w:r>
    </w:p>
    <w:p w14:paraId="285A5A74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Пробеговые</w:t>
      </w:r>
      <w:proofErr w:type="spellEnd"/>
      <w:r w:rsidRPr="00993B79">
        <w:rPr>
          <w:color w:val="000000"/>
          <w:sz w:val="22"/>
        </w:rPr>
        <w:t xml:space="preserve"> выбросы ЗВ, г/км, (табл.3.2), </w:t>
      </w:r>
      <w:r w:rsidRPr="00993B79">
        <w:rPr>
          <w:b/>
          <w:i/>
          <w:color w:val="008080"/>
          <w:sz w:val="22"/>
        </w:rPr>
        <w:t xml:space="preserve">ML = </w:t>
      </w:r>
      <w:r w:rsidRPr="00993B79">
        <w:rPr>
          <w:b/>
          <w:color w:val="008000"/>
        </w:rPr>
        <w:t>17</w:t>
      </w:r>
    </w:p>
    <w:p w14:paraId="285A5A75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Удельные выбросы ЗВ при работе на холостом ходу, г/мин,</w:t>
      </w:r>
    </w:p>
    <w:p w14:paraId="285A5A76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(табл.3.3), </w:t>
      </w:r>
      <w:r w:rsidRPr="00993B79">
        <w:rPr>
          <w:b/>
          <w:i/>
          <w:color w:val="008080"/>
          <w:sz w:val="22"/>
        </w:rPr>
        <w:t xml:space="preserve">MXX = </w:t>
      </w:r>
      <w:r w:rsidRPr="00993B79">
        <w:rPr>
          <w:b/>
          <w:color w:val="008000"/>
        </w:rPr>
        <w:t>4.5</w:t>
      </w:r>
    </w:p>
    <w:p w14:paraId="285A5A77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выезде 1-го автомобиля, грамм, </w:t>
      </w:r>
      <w:r w:rsidRPr="00993B79">
        <w:rPr>
          <w:b/>
          <w:i/>
          <w:color w:val="008080"/>
          <w:sz w:val="22"/>
        </w:rPr>
        <w:t xml:space="preserve">M1 = </w:t>
      </w:r>
      <w:r w:rsidRPr="00993B79">
        <w:rPr>
          <w:i/>
          <w:color w:val="FF0000"/>
        </w:rPr>
        <w:t xml:space="preserve">MPR · TPR + ML · L1 + MXX · TX = </w:t>
      </w:r>
      <w:r w:rsidRPr="00993B79">
        <w:rPr>
          <w:b/>
          <w:color w:val="800000"/>
        </w:rPr>
        <w:t xml:space="preserve">5 · 3 + 17 · 0.1 + 4.5 · 1 = </w:t>
      </w:r>
      <w:r w:rsidRPr="00993B79">
        <w:rPr>
          <w:b/>
          <w:color w:val="008000"/>
        </w:rPr>
        <w:t>21.2</w:t>
      </w:r>
    </w:p>
    <w:p w14:paraId="285A5A78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въезде 1-го автомобиля, грамм, </w:t>
      </w:r>
      <w:r w:rsidRPr="00993B79">
        <w:rPr>
          <w:b/>
          <w:i/>
          <w:color w:val="008080"/>
          <w:sz w:val="22"/>
        </w:rPr>
        <w:t xml:space="preserve">M2 = </w:t>
      </w:r>
      <w:r w:rsidRPr="00993B79">
        <w:rPr>
          <w:i/>
          <w:color w:val="FF0000"/>
        </w:rPr>
        <w:t xml:space="preserve">ML · L2 + MXX · TX = </w:t>
      </w:r>
      <w:r w:rsidRPr="00993B79">
        <w:rPr>
          <w:b/>
          <w:color w:val="800000"/>
        </w:rPr>
        <w:t xml:space="preserve">17 · 0.1 + 4.5 · 1 = </w:t>
      </w:r>
      <w:r w:rsidRPr="00993B79">
        <w:rPr>
          <w:b/>
          <w:color w:val="008000"/>
        </w:rPr>
        <w:t>6.2</w:t>
      </w:r>
    </w:p>
    <w:p w14:paraId="285A5A79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 ЗВ, т/год (3.7), </w:t>
      </w:r>
      <w:r w:rsidRPr="00993B79">
        <w:rPr>
          <w:b/>
          <w:i/>
          <w:color w:val="008080"/>
          <w:sz w:val="22"/>
        </w:rPr>
        <w:t xml:space="preserve">M = </w:t>
      </w:r>
      <w:r w:rsidRPr="00993B79">
        <w:rPr>
          <w:i/>
          <w:color w:val="FF0000"/>
        </w:rPr>
        <w:t>A · (M1 + M2) · NK · DN · 10</w:t>
      </w:r>
      <w:r w:rsidRPr="00993B79">
        <w:rPr>
          <w:i/>
          <w:color w:val="FF0000"/>
          <w:vertAlign w:val="superscript"/>
        </w:rPr>
        <w:t>-6</w:t>
      </w:r>
      <w:r w:rsidRPr="00993B79">
        <w:rPr>
          <w:i/>
          <w:color w:val="FF0000"/>
        </w:rPr>
        <w:t xml:space="preserve"> = </w:t>
      </w:r>
      <w:r w:rsidRPr="00993B79">
        <w:rPr>
          <w:b/>
          <w:color w:val="800000"/>
        </w:rPr>
        <w:t>0.1 · (21.2 + 6.2) · 7 · 90 · 10</w:t>
      </w:r>
      <w:r w:rsidRPr="00993B79">
        <w:rPr>
          <w:b/>
          <w:color w:val="800000"/>
          <w:vertAlign w:val="superscript"/>
        </w:rPr>
        <w:t>-6</w:t>
      </w:r>
      <w:r w:rsidRPr="00993B79">
        <w:rPr>
          <w:b/>
          <w:color w:val="800000"/>
        </w:rPr>
        <w:t xml:space="preserve"> = </w:t>
      </w:r>
      <w:r w:rsidRPr="00993B79">
        <w:rPr>
          <w:b/>
          <w:color w:val="008000"/>
        </w:rPr>
        <w:t>0.001726</w:t>
      </w:r>
    </w:p>
    <w:p w14:paraId="285A5A7A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lastRenderedPageBreak/>
        <w:t xml:space="preserve">Максимальный разовый выброс ЗВ, г/с (3.10), </w:t>
      </w:r>
      <w:r w:rsidRPr="00993B79">
        <w:rPr>
          <w:b/>
          <w:i/>
          <w:color w:val="008080"/>
          <w:sz w:val="22"/>
        </w:rPr>
        <w:t xml:space="preserve">G = </w:t>
      </w:r>
      <w:r w:rsidRPr="00993B79">
        <w:rPr>
          <w:i/>
          <w:color w:val="FF0000"/>
        </w:rPr>
        <w:t xml:space="preserve">MAX(M1,M2) · NK1 / 3600 = </w:t>
      </w:r>
      <w:r w:rsidRPr="00993B79">
        <w:rPr>
          <w:b/>
          <w:color w:val="800000"/>
        </w:rPr>
        <w:t xml:space="preserve">21.2 · 2 / 3600 = </w:t>
      </w:r>
      <w:r w:rsidRPr="00993B79">
        <w:rPr>
          <w:b/>
          <w:color w:val="008000"/>
        </w:rPr>
        <w:t>0.01178</w:t>
      </w:r>
    </w:p>
    <w:p w14:paraId="285A5A7B" w14:textId="77777777" w:rsidR="00602AB1" w:rsidRPr="00993B79" w:rsidRDefault="00602AB1" w:rsidP="00602AB1">
      <w:pPr>
        <w:rPr>
          <w:b/>
          <w:color w:val="008000"/>
        </w:rPr>
      </w:pPr>
    </w:p>
    <w:p w14:paraId="285A5A7C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>Примесь: 2704 Бензин (нефтяной, малосернистый) /в пересчете на углерод/ (60)</w:t>
      </w:r>
    </w:p>
    <w:p w14:paraId="285A5A7D" w14:textId="77777777" w:rsidR="00602AB1" w:rsidRPr="00993B79" w:rsidRDefault="00602AB1" w:rsidP="00602AB1">
      <w:pPr>
        <w:rPr>
          <w:b/>
          <w:i/>
          <w:color w:val="FF00FF"/>
        </w:rPr>
      </w:pPr>
    </w:p>
    <w:p w14:paraId="285A5A7E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Удельный выброс ЗВ при прогреве двигателя, г/мин, (табл.3.1), </w:t>
      </w:r>
      <w:r w:rsidRPr="00993B79">
        <w:rPr>
          <w:b/>
          <w:i/>
          <w:color w:val="008080"/>
          <w:sz w:val="22"/>
        </w:rPr>
        <w:t xml:space="preserve">MPR = </w:t>
      </w:r>
      <w:r w:rsidRPr="00993B79">
        <w:rPr>
          <w:b/>
          <w:color w:val="008000"/>
        </w:rPr>
        <w:t>0.65</w:t>
      </w:r>
    </w:p>
    <w:p w14:paraId="285A5A7F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Пробеговые</w:t>
      </w:r>
      <w:proofErr w:type="spellEnd"/>
      <w:r w:rsidRPr="00993B79">
        <w:rPr>
          <w:color w:val="000000"/>
          <w:sz w:val="22"/>
        </w:rPr>
        <w:t xml:space="preserve"> выбросы ЗВ, г/км, (табл.3.2), </w:t>
      </w:r>
      <w:r w:rsidRPr="00993B79">
        <w:rPr>
          <w:b/>
          <w:i/>
          <w:color w:val="008080"/>
          <w:sz w:val="22"/>
        </w:rPr>
        <w:t xml:space="preserve">ML = </w:t>
      </w:r>
      <w:r w:rsidRPr="00993B79">
        <w:rPr>
          <w:b/>
          <w:color w:val="008000"/>
        </w:rPr>
        <w:t>1.7</w:t>
      </w:r>
    </w:p>
    <w:p w14:paraId="285A5A80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Удельные выбросы ЗВ при работе на холостом ходу, г/мин,</w:t>
      </w:r>
    </w:p>
    <w:p w14:paraId="285A5A81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(табл.3.3), </w:t>
      </w:r>
      <w:r w:rsidRPr="00993B79">
        <w:rPr>
          <w:b/>
          <w:i/>
          <w:color w:val="008080"/>
          <w:sz w:val="22"/>
        </w:rPr>
        <w:t xml:space="preserve">MXX = </w:t>
      </w:r>
      <w:r w:rsidRPr="00993B79">
        <w:rPr>
          <w:b/>
          <w:color w:val="008000"/>
        </w:rPr>
        <w:t>0.4</w:t>
      </w:r>
    </w:p>
    <w:p w14:paraId="285A5A82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выезде 1-го автомобиля, грамм, </w:t>
      </w:r>
      <w:r w:rsidRPr="00993B79">
        <w:rPr>
          <w:b/>
          <w:i/>
          <w:color w:val="008080"/>
          <w:sz w:val="22"/>
        </w:rPr>
        <w:t xml:space="preserve">M1 = </w:t>
      </w:r>
      <w:r w:rsidRPr="00993B79">
        <w:rPr>
          <w:i/>
          <w:color w:val="FF0000"/>
        </w:rPr>
        <w:t xml:space="preserve">MPR · TPR + ML · L1 + MXX · TX = </w:t>
      </w:r>
      <w:r w:rsidRPr="00993B79">
        <w:rPr>
          <w:b/>
          <w:color w:val="800000"/>
        </w:rPr>
        <w:t xml:space="preserve">0.65 · 3 + 1.7 · 0.1 + 0.4 · 1 = </w:t>
      </w:r>
      <w:r w:rsidRPr="00993B79">
        <w:rPr>
          <w:b/>
          <w:color w:val="008000"/>
        </w:rPr>
        <w:t>2.52</w:t>
      </w:r>
    </w:p>
    <w:p w14:paraId="285A5A83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въезде 1-го автомобиля, грамм, </w:t>
      </w:r>
      <w:r w:rsidRPr="00993B79">
        <w:rPr>
          <w:b/>
          <w:i/>
          <w:color w:val="008080"/>
          <w:sz w:val="22"/>
        </w:rPr>
        <w:t xml:space="preserve">M2 = </w:t>
      </w:r>
      <w:r w:rsidRPr="00993B79">
        <w:rPr>
          <w:i/>
          <w:color w:val="FF0000"/>
        </w:rPr>
        <w:t xml:space="preserve">ML · L2 + MXX · TX = </w:t>
      </w:r>
      <w:r w:rsidRPr="00993B79">
        <w:rPr>
          <w:b/>
          <w:color w:val="800000"/>
        </w:rPr>
        <w:t xml:space="preserve">1.7 · 0.1 + 0.4 · 1 = </w:t>
      </w:r>
      <w:r w:rsidRPr="00993B79">
        <w:rPr>
          <w:b/>
          <w:color w:val="008000"/>
        </w:rPr>
        <w:t>0.57</w:t>
      </w:r>
    </w:p>
    <w:p w14:paraId="285A5A84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 ЗВ, т/год (3.7), </w:t>
      </w:r>
      <w:r w:rsidRPr="00993B79">
        <w:rPr>
          <w:b/>
          <w:i/>
          <w:color w:val="008080"/>
          <w:sz w:val="22"/>
        </w:rPr>
        <w:t xml:space="preserve">M = </w:t>
      </w:r>
      <w:r w:rsidRPr="00993B79">
        <w:rPr>
          <w:i/>
          <w:color w:val="FF0000"/>
        </w:rPr>
        <w:t>A · (M1 + M2) · NK · DN · 10</w:t>
      </w:r>
      <w:r w:rsidRPr="00993B79">
        <w:rPr>
          <w:i/>
          <w:color w:val="FF0000"/>
          <w:vertAlign w:val="superscript"/>
        </w:rPr>
        <w:t>-6</w:t>
      </w:r>
      <w:r w:rsidRPr="00993B79">
        <w:rPr>
          <w:i/>
          <w:color w:val="FF0000"/>
        </w:rPr>
        <w:t xml:space="preserve"> = </w:t>
      </w:r>
      <w:r w:rsidRPr="00993B79">
        <w:rPr>
          <w:b/>
          <w:color w:val="800000"/>
        </w:rPr>
        <w:t>0.1 · (2.52 + 0.57) · 7 · 90 · 10</w:t>
      </w:r>
      <w:r w:rsidRPr="00993B79">
        <w:rPr>
          <w:b/>
          <w:color w:val="800000"/>
          <w:vertAlign w:val="superscript"/>
        </w:rPr>
        <w:t>-6</w:t>
      </w:r>
      <w:r w:rsidRPr="00993B79">
        <w:rPr>
          <w:b/>
          <w:color w:val="800000"/>
        </w:rPr>
        <w:t xml:space="preserve"> = </w:t>
      </w:r>
      <w:r w:rsidRPr="00993B79">
        <w:rPr>
          <w:b/>
          <w:color w:val="008000"/>
        </w:rPr>
        <w:t>0.0001947</w:t>
      </w:r>
    </w:p>
    <w:p w14:paraId="285A5A85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 ЗВ, г/с (3.10), </w:t>
      </w:r>
      <w:r w:rsidRPr="00993B79">
        <w:rPr>
          <w:b/>
          <w:i/>
          <w:color w:val="008080"/>
          <w:sz w:val="22"/>
        </w:rPr>
        <w:t xml:space="preserve">G = </w:t>
      </w:r>
      <w:r w:rsidRPr="00993B79">
        <w:rPr>
          <w:i/>
          <w:color w:val="FF0000"/>
        </w:rPr>
        <w:t xml:space="preserve">MAX(M1,M2) · NK1 / 3600 = </w:t>
      </w:r>
      <w:r w:rsidRPr="00993B79">
        <w:rPr>
          <w:b/>
          <w:color w:val="800000"/>
        </w:rPr>
        <w:t xml:space="preserve">2.52 · 2 / 3600 = </w:t>
      </w:r>
      <w:r w:rsidRPr="00993B79">
        <w:rPr>
          <w:b/>
          <w:color w:val="008000"/>
        </w:rPr>
        <w:t>0.0014</w:t>
      </w:r>
    </w:p>
    <w:p w14:paraId="285A5A86" w14:textId="77777777" w:rsidR="00602AB1" w:rsidRPr="00993B79" w:rsidRDefault="00602AB1" w:rsidP="00602AB1">
      <w:pPr>
        <w:rPr>
          <w:b/>
          <w:color w:val="008000"/>
        </w:rPr>
      </w:pPr>
    </w:p>
    <w:p w14:paraId="285A5A87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РАСЧЕТ выбросов оксидов азота:</w:t>
      </w:r>
    </w:p>
    <w:p w14:paraId="285A5A88" w14:textId="77777777" w:rsidR="00602AB1" w:rsidRPr="00993B79" w:rsidRDefault="00602AB1" w:rsidP="00602AB1">
      <w:pPr>
        <w:rPr>
          <w:color w:val="000000"/>
          <w:sz w:val="22"/>
        </w:rPr>
      </w:pPr>
    </w:p>
    <w:p w14:paraId="285A5A89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Удельный выброс ЗВ при прогреве двигателя, г/мин, (табл.3.1), </w:t>
      </w:r>
      <w:r w:rsidRPr="00993B79">
        <w:rPr>
          <w:b/>
          <w:i/>
          <w:color w:val="008080"/>
          <w:sz w:val="22"/>
        </w:rPr>
        <w:t xml:space="preserve">MPR = </w:t>
      </w:r>
      <w:r w:rsidRPr="00993B79">
        <w:rPr>
          <w:b/>
          <w:color w:val="008000"/>
        </w:rPr>
        <w:t>0.05</w:t>
      </w:r>
    </w:p>
    <w:p w14:paraId="285A5A8A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Пробеговые</w:t>
      </w:r>
      <w:proofErr w:type="spellEnd"/>
      <w:r w:rsidRPr="00993B79">
        <w:rPr>
          <w:color w:val="000000"/>
          <w:sz w:val="22"/>
        </w:rPr>
        <w:t xml:space="preserve"> выбросы ЗВ, г/км, (табл.3.2), </w:t>
      </w:r>
      <w:r w:rsidRPr="00993B79">
        <w:rPr>
          <w:b/>
          <w:i/>
          <w:color w:val="008080"/>
          <w:sz w:val="22"/>
        </w:rPr>
        <w:t xml:space="preserve">ML = </w:t>
      </w:r>
      <w:r w:rsidRPr="00993B79">
        <w:rPr>
          <w:b/>
          <w:color w:val="008000"/>
        </w:rPr>
        <w:t>0.4</w:t>
      </w:r>
    </w:p>
    <w:p w14:paraId="285A5A8B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Удельные выбросы ЗВ при работе на холостом ходу, г/мин,</w:t>
      </w:r>
    </w:p>
    <w:p w14:paraId="285A5A8C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(табл.3.3), </w:t>
      </w:r>
      <w:r w:rsidRPr="00993B79">
        <w:rPr>
          <w:b/>
          <w:i/>
          <w:color w:val="008080"/>
          <w:sz w:val="22"/>
        </w:rPr>
        <w:t xml:space="preserve">MXX = </w:t>
      </w:r>
      <w:r w:rsidRPr="00993B79">
        <w:rPr>
          <w:b/>
          <w:color w:val="008000"/>
        </w:rPr>
        <w:t>0.05</w:t>
      </w:r>
    </w:p>
    <w:p w14:paraId="285A5A8D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выезде 1-го автомобиля, грамм, </w:t>
      </w:r>
      <w:r w:rsidRPr="00993B79">
        <w:rPr>
          <w:b/>
          <w:i/>
          <w:color w:val="008080"/>
          <w:sz w:val="22"/>
        </w:rPr>
        <w:t xml:space="preserve">M1 = </w:t>
      </w:r>
      <w:r w:rsidRPr="00993B79">
        <w:rPr>
          <w:i/>
          <w:color w:val="FF0000"/>
        </w:rPr>
        <w:t xml:space="preserve">MPR · TPR + ML · L1 + MXX · TX = </w:t>
      </w:r>
      <w:r w:rsidRPr="00993B79">
        <w:rPr>
          <w:b/>
          <w:color w:val="800000"/>
        </w:rPr>
        <w:t xml:space="preserve">0.05 · 3 + 0.4 · 0.1 + 0.05 · 1 = </w:t>
      </w:r>
      <w:r w:rsidRPr="00993B79">
        <w:rPr>
          <w:b/>
          <w:color w:val="008000"/>
        </w:rPr>
        <w:t>0.24</w:t>
      </w:r>
    </w:p>
    <w:p w14:paraId="285A5A8E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въезде 1-го автомобиля, грамм, </w:t>
      </w:r>
      <w:r w:rsidRPr="00993B79">
        <w:rPr>
          <w:b/>
          <w:i/>
          <w:color w:val="008080"/>
          <w:sz w:val="22"/>
        </w:rPr>
        <w:t xml:space="preserve">M2 = </w:t>
      </w:r>
      <w:r w:rsidRPr="00993B79">
        <w:rPr>
          <w:i/>
          <w:color w:val="FF0000"/>
        </w:rPr>
        <w:t xml:space="preserve">ML · L2 + MXX · TX = </w:t>
      </w:r>
      <w:r w:rsidRPr="00993B79">
        <w:rPr>
          <w:b/>
          <w:color w:val="800000"/>
        </w:rPr>
        <w:t xml:space="preserve">0.4 · 0.1 + 0.05 · 1 = </w:t>
      </w:r>
      <w:r w:rsidRPr="00993B79">
        <w:rPr>
          <w:b/>
          <w:color w:val="008000"/>
        </w:rPr>
        <w:t>0.09</w:t>
      </w:r>
    </w:p>
    <w:p w14:paraId="285A5A8F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 ЗВ, т/год (3.7), </w:t>
      </w:r>
      <w:r w:rsidRPr="00993B79">
        <w:rPr>
          <w:b/>
          <w:i/>
          <w:color w:val="008080"/>
          <w:sz w:val="22"/>
        </w:rPr>
        <w:t xml:space="preserve">M = </w:t>
      </w:r>
      <w:r w:rsidRPr="00993B79">
        <w:rPr>
          <w:i/>
          <w:color w:val="FF0000"/>
        </w:rPr>
        <w:t>A · (M1 + M2) · NK · DN · 10</w:t>
      </w:r>
      <w:r w:rsidRPr="00993B79">
        <w:rPr>
          <w:i/>
          <w:color w:val="FF0000"/>
          <w:vertAlign w:val="superscript"/>
        </w:rPr>
        <w:t>-6</w:t>
      </w:r>
      <w:r w:rsidRPr="00993B79">
        <w:rPr>
          <w:i/>
          <w:color w:val="FF0000"/>
        </w:rPr>
        <w:t xml:space="preserve"> = </w:t>
      </w:r>
      <w:r w:rsidRPr="00993B79">
        <w:rPr>
          <w:b/>
          <w:color w:val="800000"/>
        </w:rPr>
        <w:t>0.1 · (0.24 + 0.09) · 7 · 90 · 10</w:t>
      </w:r>
      <w:r w:rsidRPr="00993B79">
        <w:rPr>
          <w:b/>
          <w:color w:val="800000"/>
          <w:vertAlign w:val="superscript"/>
        </w:rPr>
        <w:t>-6</w:t>
      </w:r>
      <w:r w:rsidRPr="00993B79">
        <w:rPr>
          <w:b/>
          <w:color w:val="800000"/>
        </w:rPr>
        <w:t xml:space="preserve"> = </w:t>
      </w:r>
      <w:r w:rsidRPr="00993B79">
        <w:rPr>
          <w:b/>
          <w:color w:val="008000"/>
        </w:rPr>
        <w:t>0.0000208</w:t>
      </w:r>
    </w:p>
    <w:p w14:paraId="285A5A90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 ЗВ, г/с (3.10), </w:t>
      </w:r>
      <w:r w:rsidRPr="00993B79">
        <w:rPr>
          <w:b/>
          <w:i/>
          <w:color w:val="008080"/>
          <w:sz w:val="22"/>
        </w:rPr>
        <w:t xml:space="preserve">G = </w:t>
      </w:r>
      <w:r w:rsidRPr="00993B79">
        <w:rPr>
          <w:i/>
          <w:color w:val="FF0000"/>
        </w:rPr>
        <w:t xml:space="preserve">MAX(M1,M2) · NK1 / 3600 = </w:t>
      </w:r>
      <w:r w:rsidRPr="00993B79">
        <w:rPr>
          <w:b/>
          <w:color w:val="800000"/>
        </w:rPr>
        <w:t xml:space="preserve">0.24 · 2 / 3600 = </w:t>
      </w:r>
      <w:r w:rsidRPr="00993B79">
        <w:rPr>
          <w:b/>
          <w:color w:val="008000"/>
        </w:rPr>
        <w:t>0.0001333</w:t>
      </w:r>
    </w:p>
    <w:p w14:paraId="285A5A91" w14:textId="77777777" w:rsidR="00602AB1" w:rsidRPr="00993B79" w:rsidRDefault="00602AB1" w:rsidP="00602AB1">
      <w:pPr>
        <w:rPr>
          <w:b/>
          <w:color w:val="008000"/>
        </w:rPr>
      </w:pPr>
    </w:p>
    <w:p w14:paraId="285A5A92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С учетом трансформации оксидов азота получаем:</w:t>
      </w:r>
    </w:p>
    <w:p w14:paraId="285A5A93" w14:textId="77777777" w:rsidR="00602AB1" w:rsidRPr="00993B79" w:rsidRDefault="00602AB1" w:rsidP="00602AB1">
      <w:pPr>
        <w:rPr>
          <w:color w:val="000000"/>
          <w:sz w:val="22"/>
        </w:rPr>
      </w:pPr>
    </w:p>
    <w:p w14:paraId="285A5A94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>Примесь: 0301 Азота (IV) диоксид (Азота диоксид) (4)</w:t>
      </w:r>
    </w:p>
    <w:p w14:paraId="285A5A95" w14:textId="77777777" w:rsidR="00602AB1" w:rsidRPr="00993B79" w:rsidRDefault="00602AB1" w:rsidP="00602AB1">
      <w:pPr>
        <w:rPr>
          <w:b/>
          <w:i/>
          <w:color w:val="FF00FF"/>
        </w:rPr>
      </w:pPr>
    </w:p>
    <w:p w14:paraId="285A5A96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выброс, т/год, </w:t>
      </w:r>
      <w:r w:rsidRPr="00993B79">
        <w:rPr>
          <w:b/>
          <w:i/>
          <w:color w:val="008080"/>
          <w:sz w:val="22"/>
        </w:rPr>
        <w:t xml:space="preserve">_M_ = </w:t>
      </w:r>
      <w:r w:rsidRPr="00993B79">
        <w:rPr>
          <w:i/>
          <w:color w:val="FF0000"/>
        </w:rPr>
        <w:t xml:space="preserve">0.8 · M = </w:t>
      </w:r>
      <w:r w:rsidRPr="00993B79">
        <w:rPr>
          <w:b/>
          <w:color w:val="800000"/>
        </w:rPr>
        <w:t xml:space="preserve">0.8 · 0.0000208 = </w:t>
      </w:r>
      <w:r w:rsidRPr="00993B79">
        <w:rPr>
          <w:b/>
          <w:color w:val="008000"/>
        </w:rPr>
        <w:t>0.00001664</w:t>
      </w:r>
    </w:p>
    <w:p w14:paraId="285A5A97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</w:t>
      </w:r>
      <w:proofErr w:type="spellStart"/>
      <w:proofErr w:type="gramStart"/>
      <w:r w:rsidRPr="00993B79">
        <w:rPr>
          <w:color w:val="000000"/>
          <w:sz w:val="22"/>
        </w:rPr>
        <w:t>выброс,г</w:t>
      </w:r>
      <w:proofErr w:type="spellEnd"/>
      <w:proofErr w:type="gramEnd"/>
      <w:r w:rsidRPr="00993B79">
        <w:rPr>
          <w:color w:val="000000"/>
          <w:sz w:val="22"/>
        </w:rPr>
        <w:t xml:space="preserve">/с, </w:t>
      </w:r>
      <w:r w:rsidRPr="00993B79">
        <w:rPr>
          <w:b/>
          <w:i/>
          <w:color w:val="008080"/>
          <w:sz w:val="22"/>
        </w:rPr>
        <w:t xml:space="preserve">GS = </w:t>
      </w:r>
      <w:r w:rsidRPr="00993B79">
        <w:rPr>
          <w:i/>
          <w:color w:val="FF0000"/>
        </w:rPr>
        <w:t xml:space="preserve">0.8 · G = </w:t>
      </w:r>
      <w:r w:rsidRPr="00993B79">
        <w:rPr>
          <w:b/>
          <w:color w:val="800000"/>
        </w:rPr>
        <w:t xml:space="preserve">0.8 · 0.0001333 = </w:t>
      </w:r>
      <w:r w:rsidRPr="00993B79">
        <w:rPr>
          <w:b/>
          <w:color w:val="008000"/>
        </w:rPr>
        <w:t>0.0001066</w:t>
      </w:r>
    </w:p>
    <w:p w14:paraId="285A5A98" w14:textId="77777777" w:rsidR="00602AB1" w:rsidRPr="00993B79" w:rsidRDefault="00602AB1" w:rsidP="00602AB1">
      <w:pPr>
        <w:rPr>
          <w:b/>
          <w:color w:val="008000"/>
        </w:rPr>
      </w:pPr>
    </w:p>
    <w:p w14:paraId="285A5A99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>Примесь: 0304 Азот (II) оксид (Азота оксид) (6)</w:t>
      </w:r>
    </w:p>
    <w:p w14:paraId="285A5A9A" w14:textId="77777777" w:rsidR="00602AB1" w:rsidRPr="00993B79" w:rsidRDefault="00602AB1" w:rsidP="00602AB1">
      <w:pPr>
        <w:rPr>
          <w:b/>
          <w:i/>
          <w:color w:val="FF00FF"/>
        </w:rPr>
      </w:pPr>
    </w:p>
    <w:p w14:paraId="285A5A9B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выброс, т/год, </w:t>
      </w:r>
      <w:r w:rsidRPr="00993B79">
        <w:rPr>
          <w:b/>
          <w:i/>
          <w:color w:val="008080"/>
          <w:sz w:val="22"/>
        </w:rPr>
        <w:t xml:space="preserve">_M_ = </w:t>
      </w:r>
      <w:r w:rsidRPr="00993B79">
        <w:rPr>
          <w:i/>
          <w:color w:val="FF0000"/>
        </w:rPr>
        <w:t xml:space="preserve">0.13 · M = </w:t>
      </w:r>
      <w:r w:rsidRPr="00993B79">
        <w:rPr>
          <w:b/>
          <w:color w:val="800000"/>
        </w:rPr>
        <w:t xml:space="preserve">0.13 · 0.0000208 = </w:t>
      </w:r>
      <w:r w:rsidRPr="00993B79">
        <w:rPr>
          <w:b/>
          <w:color w:val="008000"/>
        </w:rPr>
        <w:t>0.000002704</w:t>
      </w:r>
    </w:p>
    <w:p w14:paraId="285A5A9C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</w:t>
      </w:r>
      <w:proofErr w:type="spellStart"/>
      <w:proofErr w:type="gramStart"/>
      <w:r w:rsidRPr="00993B79">
        <w:rPr>
          <w:color w:val="000000"/>
          <w:sz w:val="22"/>
        </w:rPr>
        <w:t>выброс,г</w:t>
      </w:r>
      <w:proofErr w:type="spellEnd"/>
      <w:proofErr w:type="gramEnd"/>
      <w:r w:rsidRPr="00993B79">
        <w:rPr>
          <w:color w:val="000000"/>
          <w:sz w:val="22"/>
        </w:rPr>
        <w:t xml:space="preserve">/с, </w:t>
      </w:r>
      <w:r w:rsidRPr="00993B79">
        <w:rPr>
          <w:b/>
          <w:i/>
          <w:color w:val="008080"/>
          <w:sz w:val="22"/>
        </w:rPr>
        <w:t xml:space="preserve">GS = </w:t>
      </w:r>
      <w:r w:rsidRPr="00993B79">
        <w:rPr>
          <w:i/>
          <w:color w:val="FF0000"/>
        </w:rPr>
        <w:t xml:space="preserve">0.13 · G = </w:t>
      </w:r>
      <w:r w:rsidRPr="00993B79">
        <w:rPr>
          <w:b/>
          <w:color w:val="800000"/>
        </w:rPr>
        <w:t xml:space="preserve">0.13 · 0.0001333 = </w:t>
      </w:r>
      <w:r w:rsidRPr="00993B79">
        <w:rPr>
          <w:b/>
          <w:color w:val="008000"/>
        </w:rPr>
        <w:t>0.00001733</w:t>
      </w:r>
    </w:p>
    <w:p w14:paraId="285A5A9D" w14:textId="77777777" w:rsidR="00602AB1" w:rsidRPr="00993B79" w:rsidRDefault="00602AB1" w:rsidP="00602AB1">
      <w:pPr>
        <w:rPr>
          <w:b/>
          <w:color w:val="008000"/>
        </w:rPr>
      </w:pPr>
    </w:p>
    <w:p w14:paraId="285A5A9E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lastRenderedPageBreak/>
        <w:t>Примесь: 0330 Сера диоксид (Ангидрид сернистый, Сернистый газ, Сера (IV) оксид) (516)</w:t>
      </w:r>
    </w:p>
    <w:p w14:paraId="285A5A9F" w14:textId="77777777" w:rsidR="00602AB1" w:rsidRPr="00993B79" w:rsidRDefault="00602AB1" w:rsidP="00602AB1">
      <w:pPr>
        <w:rPr>
          <w:b/>
          <w:i/>
          <w:color w:val="FF00FF"/>
        </w:rPr>
      </w:pPr>
    </w:p>
    <w:p w14:paraId="285A5AA0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Удельный выброс ЗВ при прогреве двигателя, г/мин, (табл.3.1), </w:t>
      </w:r>
      <w:r w:rsidRPr="00993B79">
        <w:rPr>
          <w:b/>
          <w:i/>
          <w:color w:val="008080"/>
          <w:sz w:val="22"/>
        </w:rPr>
        <w:t xml:space="preserve">MPR = </w:t>
      </w:r>
      <w:r w:rsidRPr="00993B79">
        <w:rPr>
          <w:b/>
          <w:color w:val="008000"/>
        </w:rPr>
        <w:t>0.013</w:t>
      </w:r>
    </w:p>
    <w:p w14:paraId="285A5AA1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Пробеговые</w:t>
      </w:r>
      <w:proofErr w:type="spellEnd"/>
      <w:r w:rsidRPr="00993B79">
        <w:rPr>
          <w:color w:val="000000"/>
          <w:sz w:val="22"/>
        </w:rPr>
        <w:t xml:space="preserve"> выбросы ЗВ, г/км, (табл.3.2), </w:t>
      </w:r>
      <w:r w:rsidRPr="00993B79">
        <w:rPr>
          <w:b/>
          <w:i/>
          <w:color w:val="008080"/>
          <w:sz w:val="22"/>
        </w:rPr>
        <w:t xml:space="preserve">ML = </w:t>
      </w:r>
      <w:r w:rsidRPr="00993B79">
        <w:rPr>
          <w:b/>
          <w:color w:val="008000"/>
        </w:rPr>
        <w:t>0.07</w:t>
      </w:r>
    </w:p>
    <w:p w14:paraId="285A5AA2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Удельные выбросы ЗВ при работе на холостом ходу, г/мин,</w:t>
      </w:r>
    </w:p>
    <w:p w14:paraId="285A5AA3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(табл.3.3), </w:t>
      </w:r>
      <w:r w:rsidRPr="00993B79">
        <w:rPr>
          <w:b/>
          <w:i/>
          <w:color w:val="008080"/>
          <w:sz w:val="22"/>
        </w:rPr>
        <w:t xml:space="preserve">MXX = </w:t>
      </w:r>
      <w:r w:rsidRPr="00993B79">
        <w:rPr>
          <w:b/>
          <w:color w:val="008000"/>
        </w:rPr>
        <w:t>0.012</w:t>
      </w:r>
    </w:p>
    <w:p w14:paraId="285A5AA4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выезде 1-го автомобиля, грамм, </w:t>
      </w:r>
      <w:r w:rsidRPr="00993B79">
        <w:rPr>
          <w:b/>
          <w:i/>
          <w:color w:val="008080"/>
          <w:sz w:val="22"/>
        </w:rPr>
        <w:t xml:space="preserve">M1 = </w:t>
      </w:r>
      <w:r w:rsidRPr="00993B79">
        <w:rPr>
          <w:i/>
          <w:color w:val="FF0000"/>
        </w:rPr>
        <w:t xml:space="preserve">MPR · TPR + ML · L1 + MXX · TX = </w:t>
      </w:r>
      <w:r w:rsidRPr="00993B79">
        <w:rPr>
          <w:b/>
          <w:color w:val="800000"/>
        </w:rPr>
        <w:t xml:space="preserve">0.013 · 3 + 0.07 · 0.1 + 0.012 · 1 = </w:t>
      </w:r>
      <w:r w:rsidRPr="00993B79">
        <w:rPr>
          <w:b/>
          <w:color w:val="008000"/>
        </w:rPr>
        <w:t>0.058</w:t>
      </w:r>
    </w:p>
    <w:p w14:paraId="285A5AA5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въезде 1-го автомобиля, грамм, </w:t>
      </w:r>
      <w:r w:rsidRPr="00993B79">
        <w:rPr>
          <w:b/>
          <w:i/>
          <w:color w:val="008080"/>
          <w:sz w:val="22"/>
        </w:rPr>
        <w:t xml:space="preserve">M2 = </w:t>
      </w:r>
      <w:r w:rsidRPr="00993B79">
        <w:rPr>
          <w:i/>
          <w:color w:val="FF0000"/>
        </w:rPr>
        <w:t xml:space="preserve">ML · L2 + MXX · TX = </w:t>
      </w:r>
      <w:r w:rsidRPr="00993B79">
        <w:rPr>
          <w:b/>
          <w:color w:val="800000"/>
        </w:rPr>
        <w:t xml:space="preserve">0.07 · 0.1 + 0.012 · 1 = </w:t>
      </w:r>
      <w:r w:rsidRPr="00993B79">
        <w:rPr>
          <w:b/>
          <w:color w:val="008000"/>
        </w:rPr>
        <w:t>0.019</w:t>
      </w:r>
    </w:p>
    <w:p w14:paraId="285A5AA6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 ЗВ, т/год (3.7), </w:t>
      </w:r>
      <w:r w:rsidRPr="00993B79">
        <w:rPr>
          <w:b/>
          <w:i/>
          <w:color w:val="008080"/>
          <w:sz w:val="22"/>
        </w:rPr>
        <w:t xml:space="preserve">M = </w:t>
      </w:r>
      <w:r w:rsidRPr="00993B79">
        <w:rPr>
          <w:i/>
          <w:color w:val="FF0000"/>
        </w:rPr>
        <w:t>A · (M1 + M2) · NK · DN · 10</w:t>
      </w:r>
      <w:r w:rsidRPr="00993B79">
        <w:rPr>
          <w:i/>
          <w:color w:val="FF0000"/>
          <w:vertAlign w:val="superscript"/>
        </w:rPr>
        <w:t>-6</w:t>
      </w:r>
      <w:r w:rsidRPr="00993B79">
        <w:rPr>
          <w:i/>
          <w:color w:val="FF0000"/>
        </w:rPr>
        <w:t xml:space="preserve"> = </w:t>
      </w:r>
      <w:r w:rsidRPr="00993B79">
        <w:rPr>
          <w:b/>
          <w:color w:val="800000"/>
        </w:rPr>
        <w:t>0.1 · (0.058 + 0.019) · 7 · 90 · 10</w:t>
      </w:r>
      <w:r w:rsidRPr="00993B79">
        <w:rPr>
          <w:b/>
          <w:color w:val="800000"/>
          <w:vertAlign w:val="superscript"/>
        </w:rPr>
        <w:t>-6</w:t>
      </w:r>
      <w:r w:rsidRPr="00993B79">
        <w:rPr>
          <w:b/>
          <w:color w:val="800000"/>
        </w:rPr>
        <w:t xml:space="preserve"> = </w:t>
      </w:r>
      <w:r w:rsidRPr="00993B79">
        <w:rPr>
          <w:b/>
          <w:color w:val="008000"/>
        </w:rPr>
        <w:t>0.00000485</w:t>
      </w:r>
    </w:p>
    <w:p w14:paraId="285A5AA7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 ЗВ, г/с (3.10), </w:t>
      </w:r>
      <w:r w:rsidRPr="00993B79">
        <w:rPr>
          <w:b/>
          <w:i/>
          <w:color w:val="008080"/>
          <w:sz w:val="22"/>
        </w:rPr>
        <w:t xml:space="preserve">G = </w:t>
      </w:r>
      <w:r w:rsidRPr="00993B79">
        <w:rPr>
          <w:i/>
          <w:color w:val="FF0000"/>
        </w:rPr>
        <w:t xml:space="preserve">MAX(M1,M2) · NK1 / 3600 = </w:t>
      </w:r>
      <w:r w:rsidRPr="00993B79">
        <w:rPr>
          <w:b/>
          <w:color w:val="800000"/>
        </w:rPr>
        <w:t xml:space="preserve">0.058 · 2 / 3600 = </w:t>
      </w:r>
      <w:r w:rsidRPr="00993B79">
        <w:rPr>
          <w:b/>
          <w:color w:val="008000"/>
        </w:rPr>
        <w:t>0.0000322</w:t>
      </w:r>
    </w:p>
    <w:p w14:paraId="285A5AA8" w14:textId="77777777" w:rsidR="00602AB1" w:rsidRPr="00993B79" w:rsidRDefault="00602AB1" w:rsidP="00602AB1">
      <w:pPr>
        <w:rPr>
          <w:b/>
          <w:color w:val="008000"/>
        </w:rPr>
      </w:pPr>
    </w:p>
    <w:p w14:paraId="285A5AA9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ИТОГО выбросы по периоду: Теплый период (t&gt;5)</w:t>
      </w:r>
    </w:p>
    <w:p w14:paraId="285A5AAA" w14:textId="77777777" w:rsidR="00602AB1" w:rsidRPr="00993B79" w:rsidRDefault="00602AB1" w:rsidP="00602AB1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19"/>
        <w:gridCol w:w="253"/>
        <w:gridCol w:w="766"/>
        <w:gridCol w:w="252"/>
        <w:gridCol w:w="1018"/>
        <w:gridCol w:w="507"/>
        <w:gridCol w:w="511"/>
        <w:gridCol w:w="507"/>
        <w:gridCol w:w="1018"/>
        <w:gridCol w:w="507"/>
        <w:gridCol w:w="1018"/>
        <w:gridCol w:w="507"/>
        <w:gridCol w:w="3814"/>
        <w:gridCol w:w="4063"/>
      </w:tblGrid>
      <w:tr w:rsidR="00602AB1" w:rsidRPr="00993B79" w14:paraId="285A5AAC" w14:textId="77777777" w:rsidTr="00602AB1">
        <w:tc>
          <w:tcPr>
            <w:tcW w:w="5000" w:type="pct"/>
            <w:gridSpan w:val="14"/>
          </w:tcPr>
          <w:p w14:paraId="285A5AAB" w14:textId="77777777" w:rsidR="00602AB1" w:rsidRPr="00993B79" w:rsidRDefault="00602AB1" w:rsidP="00602AB1">
            <w:pPr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Тип машины: Грузовые автомобили дизельные свыше 2 до 5 т (иномарки)</w:t>
            </w:r>
          </w:p>
        </w:tc>
      </w:tr>
      <w:tr w:rsidR="00602AB1" w:rsidRPr="00993B79" w14:paraId="285A5ABA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AAD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Dn</w:t>
            </w:r>
            <w:proofErr w:type="spellEnd"/>
            <w:r w:rsidRPr="00993B79">
              <w:rPr>
                <w:b/>
                <w:i/>
                <w:color w:val="800080"/>
              </w:rPr>
              <w:t>,</w:t>
            </w:r>
          </w:p>
          <w:p w14:paraId="285A5AAE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сут</w:t>
            </w:r>
            <w:proofErr w:type="spellEnd"/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AAF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Nk</w:t>
            </w:r>
            <w:proofErr w:type="spellEnd"/>
            <w:r w:rsidRPr="00993B79">
              <w:rPr>
                <w:b/>
                <w:i/>
                <w:color w:val="800080"/>
              </w:rPr>
              <w:t>,</w:t>
            </w:r>
          </w:p>
          <w:p w14:paraId="285A5AB0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шт</w:t>
            </w:r>
            <w:proofErr w:type="spellEnd"/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AB1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A</w:t>
            </w:r>
          </w:p>
          <w:p w14:paraId="285A5AB2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AB3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Nk1</w:t>
            </w:r>
          </w:p>
          <w:p w14:paraId="285A5AB4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шт.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AB5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L1,</w:t>
            </w:r>
          </w:p>
          <w:p w14:paraId="285A5AB6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км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AB7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L2,</w:t>
            </w:r>
          </w:p>
          <w:p w14:paraId="285A5AB8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км</w:t>
            </w:r>
          </w:p>
        </w:tc>
        <w:tc>
          <w:tcPr>
            <w:tcW w:w="26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AB9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</w:p>
        </w:tc>
      </w:tr>
      <w:tr w:rsidR="00602AB1" w:rsidRPr="00993B79" w14:paraId="285A5AC2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ABB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90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ABC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27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ABD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0.10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ABE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2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ABF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AC0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0.1</w:t>
            </w:r>
          </w:p>
        </w:tc>
        <w:tc>
          <w:tcPr>
            <w:tcW w:w="26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AC1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</w:p>
        </w:tc>
      </w:tr>
      <w:tr w:rsidR="00602AB1" w:rsidRPr="00993B79" w14:paraId="285A5AC4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AC3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</w:p>
        </w:tc>
      </w:tr>
      <w:tr w:rsidR="00602AB1" w:rsidRPr="00993B79" w14:paraId="285A5AD5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AC5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ЗВ</w:t>
            </w:r>
          </w:p>
          <w:p w14:paraId="285A5AC6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AC7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Tpr</w:t>
            </w:r>
            <w:proofErr w:type="spellEnd"/>
          </w:p>
          <w:p w14:paraId="285A5AC8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мин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AC9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Mpr</w:t>
            </w:r>
            <w:proofErr w:type="spellEnd"/>
            <w:r w:rsidRPr="00993B79">
              <w:rPr>
                <w:b/>
                <w:i/>
                <w:color w:val="800080"/>
              </w:rPr>
              <w:t>,</w:t>
            </w:r>
          </w:p>
          <w:p w14:paraId="285A5ACA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gramStart"/>
            <w:r w:rsidRPr="00993B79">
              <w:rPr>
                <w:b/>
                <w:i/>
                <w:color w:val="800080"/>
              </w:rPr>
              <w:t>г/мин</w:t>
            </w:r>
            <w:proofErr w:type="gramEnd"/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ACB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Tx</w:t>
            </w:r>
            <w:proofErr w:type="spellEnd"/>
            <w:r w:rsidRPr="00993B79">
              <w:rPr>
                <w:b/>
                <w:i/>
                <w:color w:val="800080"/>
              </w:rPr>
              <w:t>,</w:t>
            </w:r>
          </w:p>
          <w:p w14:paraId="285A5ACC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мин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ACD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Mxx</w:t>
            </w:r>
            <w:proofErr w:type="spellEnd"/>
            <w:r w:rsidRPr="00993B79">
              <w:rPr>
                <w:b/>
                <w:i/>
                <w:color w:val="800080"/>
              </w:rPr>
              <w:t>,</w:t>
            </w:r>
          </w:p>
          <w:p w14:paraId="285A5ACE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gramStart"/>
            <w:r w:rsidRPr="00993B79">
              <w:rPr>
                <w:b/>
                <w:i/>
                <w:color w:val="800080"/>
              </w:rPr>
              <w:t>г/мин</w:t>
            </w:r>
            <w:proofErr w:type="gramEnd"/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ACF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Ml</w:t>
            </w:r>
            <w:proofErr w:type="spellEnd"/>
            <w:r w:rsidRPr="00993B79">
              <w:rPr>
                <w:b/>
                <w:i/>
                <w:color w:val="800080"/>
              </w:rPr>
              <w:t>,</w:t>
            </w:r>
          </w:p>
          <w:p w14:paraId="285A5AD0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г/км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AD1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г/с</w:t>
            </w:r>
          </w:p>
          <w:p w14:paraId="285A5AD2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AD3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т/год</w:t>
            </w:r>
          </w:p>
          <w:p w14:paraId="285A5AD4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</w:p>
        </w:tc>
      </w:tr>
      <w:tr w:rsidR="00602AB1" w:rsidRPr="00993B79" w14:paraId="285A5ADE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AD6" w14:textId="77777777" w:rsidR="00602AB1" w:rsidRPr="00993B79" w:rsidRDefault="00602AB1" w:rsidP="00602AB1">
            <w:pPr>
              <w:jc w:val="center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0337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AD7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4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AD8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0.58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AD9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ADA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0.36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ADB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2.9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ADC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0.00165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ADD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0.00088</w:t>
            </w:r>
          </w:p>
        </w:tc>
      </w:tr>
      <w:tr w:rsidR="00602AB1" w:rsidRPr="00993B79" w14:paraId="285A5AE7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ADF" w14:textId="77777777" w:rsidR="00602AB1" w:rsidRPr="00993B79" w:rsidRDefault="00602AB1" w:rsidP="00602AB1">
            <w:pPr>
              <w:jc w:val="center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2732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AE0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4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AE1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0.25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AE2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AE3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0.18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AE4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0.5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AE5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0.000683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AE6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0.000355</w:t>
            </w:r>
          </w:p>
        </w:tc>
      </w:tr>
      <w:tr w:rsidR="00602AB1" w:rsidRPr="00993B79" w14:paraId="285A5AF0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AE8" w14:textId="77777777" w:rsidR="00602AB1" w:rsidRPr="00993B79" w:rsidRDefault="00602AB1" w:rsidP="00602AB1">
            <w:pPr>
              <w:jc w:val="center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0301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AE9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4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AEA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0.22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AEB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AEC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0.2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AED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2.2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AEE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0.000578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AEF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0.0003344</w:t>
            </w:r>
          </w:p>
        </w:tc>
      </w:tr>
      <w:tr w:rsidR="00602AB1" w:rsidRPr="00993B79" w14:paraId="285A5AF9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AF1" w14:textId="77777777" w:rsidR="00602AB1" w:rsidRPr="00993B79" w:rsidRDefault="00602AB1" w:rsidP="00602AB1">
            <w:pPr>
              <w:jc w:val="center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0304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AF2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4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AF3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0.22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AF4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AF5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0.2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AF6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2.2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AF7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0.0000939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AF8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0.0000543</w:t>
            </w:r>
          </w:p>
        </w:tc>
      </w:tr>
      <w:tr w:rsidR="00602AB1" w:rsidRPr="00993B79" w14:paraId="285A5B02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AFA" w14:textId="77777777" w:rsidR="00602AB1" w:rsidRPr="00993B79" w:rsidRDefault="00602AB1" w:rsidP="00602AB1">
            <w:pPr>
              <w:jc w:val="center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0328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AFB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4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AFC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0.008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AFD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AFE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0.008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AFF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0.13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B00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0.00002944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B01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0.00001798</w:t>
            </w:r>
          </w:p>
        </w:tc>
      </w:tr>
      <w:tr w:rsidR="00602AB1" w:rsidRPr="00993B79" w14:paraId="285A5B0B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B03" w14:textId="77777777" w:rsidR="00602AB1" w:rsidRPr="00993B79" w:rsidRDefault="00602AB1" w:rsidP="00602AB1">
            <w:pPr>
              <w:jc w:val="center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0330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B04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4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B05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0.065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B06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B07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0.065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B08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0.34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B09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0.0001994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B0A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0.0001113</w:t>
            </w:r>
          </w:p>
        </w:tc>
      </w:tr>
    </w:tbl>
    <w:p w14:paraId="285A5B0C" w14:textId="77777777" w:rsidR="00602AB1" w:rsidRPr="00993B79" w:rsidRDefault="00602AB1" w:rsidP="00602AB1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19"/>
        <w:gridCol w:w="253"/>
        <w:gridCol w:w="766"/>
        <w:gridCol w:w="252"/>
        <w:gridCol w:w="1018"/>
        <w:gridCol w:w="507"/>
        <w:gridCol w:w="511"/>
        <w:gridCol w:w="507"/>
        <w:gridCol w:w="1018"/>
        <w:gridCol w:w="507"/>
        <w:gridCol w:w="1018"/>
        <w:gridCol w:w="507"/>
        <w:gridCol w:w="3814"/>
        <w:gridCol w:w="4063"/>
      </w:tblGrid>
      <w:tr w:rsidR="00602AB1" w:rsidRPr="00993B79" w14:paraId="285A5B0E" w14:textId="77777777" w:rsidTr="00602AB1">
        <w:tc>
          <w:tcPr>
            <w:tcW w:w="5000" w:type="pct"/>
            <w:gridSpan w:val="14"/>
          </w:tcPr>
          <w:p w14:paraId="285A5B0D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Тип машины: Легковые автомобили с впрыском топлива рабочим объемом свыше 1.8 до 3.5 л (до 92)</w:t>
            </w:r>
          </w:p>
        </w:tc>
      </w:tr>
      <w:tr w:rsidR="00602AB1" w:rsidRPr="00993B79" w14:paraId="285A5B1C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B0F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Dn</w:t>
            </w:r>
            <w:proofErr w:type="spellEnd"/>
            <w:r w:rsidRPr="00993B79">
              <w:rPr>
                <w:b/>
                <w:i/>
                <w:color w:val="800080"/>
              </w:rPr>
              <w:t>,</w:t>
            </w:r>
          </w:p>
          <w:p w14:paraId="285A5B10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сут</w:t>
            </w:r>
            <w:proofErr w:type="spellEnd"/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B11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Nk</w:t>
            </w:r>
            <w:proofErr w:type="spellEnd"/>
            <w:r w:rsidRPr="00993B79">
              <w:rPr>
                <w:b/>
                <w:i/>
                <w:color w:val="800080"/>
              </w:rPr>
              <w:t>,</w:t>
            </w:r>
          </w:p>
          <w:p w14:paraId="285A5B12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шт</w:t>
            </w:r>
            <w:proofErr w:type="spellEnd"/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B13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A</w:t>
            </w:r>
          </w:p>
          <w:p w14:paraId="285A5B14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B15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Nk1</w:t>
            </w:r>
          </w:p>
          <w:p w14:paraId="285A5B16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шт.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B17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L1,</w:t>
            </w:r>
          </w:p>
          <w:p w14:paraId="285A5B18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км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B19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L2,</w:t>
            </w:r>
          </w:p>
          <w:p w14:paraId="285A5B1A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км</w:t>
            </w:r>
          </w:p>
        </w:tc>
        <w:tc>
          <w:tcPr>
            <w:tcW w:w="26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B1B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</w:p>
        </w:tc>
      </w:tr>
      <w:tr w:rsidR="00602AB1" w:rsidRPr="00993B79" w14:paraId="285A5B24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B1D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90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B1E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7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B1F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0.10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B20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2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B21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B22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0.1</w:t>
            </w:r>
          </w:p>
        </w:tc>
        <w:tc>
          <w:tcPr>
            <w:tcW w:w="26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B23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</w:p>
        </w:tc>
      </w:tr>
      <w:tr w:rsidR="00602AB1" w:rsidRPr="00993B79" w14:paraId="285A5B26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B25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</w:p>
        </w:tc>
      </w:tr>
      <w:tr w:rsidR="00602AB1" w:rsidRPr="00993B79" w14:paraId="285A5B37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B27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ЗВ</w:t>
            </w:r>
          </w:p>
          <w:p w14:paraId="285A5B28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B29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Tpr</w:t>
            </w:r>
            <w:proofErr w:type="spellEnd"/>
          </w:p>
          <w:p w14:paraId="285A5B2A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мин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B2B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Mpr</w:t>
            </w:r>
            <w:proofErr w:type="spellEnd"/>
            <w:r w:rsidRPr="00993B79">
              <w:rPr>
                <w:b/>
                <w:i/>
                <w:color w:val="800080"/>
              </w:rPr>
              <w:t>,</w:t>
            </w:r>
          </w:p>
          <w:p w14:paraId="285A5B2C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gramStart"/>
            <w:r w:rsidRPr="00993B79">
              <w:rPr>
                <w:b/>
                <w:i/>
                <w:color w:val="800080"/>
              </w:rPr>
              <w:t>г/мин</w:t>
            </w:r>
            <w:proofErr w:type="gramEnd"/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B2D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Tx</w:t>
            </w:r>
            <w:proofErr w:type="spellEnd"/>
            <w:r w:rsidRPr="00993B79">
              <w:rPr>
                <w:b/>
                <w:i/>
                <w:color w:val="800080"/>
              </w:rPr>
              <w:t>,</w:t>
            </w:r>
          </w:p>
          <w:p w14:paraId="285A5B2E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мин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B2F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Mxx</w:t>
            </w:r>
            <w:proofErr w:type="spellEnd"/>
            <w:r w:rsidRPr="00993B79">
              <w:rPr>
                <w:b/>
                <w:i/>
                <w:color w:val="800080"/>
              </w:rPr>
              <w:t>,</w:t>
            </w:r>
          </w:p>
          <w:p w14:paraId="285A5B30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gramStart"/>
            <w:r w:rsidRPr="00993B79">
              <w:rPr>
                <w:b/>
                <w:i/>
                <w:color w:val="800080"/>
              </w:rPr>
              <w:t>г/мин</w:t>
            </w:r>
            <w:proofErr w:type="gramEnd"/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B31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Ml</w:t>
            </w:r>
            <w:proofErr w:type="spellEnd"/>
            <w:r w:rsidRPr="00993B79">
              <w:rPr>
                <w:b/>
                <w:i/>
                <w:color w:val="800080"/>
              </w:rPr>
              <w:t>,</w:t>
            </w:r>
          </w:p>
          <w:p w14:paraId="285A5B32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г/км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B33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г/с</w:t>
            </w:r>
          </w:p>
          <w:p w14:paraId="285A5B34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B35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т/год</w:t>
            </w:r>
          </w:p>
          <w:p w14:paraId="285A5B36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</w:p>
        </w:tc>
      </w:tr>
      <w:tr w:rsidR="00602AB1" w:rsidRPr="00993B79" w14:paraId="285A5B40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B38" w14:textId="77777777" w:rsidR="00602AB1" w:rsidRPr="00993B79" w:rsidRDefault="00602AB1" w:rsidP="00602AB1">
            <w:pPr>
              <w:jc w:val="center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0337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B39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3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B3A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5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B3B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B3C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4.5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B3D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17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B3E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0.01178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B3F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0.001726</w:t>
            </w:r>
          </w:p>
        </w:tc>
      </w:tr>
      <w:tr w:rsidR="00602AB1" w:rsidRPr="00993B79" w14:paraId="285A5B49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B41" w14:textId="77777777" w:rsidR="00602AB1" w:rsidRPr="00993B79" w:rsidRDefault="00602AB1" w:rsidP="00602AB1">
            <w:pPr>
              <w:jc w:val="center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2704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B42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3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B43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0.65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B44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B45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0.4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B46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1.7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B47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0.0014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B48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0.0001947</w:t>
            </w:r>
          </w:p>
        </w:tc>
      </w:tr>
      <w:tr w:rsidR="00602AB1" w:rsidRPr="00993B79" w14:paraId="285A5B52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B4A" w14:textId="77777777" w:rsidR="00602AB1" w:rsidRPr="00993B79" w:rsidRDefault="00602AB1" w:rsidP="00602AB1">
            <w:pPr>
              <w:jc w:val="center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lastRenderedPageBreak/>
              <w:t>0301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B4B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3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B4C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0.05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B4D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B4E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0.05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B4F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0.4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B50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0.0001066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B51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0.00001664</w:t>
            </w:r>
          </w:p>
        </w:tc>
      </w:tr>
      <w:tr w:rsidR="00602AB1" w:rsidRPr="00993B79" w14:paraId="285A5B5B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B53" w14:textId="77777777" w:rsidR="00602AB1" w:rsidRPr="00993B79" w:rsidRDefault="00602AB1" w:rsidP="00602AB1">
            <w:pPr>
              <w:jc w:val="center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0304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B54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3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B55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0.05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B56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B57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0.05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B58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0.4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B59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0.00001733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B5A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0.000002704</w:t>
            </w:r>
          </w:p>
        </w:tc>
      </w:tr>
      <w:tr w:rsidR="00602AB1" w:rsidRPr="00993B79" w14:paraId="285A5B64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B5C" w14:textId="77777777" w:rsidR="00602AB1" w:rsidRPr="00993B79" w:rsidRDefault="00602AB1" w:rsidP="00602AB1">
            <w:pPr>
              <w:jc w:val="center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0330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B5D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3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B5E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0.013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B5F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B60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0.012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B61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0.07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B62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0.0000322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B63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0.00000485</w:t>
            </w:r>
          </w:p>
        </w:tc>
      </w:tr>
    </w:tbl>
    <w:p w14:paraId="285A5B65" w14:textId="77777777" w:rsidR="00602AB1" w:rsidRPr="00993B79" w:rsidRDefault="00602AB1" w:rsidP="00602AB1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0"/>
        <w:gridCol w:w="7417"/>
        <w:gridCol w:w="3243"/>
        <w:gridCol w:w="3940"/>
      </w:tblGrid>
      <w:tr w:rsidR="00602AB1" w:rsidRPr="00993B79" w14:paraId="285A5B67" w14:textId="77777777" w:rsidTr="00602AB1">
        <w:tc>
          <w:tcPr>
            <w:tcW w:w="5000" w:type="pct"/>
            <w:gridSpan w:val="4"/>
            <w:vAlign w:val="center"/>
          </w:tcPr>
          <w:p w14:paraId="285A5B66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ВСЕГО по периоду: Теплый период (t&gt;5)</w:t>
            </w:r>
          </w:p>
        </w:tc>
      </w:tr>
      <w:tr w:rsidR="00602AB1" w:rsidRPr="00993B79" w14:paraId="285A5B6C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B68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Код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B69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Примесь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B6A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Выброс г/с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B6B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Выброс т/год</w:t>
            </w:r>
          </w:p>
        </w:tc>
      </w:tr>
      <w:tr w:rsidR="00602AB1" w:rsidRPr="00993B79" w14:paraId="285A5B71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B6D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0337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B6E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B6F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0.01343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B70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0.002606</w:t>
            </w:r>
          </w:p>
        </w:tc>
      </w:tr>
      <w:tr w:rsidR="00602AB1" w:rsidRPr="00993B79" w14:paraId="285A5B76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B72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2704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B73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Бензин (нефтяной, малосернистый) /в пересчете на углерод/ (60)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B74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0.0014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B75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0.0001947</w:t>
            </w:r>
          </w:p>
        </w:tc>
      </w:tr>
      <w:tr w:rsidR="00602AB1" w:rsidRPr="00993B79" w14:paraId="285A5B7B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B77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2732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B78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Керосин (654*)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B79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0.000683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B7A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0.000355</w:t>
            </w:r>
          </w:p>
        </w:tc>
      </w:tr>
      <w:tr w:rsidR="00602AB1" w:rsidRPr="00993B79" w14:paraId="285A5B80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B7C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0301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B7D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B7E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0.0006846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B7F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0.00035104</w:t>
            </w:r>
          </w:p>
        </w:tc>
      </w:tr>
      <w:tr w:rsidR="00602AB1" w:rsidRPr="00993B79" w14:paraId="285A5B85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B81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0328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B82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B83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0.00002944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B84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0.00001798</w:t>
            </w:r>
          </w:p>
        </w:tc>
      </w:tr>
      <w:tr w:rsidR="00602AB1" w:rsidRPr="00993B79" w14:paraId="285A5B8A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B86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0330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B87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B88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0.0002316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B89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0.00011615</w:t>
            </w:r>
          </w:p>
        </w:tc>
      </w:tr>
      <w:tr w:rsidR="00602AB1" w:rsidRPr="00993B79" w14:paraId="285A5B8F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B8B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0304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B8C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B8D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0.00011123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B8E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0.000057004</w:t>
            </w:r>
          </w:p>
        </w:tc>
      </w:tr>
    </w:tbl>
    <w:p w14:paraId="285A5B90" w14:textId="77777777" w:rsidR="00602AB1" w:rsidRPr="00993B79" w:rsidRDefault="00602AB1" w:rsidP="00602AB1">
      <w:pPr>
        <w:rPr>
          <w:color w:val="000000"/>
          <w:sz w:val="22"/>
        </w:rPr>
      </w:pPr>
    </w:p>
    <w:p w14:paraId="285A5B91" w14:textId="77777777" w:rsidR="00602AB1" w:rsidRPr="00993B79" w:rsidRDefault="00602AB1" w:rsidP="00602AB1">
      <w:pPr>
        <w:rPr>
          <w:color w:val="000000"/>
          <w:sz w:val="22"/>
        </w:rPr>
      </w:pPr>
    </w:p>
    <w:p w14:paraId="285A5B92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______________________________________________________________________</w:t>
      </w:r>
    </w:p>
    <w:p w14:paraId="285A5B93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Расчетный период: Холодный период (t&lt;-5)</w:t>
      </w:r>
    </w:p>
    <w:p w14:paraId="285A5B94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______________________________________________________________________</w:t>
      </w:r>
    </w:p>
    <w:p w14:paraId="285A5B95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Температура воздуха за расчетный период, град. С, </w:t>
      </w:r>
      <w:r w:rsidRPr="00993B79">
        <w:rPr>
          <w:b/>
          <w:i/>
          <w:color w:val="008080"/>
          <w:sz w:val="22"/>
        </w:rPr>
        <w:t xml:space="preserve">T = </w:t>
      </w:r>
      <w:r w:rsidRPr="00993B79">
        <w:rPr>
          <w:b/>
          <w:color w:val="008000"/>
        </w:rPr>
        <w:t>-25</w:t>
      </w:r>
    </w:p>
    <w:p w14:paraId="285A5B96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______________________________________________________________________</w:t>
      </w:r>
    </w:p>
    <w:p w14:paraId="285A5B97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Тип машины: Грузовые автомобили дизельные свыше 2 до 5 т (иномарки)</w:t>
      </w:r>
    </w:p>
    <w:p w14:paraId="285A5B98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______________________________________________________________________</w:t>
      </w:r>
    </w:p>
    <w:p w14:paraId="285A5B99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Тип топлива: Дизельное топливо</w:t>
      </w:r>
    </w:p>
    <w:p w14:paraId="285A5B9A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Количество рабочих дней в году, </w:t>
      </w:r>
      <w:proofErr w:type="spellStart"/>
      <w:r w:rsidRPr="00993B79">
        <w:rPr>
          <w:color w:val="000000"/>
          <w:sz w:val="22"/>
        </w:rPr>
        <w:t>дн</w:t>
      </w:r>
      <w:proofErr w:type="spellEnd"/>
      <w:r w:rsidRPr="00993B79">
        <w:rPr>
          <w:color w:val="000000"/>
          <w:sz w:val="22"/>
        </w:rPr>
        <w:t xml:space="preserve">., </w:t>
      </w:r>
      <w:r w:rsidRPr="00993B79">
        <w:rPr>
          <w:b/>
          <w:i/>
          <w:color w:val="008080"/>
          <w:sz w:val="22"/>
        </w:rPr>
        <w:t xml:space="preserve">DN = </w:t>
      </w:r>
      <w:r w:rsidRPr="00993B79">
        <w:rPr>
          <w:b/>
          <w:color w:val="008000"/>
        </w:rPr>
        <w:t>90</w:t>
      </w:r>
    </w:p>
    <w:p w14:paraId="285A5B9B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Наибольшее количество автомобилей, выезжающих со стоянки </w:t>
      </w:r>
      <w:proofErr w:type="gramStart"/>
      <w:r w:rsidRPr="00993B79">
        <w:rPr>
          <w:color w:val="000000"/>
          <w:sz w:val="22"/>
        </w:rPr>
        <w:t>в течении</w:t>
      </w:r>
      <w:proofErr w:type="gramEnd"/>
      <w:r w:rsidRPr="00993B79">
        <w:rPr>
          <w:color w:val="000000"/>
          <w:sz w:val="22"/>
        </w:rPr>
        <w:t xml:space="preserve"> часа, </w:t>
      </w:r>
      <w:r w:rsidRPr="00993B79">
        <w:rPr>
          <w:b/>
          <w:i/>
          <w:color w:val="008080"/>
          <w:sz w:val="22"/>
        </w:rPr>
        <w:t xml:space="preserve">NK1 = </w:t>
      </w:r>
      <w:r w:rsidRPr="00993B79">
        <w:rPr>
          <w:b/>
          <w:color w:val="008000"/>
        </w:rPr>
        <w:t>2</w:t>
      </w:r>
    </w:p>
    <w:p w14:paraId="285A5B9C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Общ. количество автомобилей данной группы за расчетный период, шт., </w:t>
      </w:r>
      <w:r w:rsidRPr="00993B79">
        <w:rPr>
          <w:b/>
          <w:i/>
          <w:color w:val="008080"/>
          <w:sz w:val="22"/>
        </w:rPr>
        <w:t xml:space="preserve">NK = </w:t>
      </w:r>
      <w:r w:rsidRPr="00993B79">
        <w:rPr>
          <w:b/>
          <w:color w:val="008000"/>
        </w:rPr>
        <w:t>27</w:t>
      </w:r>
    </w:p>
    <w:p w14:paraId="285A5B9D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Коэффициент выпуска (выезда), </w:t>
      </w:r>
      <w:r w:rsidRPr="00993B79">
        <w:rPr>
          <w:b/>
          <w:i/>
          <w:color w:val="008080"/>
          <w:sz w:val="22"/>
        </w:rPr>
        <w:t xml:space="preserve">A = </w:t>
      </w:r>
      <w:r w:rsidRPr="00993B79">
        <w:rPr>
          <w:b/>
          <w:color w:val="008000"/>
        </w:rPr>
        <w:t>0.1</w:t>
      </w:r>
    </w:p>
    <w:p w14:paraId="285A5B9E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Экологический контроль не проводится</w:t>
      </w:r>
    </w:p>
    <w:p w14:paraId="285A5B9F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Время прогрева двигателя, мин (табл. 3.20), </w:t>
      </w:r>
      <w:r w:rsidRPr="00993B79">
        <w:rPr>
          <w:b/>
          <w:i/>
          <w:color w:val="008080"/>
          <w:sz w:val="22"/>
        </w:rPr>
        <w:t xml:space="preserve">TPR = </w:t>
      </w:r>
      <w:r w:rsidRPr="00993B79">
        <w:rPr>
          <w:b/>
          <w:color w:val="008000"/>
        </w:rPr>
        <w:t>30</w:t>
      </w:r>
    </w:p>
    <w:p w14:paraId="285A5BA0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Время работы двигателя на холостом ходу, мин, </w:t>
      </w:r>
      <w:r w:rsidRPr="00993B79">
        <w:rPr>
          <w:b/>
          <w:i/>
          <w:color w:val="008080"/>
          <w:sz w:val="22"/>
        </w:rPr>
        <w:t xml:space="preserve">TX = </w:t>
      </w:r>
      <w:r w:rsidRPr="00993B79">
        <w:rPr>
          <w:b/>
          <w:color w:val="008000"/>
        </w:rPr>
        <w:t>1</w:t>
      </w:r>
    </w:p>
    <w:p w14:paraId="285A5BA1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Пробег автомобиля от ближайшего к выезду места стоянки до выезда со стоянки, км, </w:t>
      </w:r>
      <w:r w:rsidRPr="00993B79">
        <w:rPr>
          <w:b/>
          <w:i/>
          <w:color w:val="008080"/>
          <w:sz w:val="22"/>
        </w:rPr>
        <w:t xml:space="preserve">LB1 = </w:t>
      </w:r>
      <w:r w:rsidRPr="00993B79">
        <w:rPr>
          <w:b/>
          <w:color w:val="008000"/>
        </w:rPr>
        <w:t>0.1</w:t>
      </w:r>
    </w:p>
    <w:p w14:paraId="285A5BA2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Пробег автомобиля от наиболее удаленного к выезду места стоянки </w:t>
      </w:r>
      <w:proofErr w:type="gramStart"/>
      <w:r w:rsidRPr="00993B79">
        <w:rPr>
          <w:color w:val="000000"/>
          <w:sz w:val="22"/>
        </w:rPr>
        <w:t>до  выезда</w:t>
      </w:r>
      <w:proofErr w:type="gramEnd"/>
      <w:r w:rsidRPr="00993B79">
        <w:rPr>
          <w:color w:val="000000"/>
          <w:sz w:val="22"/>
        </w:rPr>
        <w:t xml:space="preserve"> со стоянки, км, </w:t>
      </w:r>
      <w:r w:rsidRPr="00993B79">
        <w:rPr>
          <w:b/>
          <w:i/>
          <w:color w:val="008080"/>
          <w:sz w:val="22"/>
        </w:rPr>
        <w:t xml:space="preserve">LD1 = </w:t>
      </w:r>
      <w:r w:rsidRPr="00993B79">
        <w:rPr>
          <w:b/>
          <w:color w:val="008000"/>
        </w:rPr>
        <w:t>0.1</w:t>
      </w:r>
    </w:p>
    <w:p w14:paraId="285A5BA3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Пробег автомобиля от ближайшего к въезду места стоянки до въезда на стоянку, км, </w:t>
      </w:r>
      <w:r w:rsidRPr="00993B79">
        <w:rPr>
          <w:b/>
          <w:i/>
          <w:color w:val="008080"/>
          <w:sz w:val="22"/>
        </w:rPr>
        <w:t xml:space="preserve">LB2 = </w:t>
      </w:r>
      <w:r w:rsidRPr="00993B79">
        <w:rPr>
          <w:b/>
          <w:color w:val="008000"/>
        </w:rPr>
        <w:t>0.1</w:t>
      </w:r>
    </w:p>
    <w:p w14:paraId="285A5BA4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Пробег автомобиля от наиболее удаленного от въезда места стоянки до въезда на стоянку, км, </w:t>
      </w:r>
      <w:r w:rsidRPr="00993B79">
        <w:rPr>
          <w:b/>
          <w:i/>
          <w:color w:val="008080"/>
          <w:sz w:val="22"/>
        </w:rPr>
        <w:t xml:space="preserve">LD2 = </w:t>
      </w:r>
      <w:r w:rsidRPr="00993B79">
        <w:rPr>
          <w:b/>
          <w:color w:val="008000"/>
        </w:rPr>
        <w:t>0.1</w:t>
      </w:r>
    </w:p>
    <w:p w14:paraId="285A5BA5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Суммарный пробег по территории или помещению стоянки (выезд), км (3.5), </w:t>
      </w:r>
      <w:r w:rsidRPr="00993B79">
        <w:rPr>
          <w:b/>
          <w:i/>
          <w:color w:val="008080"/>
          <w:sz w:val="22"/>
        </w:rPr>
        <w:t xml:space="preserve">L1 = </w:t>
      </w:r>
      <w:r w:rsidRPr="00993B79">
        <w:rPr>
          <w:i/>
          <w:color w:val="FF0000"/>
        </w:rPr>
        <w:t xml:space="preserve">(LB1 + LD1) / 2 = </w:t>
      </w:r>
      <w:r w:rsidRPr="00993B79">
        <w:rPr>
          <w:b/>
          <w:color w:val="800000"/>
        </w:rPr>
        <w:t xml:space="preserve">(0.1 + 0.1) / 2 = </w:t>
      </w:r>
      <w:r w:rsidRPr="00993B79">
        <w:rPr>
          <w:b/>
          <w:color w:val="008000"/>
        </w:rPr>
        <w:t>0.1</w:t>
      </w:r>
    </w:p>
    <w:p w14:paraId="285A5BA6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Суммарный пробег по территории или помещению стоянки (въезд), км (3.6), </w:t>
      </w:r>
      <w:r w:rsidRPr="00993B79">
        <w:rPr>
          <w:b/>
          <w:i/>
          <w:color w:val="008080"/>
          <w:sz w:val="22"/>
        </w:rPr>
        <w:t xml:space="preserve">L2 = </w:t>
      </w:r>
      <w:r w:rsidRPr="00993B79">
        <w:rPr>
          <w:i/>
          <w:color w:val="FF0000"/>
        </w:rPr>
        <w:t xml:space="preserve">(LB2 + LD2) / 2 = </w:t>
      </w:r>
      <w:r w:rsidRPr="00993B79">
        <w:rPr>
          <w:b/>
          <w:color w:val="800000"/>
        </w:rPr>
        <w:t xml:space="preserve">(0.1 + 0.1) / 2 = </w:t>
      </w:r>
      <w:r w:rsidRPr="00993B79">
        <w:rPr>
          <w:b/>
          <w:color w:val="008000"/>
        </w:rPr>
        <w:t>0.1</w:t>
      </w:r>
    </w:p>
    <w:p w14:paraId="285A5BA7" w14:textId="77777777" w:rsidR="00602AB1" w:rsidRPr="00993B79" w:rsidRDefault="00602AB1" w:rsidP="00602AB1">
      <w:pPr>
        <w:rPr>
          <w:b/>
          <w:color w:val="008000"/>
        </w:rPr>
      </w:pPr>
    </w:p>
    <w:p w14:paraId="285A5BA8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lastRenderedPageBreak/>
        <w:t>Примесь: 0337 Углерод оксид (Окись углерода, Угарный газ) (584)</w:t>
      </w:r>
    </w:p>
    <w:p w14:paraId="285A5BA9" w14:textId="77777777" w:rsidR="00602AB1" w:rsidRPr="00993B79" w:rsidRDefault="00602AB1" w:rsidP="00602AB1">
      <w:pPr>
        <w:rPr>
          <w:b/>
          <w:i/>
          <w:color w:val="FF00FF"/>
        </w:rPr>
      </w:pPr>
    </w:p>
    <w:p w14:paraId="285A5BAA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Удельный выброс ЗВ при прогреве двигателя, г/мин, (табл.3.10), </w:t>
      </w:r>
      <w:r w:rsidRPr="00993B79">
        <w:rPr>
          <w:b/>
          <w:i/>
          <w:color w:val="008080"/>
          <w:sz w:val="22"/>
        </w:rPr>
        <w:t xml:space="preserve">MPR = </w:t>
      </w:r>
      <w:r w:rsidRPr="00993B79">
        <w:rPr>
          <w:b/>
          <w:color w:val="008000"/>
        </w:rPr>
        <w:t>0.87</w:t>
      </w:r>
    </w:p>
    <w:p w14:paraId="285A5BAB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Пробеговые</w:t>
      </w:r>
      <w:proofErr w:type="spellEnd"/>
      <w:r w:rsidRPr="00993B79">
        <w:rPr>
          <w:color w:val="000000"/>
          <w:sz w:val="22"/>
        </w:rPr>
        <w:t xml:space="preserve"> выбросы ЗВ, г/км, (табл.3.11), </w:t>
      </w:r>
      <w:r w:rsidRPr="00993B79">
        <w:rPr>
          <w:b/>
          <w:i/>
          <w:color w:val="008080"/>
          <w:sz w:val="22"/>
        </w:rPr>
        <w:t xml:space="preserve">ML = </w:t>
      </w:r>
      <w:r w:rsidRPr="00993B79">
        <w:rPr>
          <w:b/>
          <w:color w:val="008000"/>
        </w:rPr>
        <w:t>3.5</w:t>
      </w:r>
    </w:p>
    <w:p w14:paraId="285A5BAC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Удельные выбросы ЗВ при работе на холостом ходу, г/мин,</w:t>
      </w:r>
    </w:p>
    <w:p w14:paraId="285A5BAD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(табл.3.12), </w:t>
      </w:r>
      <w:r w:rsidRPr="00993B79">
        <w:rPr>
          <w:b/>
          <w:i/>
          <w:color w:val="008080"/>
          <w:sz w:val="22"/>
        </w:rPr>
        <w:t xml:space="preserve">MXX = </w:t>
      </w:r>
      <w:r w:rsidRPr="00993B79">
        <w:rPr>
          <w:b/>
          <w:color w:val="008000"/>
        </w:rPr>
        <w:t>0.36</w:t>
      </w:r>
    </w:p>
    <w:p w14:paraId="285A5BAE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выезде 1-го автомобиля, грамм, </w:t>
      </w:r>
      <w:r w:rsidRPr="00993B79">
        <w:rPr>
          <w:b/>
          <w:i/>
          <w:color w:val="008080"/>
          <w:sz w:val="22"/>
        </w:rPr>
        <w:t xml:space="preserve">M1 = </w:t>
      </w:r>
      <w:r w:rsidRPr="00993B79">
        <w:rPr>
          <w:i/>
          <w:color w:val="FF0000"/>
        </w:rPr>
        <w:t xml:space="preserve">MPR · TPR + ML · L1 + MXX · TX = </w:t>
      </w:r>
      <w:r w:rsidRPr="00993B79">
        <w:rPr>
          <w:b/>
          <w:color w:val="800000"/>
        </w:rPr>
        <w:t xml:space="preserve">0.87 · 30 + 3.5 · 0.1 + 0.36 · 1 = </w:t>
      </w:r>
      <w:r w:rsidRPr="00993B79">
        <w:rPr>
          <w:b/>
          <w:color w:val="008000"/>
        </w:rPr>
        <w:t>26.8</w:t>
      </w:r>
    </w:p>
    <w:p w14:paraId="285A5BAF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въезде 1-го автомобиля, грамм, </w:t>
      </w:r>
      <w:r w:rsidRPr="00993B79">
        <w:rPr>
          <w:b/>
          <w:i/>
          <w:color w:val="008080"/>
          <w:sz w:val="22"/>
        </w:rPr>
        <w:t xml:space="preserve">M2 = </w:t>
      </w:r>
      <w:r w:rsidRPr="00993B79">
        <w:rPr>
          <w:i/>
          <w:color w:val="FF0000"/>
        </w:rPr>
        <w:t xml:space="preserve">ML · L2 + MXX · TX = </w:t>
      </w:r>
      <w:r w:rsidRPr="00993B79">
        <w:rPr>
          <w:b/>
          <w:color w:val="800000"/>
        </w:rPr>
        <w:t xml:space="preserve">3.5 · 0.1 + 0.36 · 1 = </w:t>
      </w:r>
      <w:r w:rsidRPr="00993B79">
        <w:rPr>
          <w:b/>
          <w:color w:val="008000"/>
        </w:rPr>
        <w:t>0.71</w:t>
      </w:r>
    </w:p>
    <w:p w14:paraId="285A5BB0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 ЗВ, т/год (3.7), </w:t>
      </w:r>
      <w:r w:rsidRPr="00993B79">
        <w:rPr>
          <w:b/>
          <w:i/>
          <w:color w:val="008080"/>
          <w:sz w:val="22"/>
        </w:rPr>
        <w:t xml:space="preserve">M = </w:t>
      </w:r>
      <w:r w:rsidRPr="00993B79">
        <w:rPr>
          <w:i/>
          <w:color w:val="FF0000"/>
        </w:rPr>
        <w:t>A · (M1 + M2) · NK · DN · 10</w:t>
      </w:r>
      <w:r w:rsidRPr="00993B79">
        <w:rPr>
          <w:i/>
          <w:color w:val="FF0000"/>
          <w:vertAlign w:val="superscript"/>
        </w:rPr>
        <w:t>-6</w:t>
      </w:r>
      <w:r w:rsidRPr="00993B79">
        <w:rPr>
          <w:i/>
          <w:color w:val="FF0000"/>
        </w:rPr>
        <w:t xml:space="preserve"> = </w:t>
      </w:r>
      <w:r w:rsidRPr="00993B79">
        <w:rPr>
          <w:b/>
          <w:color w:val="800000"/>
        </w:rPr>
        <w:t>0.1 · (26.8 + 0.71) · 27 · 90 · 10</w:t>
      </w:r>
      <w:r w:rsidRPr="00993B79">
        <w:rPr>
          <w:b/>
          <w:color w:val="800000"/>
          <w:vertAlign w:val="superscript"/>
        </w:rPr>
        <w:t>-6</w:t>
      </w:r>
      <w:r w:rsidRPr="00993B79">
        <w:rPr>
          <w:b/>
          <w:color w:val="800000"/>
        </w:rPr>
        <w:t xml:space="preserve"> = </w:t>
      </w:r>
      <w:r w:rsidRPr="00993B79">
        <w:rPr>
          <w:b/>
          <w:color w:val="008000"/>
        </w:rPr>
        <w:t>0.00668</w:t>
      </w:r>
    </w:p>
    <w:p w14:paraId="285A5BB1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 ЗВ, г/с (3.10), </w:t>
      </w:r>
      <w:r w:rsidRPr="00993B79">
        <w:rPr>
          <w:b/>
          <w:i/>
          <w:color w:val="008080"/>
          <w:sz w:val="22"/>
        </w:rPr>
        <w:t xml:space="preserve">G = </w:t>
      </w:r>
      <w:r w:rsidRPr="00993B79">
        <w:rPr>
          <w:i/>
          <w:color w:val="FF0000"/>
        </w:rPr>
        <w:t xml:space="preserve">MAX(M1,M2) · NK1 / 3600 = </w:t>
      </w:r>
      <w:r w:rsidRPr="00993B79">
        <w:rPr>
          <w:b/>
          <w:color w:val="800000"/>
        </w:rPr>
        <w:t xml:space="preserve">26.8 · 2 / 3600 = </w:t>
      </w:r>
      <w:r w:rsidRPr="00993B79">
        <w:rPr>
          <w:b/>
          <w:color w:val="008000"/>
        </w:rPr>
        <w:t>0.0149</w:t>
      </w:r>
    </w:p>
    <w:p w14:paraId="285A5BB2" w14:textId="77777777" w:rsidR="00602AB1" w:rsidRPr="00993B79" w:rsidRDefault="00602AB1" w:rsidP="00602AB1">
      <w:pPr>
        <w:rPr>
          <w:b/>
          <w:color w:val="008000"/>
        </w:rPr>
      </w:pPr>
    </w:p>
    <w:p w14:paraId="285A5BB3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>Примесь: 2732 Керосин (654*)</w:t>
      </w:r>
    </w:p>
    <w:p w14:paraId="285A5BB4" w14:textId="77777777" w:rsidR="00602AB1" w:rsidRPr="00993B79" w:rsidRDefault="00602AB1" w:rsidP="00602AB1">
      <w:pPr>
        <w:rPr>
          <w:b/>
          <w:i/>
          <w:color w:val="FF00FF"/>
        </w:rPr>
      </w:pPr>
    </w:p>
    <w:p w14:paraId="285A5BB5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Удельный выброс ЗВ при прогреве двигателя, г/мин, (табл.3.10), </w:t>
      </w:r>
      <w:r w:rsidRPr="00993B79">
        <w:rPr>
          <w:b/>
          <w:i/>
          <w:color w:val="008080"/>
          <w:sz w:val="22"/>
        </w:rPr>
        <w:t xml:space="preserve">MPR = </w:t>
      </w:r>
      <w:r w:rsidRPr="00993B79">
        <w:rPr>
          <w:b/>
          <w:color w:val="008000"/>
        </w:rPr>
        <w:t>0.3</w:t>
      </w:r>
    </w:p>
    <w:p w14:paraId="285A5BB6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Пробеговые</w:t>
      </w:r>
      <w:proofErr w:type="spellEnd"/>
      <w:r w:rsidRPr="00993B79">
        <w:rPr>
          <w:color w:val="000000"/>
          <w:sz w:val="22"/>
        </w:rPr>
        <w:t xml:space="preserve"> выбросы ЗВ, г/км, (табл.3.11), </w:t>
      </w:r>
      <w:r w:rsidRPr="00993B79">
        <w:rPr>
          <w:b/>
          <w:i/>
          <w:color w:val="008080"/>
          <w:sz w:val="22"/>
        </w:rPr>
        <w:t xml:space="preserve">ML = </w:t>
      </w:r>
      <w:r w:rsidRPr="00993B79">
        <w:rPr>
          <w:b/>
          <w:color w:val="008000"/>
        </w:rPr>
        <w:t>0.6</w:t>
      </w:r>
    </w:p>
    <w:p w14:paraId="285A5BB7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Удельные выбросы ЗВ при работе на холостом ходу, г/мин,</w:t>
      </w:r>
    </w:p>
    <w:p w14:paraId="285A5BB8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(табл.3.12), </w:t>
      </w:r>
      <w:r w:rsidRPr="00993B79">
        <w:rPr>
          <w:b/>
          <w:i/>
          <w:color w:val="008080"/>
          <w:sz w:val="22"/>
        </w:rPr>
        <w:t xml:space="preserve">MXX = </w:t>
      </w:r>
      <w:r w:rsidRPr="00993B79">
        <w:rPr>
          <w:b/>
          <w:color w:val="008000"/>
        </w:rPr>
        <w:t>0.18</w:t>
      </w:r>
    </w:p>
    <w:p w14:paraId="285A5BB9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выезде 1-го автомобиля, грамм, </w:t>
      </w:r>
      <w:r w:rsidRPr="00993B79">
        <w:rPr>
          <w:b/>
          <w:i/>
          <w:color w:val="008080"/>
          <w:sz w:val="22"/>
        </w:rPr>
        <w:t xml:space="preserve">M1 = </w:t>
      </w:r>
      <w:r w:rsidRPr="00993B79">
        <w:rPr>
          <w:i/>
          <w:color w:val="FF0000"/>
        </w:rPr>
        <w:t xml:space="preserve">MPR · TPR + ML · L1 + MXX · TX = </w:t>
      </w:r>
      <w:r w:rsidRPr="00993B79">
        <w:rPr>
          <w:b/>
          <w:color w:val="800000"/>
        </w:rPr>
        <w:t xml:space="preserve">0.3 · 30 + 0.6 · 0.1 + 0.18 · 1 = </w:t>
      </w:r>
      <w:r w:rsidRPr="00993B79">
        <w:rPr>
          <w:b/>
          <w:color w:val="008000"/>
        </w:rPr>
        <w:t>9.24</w:t>
      </w:r>
    </w:p>
    <w:p w14:paraId="285A5BBA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въезде 1-го автомобиля, грамм, </w:t>
      </w:r>
      <w:r w:rsidRPr="00993B79">
        <w:rPr>
          <w:b/>
          <w:i/>
          <w:color w:val="008080"/>
          <w:sz w:val="22"/>
        </w:rPr>
        <w:t xml:space="preserve">M2 = </w:t>
      </w:r>
      <w:r w:rsidRPr="00993B79">
        <w:rPr>
          <w:i/>
          <w:color w:val="FF0000"/>
        </w:rPr>
        <w:t xml:space="preserve">ML · L2 + MXX · TX = </w:t>
      </w:r>
      <w:r w:rsidRPr="00993B79">
        <w:rPr>
          <w:b/>
          <w:color w:val="800000"/>
        </w:rPr>
        <w:t xml:space="preserve">0.6 · 0.1 + 0.18 · 1 = </w:t>
      </w:r>
      <w:r w:rsidRPr="00993B79">
        <w:rPr>
          <w:b/>
          <w:color w:val="008000"/>
        </w:rPr>
        <w:t>0.24</w:t>
      </w:r>
    </w:p>
    <w:p w14:paraId="285A5BBB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 ЗВ, т/год (3.7), </w:t>
      </w:r>
      <w:r w:rsidRPr="00993B79">
        <w:rPr>
          <w:b/>
          <w:i/>
          <w:color w:val="008080"/>
          <w:sz w:val="22"/>
        </w:rPr>
        <w:t xml:space="preserve">M = </w:t>
      </w:r>
      <w:r w:rsidRPr="00993B79">
        <w:rPr>
          <w:i/>
          <w:color w:val="FF0000"/>
        </w:rPr>
        <w:t>A · (M1 + M2) · NK · DN · 10</w:t>
      </w:r>
      <w:r w:rsidRPr="00993B79">
        <w:rPr>
          <w:i/>
          <w:color w:val="FF0000"/>
          <w:vertAlign w:val="superscript"/>
        </w:rPr>
        <w:t>-6</w:t>
      </w:r>
      <w:r w:rsidRPr="00993B79">
        <w:rPr>
          <w:i/>
          <w:color w:val="FF0000"/>
        </w:rPr>
        <w:t xml:space="preserve"> = </w:t>
      </w:r>
      <w:r w:rsidRPr="00993B79">
        <w:rPr>
          <w:b/>
          <w:color w:val="800000"/>
        </w:rPr>
        <w:t>0.1 · (9.24 + 0.24) · 27 · 90 · 10</w:t>
      </w:r>
      <w:r w:rsidRPr="00993B79">
        <w:rPr>
          <w:b/>
          <w:color w:val="800000"/>
          <w:vertAlign w:val="superscript"/>
        </w:rPr>
        <w:t>-6</w:t>
      </w:r>
      <w:r w:rsidRPr="00993B79">
        <w:rPr>
          <w:b/>
          <w:color w:val="800000"/>
        </w:rPr>
        <w:t xml:space="preserve"> = </w:t>
      </w:r>
      <w:r w:rsidRPr="00993B79">
        <w:rPr>
          <w:b/>
          <w:color w:val="008000"/>
        </w:rPr>
        <w:t>0.002304</w:t>
      </w:r>
    </w:p>
    <w:p w14:paraId="285A5BBC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 ЗВ, г/с (3.10), </w:t>
      </w:r>
      <w:r w:rsidRPr="00993B79">
        <w:rPr>
          <w:b/>
          <w:i/>
          <w:color w:val="008080"/>
          <w:sz w:val="22"/>
        </w:rPr>
        <w:t xml:space="preserve">G = </w:t>
      </w:r>
      <w:r w:rsidRPr="00993B79">
        <w:rPr>
          <w:i/>
          <w:color w:val="FF0000"/>
        </w:rPr>
        <w:t xml:space="preserve">MAX(M1,M2) · NK1 / 3600 = </w:t>
      </w:r>
      <w:r w:rsidRPr="00993B79">
        <w:rPr>
          <w:b/>
          <w:color w:val="800000"/>
        </w:rPr>
        <w:t xml:space="preserve">9.24 · 2 / 3600 = </w:t>
      </w:r>
      <w:r w:rsidRPr="00993B79">
        <w:rPr>
          <w:b/>
          <w:color w:val="008000"/>
        </w:rPr>
        <w:t>0.00513</w:t>
      </w:r>
    </w:p>
    <w:p w14:paraId="285A5BBD" w14:textId="77777777" w:rsidR="00602AB1" w:rsidRPr="00993B79" w:rsidRDefault="00602AB1" w:rsidP="00602AB1">
      <w:pPr>
        <w:rPr>
          <w:b/>
          <w:color w:val="008000"/>
        </w:rPr>
      </w:pPr>
    </w:p>
    <w:p w14:paraId="285A5BBE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РАСЧЕТ выбросов оксидов азота:</w:t>
      </w:r>
    </w:p>
    <w:p w14:paraId="285A5BBF" w14:textId="77777777" w:rsidR="00602AB1" w:rsidRPr="00993B79" w:rsidRDefault="00602AB1" w:rsidP="00602AB1">
      <w:pPr>
        <w:rPr>
          <w:color w:val="000000"/>
          <w:sz w:val="22"/>
        </w:rPr>
      </w:pPr>
    </w:p>
    <w:p w14:paraId="285A5BC0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Удельный выброс ЗВ при прогреве двигателя, г/мин, (табл.3.10), </w:t>
      </w:r>
      <w:r w:rsidRPr="00993B79">
        <w:rPr>
          <w:b/>
          <w:i/>
          <w:color w:val="008080"/>
          <w:sz w:val="22"/>
        </w:rPr>
        <w:t xml:space="preserve">MPR = </w:t>
      </w:r>
      <w:r w:rsidRPr="00993B79">
        <w:rPr>
          <w:b/>
          <w:color w:val="008000"/>
        </w:rPr>
        <w:t>0.33</w:t>
      </w:r>
    </w:p>
    <w:p w14:paraId="285A5BC1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Пробеговые</w:t>
      </w:r>
      <w:proofErr w:type="spellEnd"/>
      <w:r w:rsidRPr="00993B79">
        <w:rPr>
          <w:color w:val="000000"/>
          <w:sz w:val="22"/>
        </w:rPr>
        <w:t xml:space="preserve"> выбросы ЗВ, г/км, (табл.3.11), </w:t>
      </w:r>
      <w:r w:rsidRPr="00993B79">
        <w:rPr>
          <w:b/>
          <w:i/>
          <w:color w:val="008080"/>
          <w:sz w:val="22"/>
        </w:rPr>
        <w:t xml:space="preserve">ML = </w:t>
      </w:r>
      <w:r w:rsidRPr="00993B79">
        <w:rPr>
          <w:b/>
          <w:color w:val="008000"/>
        </w:rPr>
        <w:t>2.2</w:t>
      </w:r>
    </w:p>
    <w:p w14:paraId="285A5BC2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Удельные выбросы ЗВ при работе на холостом ходу, г/мин,</w:t>
      </w:r>
    </w:p>
    <w:p w14:paraId="285A5BC3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(табл.3.12), </w:t>
      </w:r>
      <w:r w:rsidRPr="00993B79">
        <w:rPr>
          <w:b/>
          <w:i/>
          <w:color w:val="008080"/>
          <w:sz w:val="22"/>
        </w:rPr>
        <w:t xml:space="preserve">MXX = </w:t>
      </w:r>
      <w:r w:rsidRPr="00993B79">
        <w:rPr>
          <w:b/>
          <w:color w:val="008000"/>
        </w:rPr>
        <w:t>0.2</w:t>
      </w:r>
    </w:p>
    <w:p w14:paraId="285A5BC4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выезде 1-го автомобиля, грамм, </w:t>
      </w:r>
      <w:r w:rsidRPr="00993B79">
        <w:rPr>
          <w:b/>
          <w:i/>
          <w:color w:val="008080"/>
          <w:sz w:val="22"/>
        </w:rPr>
        <w:t xml:space="preserve">M1 = </w:t>
      </w:r>
      <w:r w:rsidRPr="00993B79">
        <w:rPr>
          <w:i/>
          <w:color w:val="FF0000"/>
        </w:rPr>
        <w:t xml:space="preserve">MPR · TPR + ML · L1 + MXX · TX = </w:t>
      </w:r>
      <w:r w:rsidRPr="00993B79">
        <w:rPr>
          <w:b/>
          <w:color w:val="800000"/>
        </w:rPr>
        <w:t xml:space="preserve">0.33 · 30 + 2.2 · 0.1 + 0.2 · 1 = </w:t>
      </w:r>
      <w:r w:rsidRPr="00993B79">
        <w:rPr>
          <w:b/>
          <w:color w:val="008000"/>
        </w:rPr>
        <w:t>10.32</w:t>
      </w:r>
    </w:p>
    <w:p w14:paraId="285A5BC5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въезде 1-го автомобиля, грамм, </w:t>
      </w:r>
      <w:r w:rsidRPr="00993B79">
        <w:rPr>
          <w:b/>
          <w:i/>
          <w:color w:val="008080"/>
          <w:sz w:val="22"/>
        </w:rPr>
        <w:t xml:space="preserve">M2 = </w:t>
      </w:r>
      <w:r w:rsidRPr="00993B79">
        <w:rPr>
          <w:i/>
          <w:color w:val="FF0000"/>
        </w:rPr>
        <w:t xml:space="preserve">ML · L2 + MXX · TX = </w:t>
      </w:r>
      <w:r w:rsidRPr="00993B79">
        <w:rPr>
          <w:b/>
          <w:color w:val="800000"/>
        </w:rPr>
        <w:t xml:space="preserve">2.2 · 0.1 + 0.2 · 1 = </w:t>
      </w:r>
      <w:r w:rsidRPr="00993B79">
        <w:rPr>
          <w:b/>
          <w:color w:val="008000"/>
        </w:rPr>
        <w:t>0.42</w:t>
      </w:r>
    </w:p>
    <w:p w14:paraId="285A5BC6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 ЗВ, т/год (3.7), </w:t>
      </w:r>
      <w:r w:rsidRPr="00993B79">
        <w:rPr>
          <w:b/>
          <w:i/>
          <w:color w:val="008080"/>
          <w:sz w:val="22"/>
        </w:rPr>
        <w:t xml:space="preserve">M = </w:t>
      </w:r>
      <w:r w:rsidRPr="00993B79">
        <w:rPr>
          <w:i/>
          <w:color w:val="FF0000"/>
        </w:rPr>
        <w:t>A · (M1 + M2) · NK · DN · 10</w:t>
      </w:r>
      <w:r w:rsidRPr="00993B79">
        <w:rPr>
          <w:i/>
          <w:color w:val="FF0000"/>
          <w:vertAlign w:val="superscript"/>
        </w:rPr>
        <w:t>-6</w:t>
      </w:r>
      <w:r w:rsidRPr="00993B79">
        <w:rPr>
          <w:i/>
          <w:color w:val="FF0000"/>
        </w:rPr>
        <w:t xml:space="preserve"> = </w:t>
      </w:r>
      <w:r w:rsidRPr="00993B79">
        <w:rPr>
          <w:b/>
          <w:color w:val="800000"/>
        </w:rPr>
        <w:t>0.1 · (10.32 + 0.42) · 27 · 90 · 10</w:t>
      </w:r>
      <w:r w:rsidRPr="00993B79">
        <w:rPr>
          <w:b/>
          <w:color w:val="800000"/>
          <w:vertAlign w:val="superscript"/>
        </w:rPr>
        <w:t>-6</w:t>
      </w:r>
      <w:r w:rsidRPr="00993B79">
        <w:rPr>
          <w:b/>
          <w:color w:val="800000"/>
        </w:rPr>
        <w:t xml:space="preserve"> = </w:t>
      </w:r>
      <w:r w:rsidRPr="00993B79">
        <w:rPr>
          <w:b/>
          <w:color w:val="008000"/>
        </w:rPr>
        <w:t>0.00261</w:t>
      </w:r>
    </w:p>
    <w:p w14:paraId="285A5BC7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 ЗВ, г/с (3.10), </w:t>
      </w:r>
      <w:r w:rsidRPr="00993B79">
        <w:rPr>
          <w:b/>
          <w:i/>
          <w:color w:val="008080"/>
          <w:sz w:val="22"/>
        </w:rPr>
        <w:t xml:space="preserve">G = </w:t>
      </w:r>
      <w:r w:rsidRPr="00993B79">
        <w:rPr>
          <w:i/>
          <w:color w:val="FF0000"/>
        </w:rPr>
        <w:t xml:space="preserve">MAX(M1,M2) · NK1 / 3600 = </w:t>
      </w:r>
      <w:r w:rsidRPr="00993B79">
        <w:rPr>
          <w:b/>
          <w:color w:val="800000"/>
        </w:rPr>
        <w:t xml:space="preserve">10.32 · 2 / 3600 = </w:t>
      </w:r>
      <w:r w:rsidRPr="00993B79">
        <w:rPr>
          <w:b/>
          <w:color w:val="008000"/>
        </w:rPr>
        <w:t>0.00573</w:t>
      </w:r>
    </w:p>
    <w:p w14:paraId="285A5BC8" w14:textId="77777777" w:rsidR="00602AB1" w:rsidRPr="00993B79" w:rsidRDefault="00602AB1" w:rsidP="00602AB1">
      <w:pPr>
        <w:rPr>
          <w:b/>
          <w:color w:val="008000"/>
        </w:rPr>
      </w:pPr>
    </w:p>
    <w:p w14:paraId="285A5BC9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С учетом трансформации оксидов азота получаем:</w:t>
      </w:r>
    </w:p>
    <w:p w14:paraId="285A5BCA" w14:textId="77777777" w:rsidR="00602AB1" w:rsidRPr="00993B79" w:rsidRDefault="00602AB1" w:rsidP="00602AB1">
      <w:pPr>
        <w:rPr>
          <w:color w:val="000000"/>
          <w:sz w:val="22"/>
        </w:rPr>
      </w:pPr>
    </w:p>
    <w:p w14:paraId="285A5BCB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>Примесь: 0301 Азота (IV) диоксид (Азота диоксид) (4)</w:t>
      </w:r>
    </w:p>
    <w:p w14:paraId="285A5BCC" w14:textId="77777777" w:rsidR="00602AB1" w:rsidRPr="00993B79" w:rsidRDefault="00602AB1" w:rsidP="00602AB1">
      <w:pPr>
        <w:rPr>
          <w:b/>
          <w:i/>
          <w:color w:val="FF00FF"/>
        </w:rPr>
      </w:pPr>
    </w:p>
    <w:p w14:paraId="285A5BCD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выброс, т/год, </w:t>
      </w:r>
      <w:r w:rsidRPr="00993B79">
        <w:rPr>
          <w:b/>
          <w:i/>
          <w:color w:val="008080"/>
          <w:sz w:val="22"/>
        </w:rPr>
        <w:t xml:space="preserve">_M_ = </w:t>
      </w:r>
      <w:r w:rsidRPr="00993B79">
        <w:rPr>
          <w:i/>
          <w:color w:val="FF0000"/>
        </w:rPr>
        <w:t xml:space="preserve">0.8 · M = </w:t>
      </w:r>
      <w:r w:rsidRPr="00993B79">
        <w:rPr>
          <w:b/>
          <w:color w:val="800000"/>
        </w:rPr>
        <w:t xml:space="preserve">0.8 · 0.00261 = </w:t>
      </w:r>
      <w:r w:rsidRPr="00993B79">
        <w:rPr>
          <w:b/>
          <w:color w:val="008000"/>
        </w:rPr>
        <w:t>0.002088</w:t>
      </w:r>
    </w:p>
    <w:p w14:paraId="285A5BCE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</w:t>
      </w:r>
      <w:proofErr w:type="spellStart"/>
      <w:proofErr w:type="gramStart"/>
      <w:r w:rsidRPr="00993B79">
        <w:rPr>
          <w:color w:val="000000"/>
          <w:sz w:val="22"/>
        </w:rPr>
        <w:t>выброс,г</w:t>
      </w:r>
      <w:proofErr w:type="spellEnd"/>
      <w:proofErr w:type="gramEnd"/>
      <w:r w:rsidRPr="00993B79">
        <w:rPr>
          <w:color w:val="000000"/>
          <w:sz w:val="22"/>
        </w:rPr>
        <w:t xml:space="preserve">/с, </w:t>
      </w:r>
      <w:r w:rsidRPr="00993B79">
        <w:rPr>
          <w:b/>
          <w:i/>
          <w:color w:val="008080"/>
          <w:sz w:val="22"/>
        </w:rPr>
        <w:t xml:space="preserve">GS = </w:t>
      </w:r>
      <w:r w:rsidRPr="00993B79">
        <w:rPr>
          <w:i/>
          <w:color w:val="FF0000"/>
        </w:rPr>
        <w:t xml:space="preserve">0.8 · G = </w:t>
      </w:r>
      <w:r w:rsidRPr="00993B79">
        <w:rPr>
          <w:b/>
          <w:color w:val="800000"/>
        </w:rPr>
        <w:t xml:space="preserve">0.8 · 0.00573 = </w:t>
      </w:r>
      <w:r w:rsidRPr="00993B79">
        <w:rPr>
          <w:b/>
          <w:color w:val="008000"/>
        </w:rPr>
        <w:t>0.00458</w:t>
      </w:r>
    </w:p>
    <w:p w14:paraId="285A5BCF" w14:textId="77777777" w:rsidR="00602AB1" w:rsidRPr="00993B79" w:rsidRDefault="00602AB1" w:rsidP="00602AB1">
      <w:pPr>
        <w:rPr>
          <w:b/>
          <w:color w:val="008000"/>
        </w:rPr>
      </w:pPr>
    </w:p>
    <w:p w14:paraId="285A5BD0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>Примесь: 0304 Азот (II) оксид (Азота оксид) (6)</w:t>
      </w:r>
    </w:p>
    <w:p w14:paraId="285A5BD1" w14:textId="77777777" w:rsidR="00602AB1" w:rsidRPr="00993B79" w:rsidRDefault="00602AB1" w:rsidP="00602AB1">
      <w:pPr>
        <w:rPr>
          <w:b/>
          <w:i/>
          <w:color w:val="FF00FF"/>
        </w:rPr>
      </w:pPr>
    </w:p>
    <w:p w14:paraId="285A5BD2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выброс, т/год, </w:t>
      </w:r>
      <w:r w:rsidRPr="00993B79">
        <w:rPr>
          <w:b/>
          <w:i/>
          <w:color w:val="008080"/>
          <w:sz w:val="22"/>
        </w:rPr>
        <w:t xml:space="preserve">_M_ = </w:t>
      </w:r>
      <w:r w:rsidRPr="00993B79">
        <w:rPr>
          <w:i/>
          <w:color w:val="FF0000"/>
        </w:rPr>
        <w:t xml:space="preserve">0.13 · M = </w:t>
      </w:r>
      <w:r w:rsidRPr="00993B79">
        <w:rPr>
          <w:b/>
          <w:color w:val="800000"/>
        </w:rPr>
        <w:t xml:space="preserve">0.13 · 0.00261 = </w:t>
      </w:r>
      <w:r w:rsidRPr="00993B79">
        <w:rPr>
          <w:b/>
          <w:color w:val="008000"/>
        </w:rPr>
        <w:t>0.0003393</w:t>
      </w:r>
    </w:p>
    <w:p w14:paraId="285A5BD3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</w:t>
      </w:r>
      <w:proofErr w:type="spellStart"/>
      <w:proofErr w:type="gramStart"/>
      <w:r w:rsidRPr="00993B79">
        <w:rPr>
          <w:color w:val="000000"/>
          <w:sz w:val="22"/>
        </w:rPr>
        <w:t>выброс,г</w:t>
      </w:r>
      <w:proofErr w:type="spellEnd"/>
      <w:proofErr w:type="gramEnd"/>
      <w:r w:rsidRPr="00993B79">
        <w:rPr>
          <w:color w:val="000000"/>
          <w:sz w:val="22"/>
        </w:rPr>
        <w:t xml:space="preserve">/с, </w:t>
      </w:r>
      <w:r w:rsidRPr="00993B79">
        <w:rPr>
          <w:b/>
          <w:i/>
          <w:color w:val="008080"/>
          <w:sz w:val="22"/>
        </w:rPr>
        <w:t xml:space="preserve">GS = </w:t>
      </w:r>
      <w:r w:rsidRPr="00993B79">
        <w:rPr>
          <w:i/>
          <w:color w:val="FF0000"/>
        </w:rPr>
        <w:t xml:space="preserve">0.13 · G = </w:t>
      </w:r>
      <w:r w:rsidRPr="00993B79">
        <w:rPr>
          <w:b/>
          <w:color w:val="800000"/>
        </w:rPr>
        <w:t xml:space="preserve">0.13 · 0.00573 = </w:t>
      </w:r>
      <w:r w:rsidRPr="00993B79">
        <w:rPr>
          <w:b/>
          <w:color w:val="008000"/>
        </w:rPr>
        <w:t>0.000745</w:t>
      </w:r>
    </w:p>
    <w:p w14:paraId="285A5BD4" w14:textId="77777777" w:rsidR="00602AB1" w:rsidRPr="00993B79" w:rsidRDefault="00602AB1" w:rsidP="00602AB1">
      <w:pPr>
        <w:rPr>
          <w:b/>
          <w:color w:val="008000"/>
        </w:rPr>
      </w:pPr>
    </w:p>
    <w:p w14:paraId="285A5BD5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>Примесь: 0328 Углерод (Сажа, Углерод черный) (583)</w:t>
      </w:r>
    </w:p>
    <w:p w14:paraId="285A5BD6" w14:textId="77777777" w:rsidR="00602AB1" w:rsidRPr="00993B79" w:rsidRDefault="00602AB1" w:rsidP="00602AB1">
      <w:pPr>
        <w:rPr>
          <w:b/>
          <w:i/>
          <w:color w:val="FF00FF"/>
        </w:rPr>
      </w:pPr>
    </w:p>
    <w:p w14:paraId="285A5BD7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Удельный выброс ЗВ при прогреве двигателя, г/мин, (табл.3.10), </w:t>
      </w:r>
      <w:r w:rsidRPr="00993B79">
        <w:rPr>
          <w:b/>
          <w:i/>
          <w:color w:val="008080"/>
          <w:sz w:val="22"/>
        </w:rPr>
        <w:t xml:space="preserve">MPR = </w:t>
      </w:r>
      <w:r w:rsidRPr="00993B79">
        <w:rPr>
          <w:b/>
          <w:color w:val="008000"/>
        </w:rPr>
        <w:t>0.016</w:t>
      </w:r>
    </w:p>
    <w:p w14:paraId="285A5BD8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Пробеговые</w:t>
      </w:r>
      <w:proofErr w:type="spellEnd"/>
      <w:r w:rsidRPr="00993B79">
        <w:rPr>
          <w:color w:val="000000"/>
          <w:sz w:val="22"/>
        </w:rPr>
        <w:t xml:space="preserve"> выбросы ЗВ, г/км, (табл.3.11), </w:t>
      </w:r>
      <w:r w:rsidRPr="00993B79">
        <w:rPr>
          <w:b/>
          <w:i/>
          <w:color w:val="008080"/>
          <w:sz w:val="22"/>
        </w:rPr>
        <w:t xml:space="preserve">ML = </w:t>
      </w:r>
      <w:r w:rsidRPr="00993B79">
        <w:rPr>
          <w:b/>
          <w:color w:val="008000"/>
        </w:rPr>
        <w:t>0.2</w:t>
      </w:r>
    </w:p>
    <w:p w14:paraId="285A5BD9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Удельные выбросы ЗВ при работе на холостом ходу, г/мин,</w:t>
      </w:r>
    </w:p>
    <w:p w14:paraId="285A5BDA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(табл.3.12), </w:t>
      </w:r>
      <w:r w:rsidRPr="00993B79">
        <w:rPr>
          <w:b/>
          <w:i/>
          <w:color w:val="008080"/>
          <w:sz w:val="22"/>
        </w:rPr>
        <w:t xml:space="preserve">MXX = </w:t>
      </w:r>
      <w:r w:rsidRPr="00993B79">
        <w:rPr>
          <w:b/>
          <w:color w:val="008000"/>
        </w:rPr>
        <w:t>0.008</w:t>
      </w:r>
    </w:p>
    <w:p w14:paraId="285A5BDB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выезде 1-го автомобиля, грамм, </w:t>
      </w:r>
      <w:r w:rsidRPr="00993B79">
        <w:rPr>
          <w:b/>
          <w:i/>
          <w:color w:val="008080"/>
          <w:sz w:val="22"/>
        </w:rPr>
        <w:t xml:space="preserve">M1 = </w:t>
      </w:r>
      <w:r w:rsidRPr="00993B79">
        <w:rPr>
          <w:i/>
          <w:color w:val="FF0000"/>
        </w:rPr>
        <w:t xml:space="preserve">MPR · TPR + ML · L1 + MXX · TX = </w:t>
      </w:r>
      <w:r w:rsidRPr="00993B79">
        <w:rPr>
          <w:b/>
          <w:color w:val="800000"/>
        </w:rPr>
        <w:t xml:space="preserve">0.016 · 30 + 0.2 · 0.1 + 0.008 · 1 = </w:t>
      </w:r>
      <w:r w:rsidRPr="00993B79">
        <w:rPr>
          <w:b/>
          <w:color w:val="008000"/>
        </w:rPr>
        <w:t>0.508</w:t>
      </w:r>
    </w:p>
    <w:p w14:paraId="285A5BDC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въезде 1-го автомобиля, грамм, </w:t>
      </w:r>
      <w:r w:rsidRPr="00993B79">
        <w:rPr>
          <w:b/>
          <w:i/>
          <w:color w:val="008080"/>
          <w:sz w:val="22"/>
        </w:rPr>
        <w:t xml:space="preserve">M2 = </w:t>
      </w:r>
      <w:r w:rsidRPr="00993B79">
        <w:rPr>
          <w:i/>
          <w:color w:val="FF0000"/>
        </w:rPr>
        <w:t xml:space="preserve">ML · L2 + MXX · TX = </w:t>
      </w:r>
      <w:r w:rsidRPr="00993B79">
        <w:rPr>
          <w:b/>
          <w:color w:val="800000"/>
        </w:rPr>
        <w:t xml:space="preserve">0.2 · 0.1 + 0.008 · 1 = </w:t>
      </w:r>
      <w:r w:rsidRPr="00993B79">
        <w:rPr>
          <w:b/>
          <w:color w:val="008000"/>
        </w:rPr>
        <w:t>0.028</w:t>
      </w:r>
    </w:p>
    <w:p w14:paraId="285A5BDD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 ЗВ, т/год (3.7), </w:t>
      </w:r>
      <w:r w:rsidRPr="00993B79">
        <w:rPr>
          <w:b/>
          <w:i/>
          <w:color w:val="008080"/>
          <w:sz w:val="22"/>
        </w:rPr>
        <w:t xml:space="preserve">M = </w:t>
      </w:r>
      <w:r w:rsidRPr="00993B79">
        <w:rPr>
          <w:i/>
          <w:color w:val="FF0000"/>
        </w:rPr>
        <w:t>A · (M1 + M2) · NK · DN · 10</w:t>
      </w:r>
      <w:r w:rsidRPr="00993B79">
        <w:rPr>
          <w:i/>
          <w:color w:val="FF0000"/>
          <w:vertAlign w:val="superscript"/>
        </w:rPr>
        <w:t>-6</w:t>
      </w:r>
      <w:r w:rsidRPr="00993B79">
        <w:rPr>
          <w:i/>
          <w:color w:val="FF0000"/>
        </w:rPr>
        <w:t xml:space="preserve"> = </w:t>
      </w:r>
      <w:r w:rsidRPr="00993B79">
        <w:rPr>
          <w:b/>
          <w:color w:val="800000"/>
        </w:rPr>
        <w:t>0.1 · (0.508 + 0.028) · 27 · 90 · 10</w:t>
      </w:r>
      <w:r w:rsidRPr="00993B79">
        <w:rPr>
          <w:b/>
          <w:color w:val="800000"/>
          <w:vertAlign w:val="superscript"/>
        </w:rPr>
        <w:t>-6</w:t>
      </w:r>
      <w:r w:rsidRPr="00993B79">
        <w:rPr>
          <w:b/>
          <w:color w:val="800000"/>
        </w:rPr>
        <w:t xml:space="preserve"> = </w:t>
      </w:r>
      <w:r w:rsidRPr="00993B79">
        <w:rPr>
          <w:b/>
          <w:color w:val="008000"/>
        </w:rPr>
        <w:t>0.0001302</w:t>
      </w:r>
    </w:p>
    <w:p w14:paraId="285A5BDE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 ЗВ, г/с (3.10), </w:t>
      </w:r>
      <w:r w:rsidRPr="00993B79">
        <w:rPr>
          <w:b/>
          <w:i/>
          <w:color w:val="008080"/>
          <w:sz w:val="22"/>
        </w:rPr>
        <w:t xml:space="preserve">G = </w:t>
      </w:r>
      <w:r w:rsidRPr="00993B79">
        <w:rPr>
          <w:i/>
          <w:color w:val="FF0000"/>
        </w:rPr>
        <w:t xml:space="preserve">MAX(M1,M2) · NK1 / 3600 = </w:t>
      </w:r>
      <w:r w:rsidRPr="00993B79">
        <w:rPr>
          <w:b/>
          <w:color w:val="800000"/>
        </w:rPr>
        <w:t xml:space="preserve">0.508 · 2 / 3600 = </w:t>
      </w:r>
      <w:r w:rsidRPr="00993B79">
        <w:rPr>
          <w:b/>
          <w:color w:val="008000"/>
        </w:rPr>
        <w:t>0.000282</w:t>
      </w:r>
    </w:p>
    <w:p w14:paraId="285A5BDF" w14:textId="77777777" w:rsidR="00602AB1" w:rsidRPr="00993B79" w:rsidRDefault="00602AB1" w:rsidP="00602AB1">
      <w:pPr>
        <w:rPr>
          <w:b/>
          <w:color w:val="008000"/>
        </w:rPr>
      </w:pPr>
    </w:p>
    <w:p w14:paraId="285A5BE0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>Примесь: 0330 Сера диоксид (Ангидрид сернистый, Сернистый газ, Сера (IV) оксид) (516)</w:t>
      </w:r>
    </w:p>
    <w:p w14:paraId="285A5BE1" w14:textId="77777777" w:rsidR="00602AB1" w:rsidRPr="00993B79" w:rsidRDefault="00602AB1" w:rsidP="00602AB1">
      <w:pPr>
        <w:rPr>
          <w:b/>
          <w:i/>
          <w:color w:val="FF00FF"/>
        </w:rPr>
      </w:pPr>
    </w:p>
    <w:p w14:paraId="285A5BE2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Удельный выброс ЗВ при прогреве двигателя, г/мин, (табл.3.10), </w:t>
      </w:r>
      <w:r w:rsidRPr="00993B79">
        <w:rPr>
          <w:b/>
          <w:i/>
          <w:color w:val="008080"/>
          <w:sz w:val="22"/>
        </w:rPr>
        <w:t xml:space="preserve">MPR = </w:t>
      </w:r>
      <w:r w:rsidRPr="00993B79">
        <w:rPr>
          <w:b/>
          <w:color w:val="008000"/>
        </w:rPr>
        <w:t>0.078</w:t>
      </w:r>
    </w:p>
    <w:p w14:paraId="285A5BE3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Пробеговые</w:t>
      </w:r>
      <w:proofErr w:type="spellEnd"/>
      <w:r w:rsidRPr="00993B79">
        <w:rPr>
          <w:color w:val="000000"/>
          <w:sz w:val="22"/>
        </w:rPr>
        <w:t xml:space="preserve"> выбросы ЗВ, г/км, (табл.3.11), </w:t>
      </w:r>
      <w:r w:rsidRPr="00993B79">
        <w:rPr>
          <w:b/>
          <w:i/>
          <w:color w:val="008080"/>
          <w:sz w:val="22"/>
        </w:rPr>
        <w:t xml:space="preserve">ML = </w:t>
      </w:r>
      <w:r w:rsidRPr="00993B79">
        <w:rPr>
          <w:b/>
          <w:color w:val="008000"/>
        </w:rPr>
        <w:t>0.43</w:t>
      </w:r>
    </w:p>
    <w:p w14:paraId="285A5BE4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Удельные выбросы ЗВ при работе на холостом ходу, г/мин,</w:t>
      </w:r>
    </w:p>
    <w:p w14:paraId="285A5BE5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(табл.3.12), </w:t>
      </w:r>
      <w:r w:rsidRPr="00993B79">
        <w:rPr>
          <w:b/>
          <w:i/>
          <w:color w:val="008080"/>
          <w:sz w:val="22"/>
        </w:rPr>
        <w:t xml:space="preserve">MXX = </w:t>
      </w:r>
      <w:r w:rsidRPr="00993B79">
        <w:rPr>
          <w:b/>
          <w:color w:val="008000"/>
        </w:rPr>
        <w:t>0.065</w:t>
      </w:r>
    </w:p>
    <w:p w14:paraId="285A5BE6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выезде 1-го автомобиля, грамм, </w:t>
      </w:r>
      <w:r w:rsidRPr="00993B79">
        <w:rPr>
          <w:b/>
          <w:i/>
          <w:color w:val="008080"/>
          <w:sz w:val="22"/>
        </w:rPr>
        <w:t xml:space="preserve">M1 = </w:t>
      </w:r>
      <w:r w:rsidRPr="00993B79">
        <w:rPr>
          <w:i/>
          <w:color w:val="FF0000"/>
        </w:rPr>
        <w:t xml:space="preserve">MPR · TPR + ML · L1 + MXX · TX = </w:t>
      </w:r>
      <w:r w:rsidRPr="00993B79">
        <w:rPr>
          <w:b/>
          <w:color w:val="800000"/>
        </w:rPr>
        <w:t xml:space="preserve">0.078 · 30 + 0.43 · 0.1 + 0.065 · 1 = </w:t>
      </w:r>
      <w:r w:rsidRPr="00993B79">
        <w:rPr>
          <w:b/>
          <w:color w:val="008000"/>
        </w:rPr>
        <w:t>2.45</w:t>
      </w:r>
    </w:p>
    <w:p w14:paraId="285A5BE7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въезде 1-го автомобиля, грамм, </w:t>
      </w:r>
      <w:r w:rsidRPr="00993B79">
        <w:rPr>
          <w:b/>
          <w:i/>
          <w:color w:val="008080"/>
          <w:sz w:val="22"/>
        </w:rPr>
        <w:t xml:space="preserve">M2 = </w:t>
      </w:r>
      <w:r w:rsidRPr="00993B79">
        <w:rPr>
          <w:i/>
          <w:color w:val="FF0000"/>
        </w:rPr>
        <w:t xml:space="preserve">ML · L2 + MXX · TX = </w:t>
      </w:r>
      <w:r w:rsidRPr="00993B79">
        <w:rPr>
          <w:b/>
          <w:color w:val="800000"/>
        </w:rPr>
        <w:t xml:space="preserve">0.43 · 0.1 + 0.065 · 1 = </w:t>
      </w:r>
      <w:r w:rsidRPr="00993B79">
        <w:rPr>
          <w:b/>
          <w:color w:val="008000"/>
        </w:rPr>
        <w:t>0.108</w:t>
      </w:r>
    </w:p>
    <w:p w14:paraId="285A5BE8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 ЗВ, т/год (3.7), </w:t>
      </w:r>
      <w:r w:rsidRPr="00993B79">
        <w:rPr>
          <w:b/>
          <w:i/>
          <w:color w:val="008080"/>
          <w:sz w:val="22"/>
        </w:rPr>
        <w:t xml:space="preserve">M = </w:t>
      </w:r>
      <w:r w:rsidRPr="00993B79">
        <w:rPr>
          <w:i/>
          <w:color w:val="FF0000"/>
        </w:rPr>
        <w:t>A · (M1 + M2) · NK · DN · 10</w:t>
      </w:r>
      <w:r w:rsidRPr="00993B79">
        <w:rPr>
          <w:i/>
          <w:color w:val="FF0000"/>
          <w:vertAlign w:val="superscript"/>
        </w:rPr>
        <w:t>-6</w:t>
      </w:r>
      <w:r w:rsidRPr="00993B79">
        <w:rPr>
          <w:i/>
          <w:color w:val="FF0000"/>
        </w:rPr>
        <w:t xml:space="preserve"> = </w:t>
      </w:r>
      <w:r w:rsidRPr="00993B79">
        <w:rPr>
          <w:b/>
          <w:color w:val="800000"/>
        </w:rPr>
        <w:t>0.1 · (2.45 + 0.108) · 27 · 90 · 10</w:t>
      </w:r>
      <w:r w:rsidRPr="00993B79">
        <w:rPr>
          <w:b/>
          <w:color w:val="800000"/>
          <w:vertAlign w:val="superscript"/>
        </w:rPr>
        <w:t>-6</w:t>
      </w:r>
      <w:r w:rsidRPr="00993B79">
        <w:rPr>
          <w:b/>
          <w:color w:val="800000"/>
        </w:rPr>
        <w:t xml:space="preserve"> = </w:t>
      </w:r>
      <w:r w:rsidRPr="00993B79">
        <w:rPr>
          <w:b/>
          <w:color w:val="008000"/>
        </w:rPr>
        <w:t>0.000622</w:t>
      </w:r>
    </w:p>
    <w:p w14:paraId="285A5BE9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 ЗВ, г/с (3.10), </w:t>
      </w:r>
      <w:r w:rsidRPr="00993B79">
        <w:rPr>
          <w:b/>
          <w:i/>
          <w:color w:val="008080"/>
          <w:sz w:val="22"/>
        </w:rPr>
        <w:t xml:space="preserve">G = </w:t>
      </w:r>
      <w:r w:rsidRPr="00993B79">
        <w:rPr>
          <w:i/>
          <w:color w:val="FF0000"/>
        </w:rPr>
        <w:t xml:space="preserve">MAX(M1,M2) · NK1 / 3600 = </w:t>
      </w:r>
      <w:r w:rsidRPr="00993B79">
        <w:rPr>
          <w:b/>
          <w:color w:val="800000"/>
        </w:rPr>
        <w:t xml:space="preserve">2.45 · 2 / 3600 = </w:t>
      </w:r>
      <w:r w:rsidRPr="00993B79">
        <w:rPr>
          <w:b/>
          <w:color w:val="008000"/>
        </w:rPr>
        <w:t>0.00136</w:t>
      </w:r>
    </w:p>
    <w:p w14:paraId="285A5BEA" w14:textId="77777777" w:rsidR="00602AB1" w:rsidRPr="00993B79" w:rsidRDefault="00602AB1" w:rsidP="00602AB1">
      <w:pPr>
        <w:rPr>
          <w:b/>
          <w:color w:val="008000"/>
        </w:rPr>
      </w:pPr>
    </w:p>
    <w:p w14:paraId="285A5BEB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______________________________________________________________________</w:t>
      </w:r>
    </w:p>
    <w:p w14:paraId="285A5BEC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Тип машины: Легковые автомобили с впрыском топлива рабочим объемом свыше 1.8 до 3.5 л (до 92)</w:t>
      </w:r>
    </w:p>
    <w:p w14:paraId="285A5BED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______________________________________________________________________</w:t>
      </w:r>
    </w:p>
    <w:p w14:paraId="285A5BEE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Тип топлива: Неэтилированный бензин</w:t>
      </w:r>
    </w:p>
    <w:p w14:paraId="285A5BEF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Количество рабочих дней в году, </w:t>
      </w:r>
      <w:proofErr w:type="spellStart"/>
      <w:r w:rsidRPr="00993B79">
        <w:rPr>
          <w:color w:val="000000"/>
          <w:sz w:val="22"/>
        </w:rPr>
        <w:t>дн</w:t>
      </w:r>
      <w:proofErr w:type="spellEnd"/>
      <w:r w:rsidRPr="00993B79">
        <w:rPr>
          <w:color w:val="000000"/>
          <w:sz w:val="22"/>
        </w:rPr>
        <w:t xml:space="preserve">., </w:t>
      </w:r>
      <w:r w:rsidRPr="00993B79">
        <w:rPr>
          <w:b/>
          <w:i/>
          <w:color w:val="008080"/>
          <w:sz w:val="22"/>
        </w:rPr>
        <w:t xml:space="preserve">DN = </w:t>
      </w:r>
      <w:r w:rsidRPr="00993B79">
        <w:rPr>
          <w:b/>
          <w:color w:val="008000"/>
        </w:rPr>
        <w:t>90</w:t>
      </w:r>
    </w:p>
    <w:p w14:paraId="285A5BF0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lastRenderedPageBreak/>
        <w:t xml:space="preserve">Наибольшее количество автомобилей, выезжающих со стоянки </w:t>
      </w:r>
      <w:proofErr w:type="gramStart"/>
      <w:r w:rsidRPr="00993B79">
        <w:rPr>
          <w:color w:val="000000"/>
          <w:sz w:val="22"/>
        </w:rPr>
        <w:t>в течении</w:t>
      </w:r>
      <w:proofErr w:type="gramEnd"/>
      <w:r w:rsidRPr="00993B79">
        <w:rPr>
          <w:color w:val="000000"/>
          <w:sz w:val="22"/>
        </w:rPr>
        <w:t xml:space="preserve"> часа, </w:t>
      </w:r>
      <w:r w:rsidRPr="00993B79">
        <w:rPr>
          <w:b/>
          <w:i/>
          <w:color w:val="008080"/>
          <w:sz w:val="22"/>
        </w:rPr>
        <w:t xml:space="preserve">NK1 = </w:t>
      </w:r>
      <w:r w:rsidRPr="00993B79">
        <w:rPr>
          <w:b/>
          <w:color w:val="008000"/>
        </w:rPr>
        <w:t>2</w:t>
      </w:r>
    </w:p>
    <w:p w14:paraId="285A5BF1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Общ. количество автомобилей данной группы за расчетный период, шт., </w:t>
      </w:r>
      <w:r w:rsidRPr="00993B79">
        <w:rPr>
          <w:b/>
          <w:i/>
          <w:color w:val="008080"/>
          <w:sz w:val="22"/>
        </w:rPr>
        <w:t xml:space="preserve">NK = </w:t>
      </w:r>
      <w:r w:rsidRPr="00993B79">
        <w:rPr>
          <w:b/>
          <w:color w:val="008000"/>
        </w:rPr>
        <w:t>7</w:t>
      </w:r>
    </w:p>
    <w:p w14:paraId="285A5BF2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Коэффициент выпуска (выезда), </w:t>
      </w:r>
      <w:r w:rsidRPr="00993B79">
        <w:rPr>
          <w:b/>
          <w:i/>
          <w:color w:val="008080"/>
          <w:sz w:val="22"/>
        </w:rPr>
        <w:t xml:space="preserve">A = </w:t>
      </w:r>
      <w:r w:rsidRPr="00993B79">
        <w:rPr>
          <w:b/>
          <w:color w:val="008000"/>
        </w:rPr>
        <w:t>0.1</w:t>
      </w:r>
    </w:p>
    <w:p w14:paraId="285A5BF3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Экологический контроль не проводится</w:t>
      </w:r>
    </w:p>
    <w:p w14:paraId="285A5BF4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Время прогрева двигателя, мин (табл. 3.20), </w:t>
      </w:r>
      <w:r w:rsidRPr="00993B79">
        <w:rPr>
          <w:b/>
          <w:i/>
          <w:color w:val="008080"/>
          <w:sz w:val="22"/>
        </w:rPr>
        <w:t xml:space="preserve">TPR = </w:t>
      </w:r>
      <w:r w:rsidRPr="00993B79">
        <w:rPr>
          <w:b/>
          <w:color w:val="008000"/>
        </w:rPr>
        <w:t>20</w:t>
      </w:r>
    </w:p>
    <w:p w14:paraId="285A5BF5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Время работы двигателя на холостом ходу, мин, </w:t>
      </w:r>
      <w:r w:rsidRPr="00993B79">
        <w:rPr>
          <w:b/>
          <w:i/>
          <w:color w:val="008080"/>
          <w:sz w:val="22"/>
        </w:rPr>
        <w:t xml:space="preserve">TX = </w:t>
      </w:r>
      <w:r w:rsidRPr="00993B79">
        <w:rPr>
          <w:b/>
          <w:color w:val="008000"/>
        </w:rPr>
        <w:t>1</w:t>
      </w:r>
    </w:p>
    <w:p w14:paraId="285A5BF6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Пробег автомобиля от ближайшего к выезду места стоянки до выезда со стоянки, км, </w:t>
      </w:r>
      <w:r w:rsidRPr="00993B79">
        <w:rPr>
          <w:b/>
          <w:i/>
          <w:color w:val="008080"/>
          <w:sz w:val="22"/>
        </w:rPr>
        <w:t xml:space="preserve">LB1 = </w:t>
      </w:r>
      <w:r w:rsidRPr="00993B79">
        <w:rPr>
          <w:b/>
          <w:color w:val="008000"/>
        </w:rPr>
        <w:t>0.1</w:t>
      </w:r>
    </w:p>
    <w:p w14:paraId="285A5BF7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Пробег автомобиля от наиболее удаленного к выезду места стоянки </w:t>
      </w:r>
      <w:proofErr w:type="gramStart"/>
      <w:r w:rsidRPr="00993B79">
        <w:rPr>
          <w:color w:val="000000"/>
          <w:sz w:val="22"/>
        </w:rPr>
        <w:t>до  выезда</w:t>
      </w:r>
      <w:proofErr w:type="gramEnd"/>
      <w:r w:rsidRPr="00993B79">
        <w:rPr>
          <w:color w:val="000000"/>
          <w:sz w:val="22"/>
        </w:rPr>
        <w:t xml:space="preserve"> со стоянки, км, </w:t>
      </w:r>
      <w:r w:rsidRPr="00993B79">
        <w:rPr>
          <w:b/>
          <w:i/>
          <w:color w:val="008080"/>
          <w:sz w:val="22"/>
        </w:rPr>
        <w:t xml:space="preserve">LD1 = </w:t>
      </w:r>
      <w:r w:rsidRPr="00993B79">
        <w:rPr>
          <w:b/>
          <w:color w:val="008000"/>
        </w:rPr>
        <w:t>0.1</w:t>
      </w:r>
    </w:p>
    <w:p w14:paraId="285A5BF8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Пробег автомобиля от ближайшего к въезду места стоянки до въезда на стоянку, км, </w:t>
      </w:r>
      <w:r w:rsidRPr="00993B79">
        <w:rPr>
          <w:b/>
          <w:i/>
          <w:color w:val="008080"/>
          <w:sz w:val="22"/>
        </w:rPr>
        <w:t xml:space="preserve">LB2 = </w:t>
      </w:r>
      <w:r w:rsidRPr="00993B79">
        <w:rPr>
          <w:b/>
          <w:color w:val="008000"/>
        </w:rPr>
        <w:t>0.1</w:t>
      </w:r>
    </w:p>
    <w:p w14:paraId="285A5BF9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Пробег автомобиля от наиболее удаленного от въезда места стоянки до въезда на стоянку, км, </w:t>
      </w:r>
      <w:r w:rsidRPr="00993B79">
        <w:rPr>
          <w:b/>
          <w:i/>
          <w:color w:val="008080"/>
          <w:sz w:val="22"/>
        </w:rPr>
        <w:t xml:space="preserve">LD2 = </w:t>
      </w:r>
      <w:r w:rsidRPr="00993B79">
        <w:rPr>
          <w:b/>
          <w:color w:val="008000"/>
        </w:rPr>
        <w:t>0.1</w:t>
      </w:r>
    </w:p>
    <w:p w14:paraId="285A5BFA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Суммарный пробег по территории или помещению стоянки (выезд), км (3.5), </w:t>
      </w:r>
      <w:r w:rsidRPr="00993B79">
        <w:rPr>
          <w:b/>
          <w:i/>
          <w:color w:val="008080"/>
          <w:sz w:val="22"/>
        </w:rPr>
        <w:t xml:space="preserve">L1 = </w:t>
      </w:r>
      <w:r w:rsidRPr="00993B79">
        <w:rPr>
          <w:i/>
          <w:color w:val="FF0000"/>
        </w:rPr>
        <w:t xml:space="preserve">(LB1 + LD1) / 2 = </w:t>
      </w:r>
      <w:r w:rsidRPr="00993B79">
        <w:rPr>
          <w:b/>
          <w:color w:val="800000"/>
        </w:rPr>
        <w:t xml:space="preserve">(0.1 + 0.1) / 2 = </w:t>
      </w:r>
      <w:r w:rsidRPr="00993B79">
        <w:rPr>
          <w:b/>
          <w:color w:val="008000"/>
        </w:rPr>
        <w:t>0.1</w:t>
      </w:r>
    </w:p>
    <w:p w14:paraId="285A5BFB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Суммарный пробег по территории или помещению стоянки (въезд), км (3.6), </w:t>
      </w:r>
      <w:r w:rsidRPr="00993B79">
        <w:rPr>
          <w:b/>
          <w:i/>
          <w:color w:val="008080"/>
          <w:sz w:val="22"/>
        </w:rPr>
        <w:t xml:space="preserve">L2 = </w:t>
      </w:r>
      <w:r w:rsidRPr="00993B79">
        <w:rPr>
          <w:i/>
          <w:color w:val="FF0000"/>
        </w:rPr>
        <w:t xml:space="preserve">(LB2 + LD2) / 2 = </w:t>
      </w:r>
      <w:r w:rsidRPr="00993B79">
        <w:rPr>
          <w:b/>
          <w:color w:val="800000"/>
        </w:rPr>
        <w:t xml:space="preserve">(0.1 + 0.1) / 2 = </w:t>
      </w:r>
      <w:r w:rsidRPr="00993B79">
        <w:rPr>
          <w:b/>
          <w:color w:val="008000"/>
        </w:rPr>
        <w:t>0.1</w:t>
      </w:r>
    </w:p>
    <w:p w14:paraId="285A5BFC" w14:textId="77777777" w:rsidR="00602AB1" w:rsidRPr="00993B79" w:rsidRDefault="00602AB1" w:rsidP="00602AB1">
      <w:pPr>
        <w:rPr>
          <w:b/>
          <w:color w:val="008000"/>
        </w:rPr>
      </w:pPr>
    </w:p>
    <w:p w14:paraId="285A5BFD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>Примесь: 0337 Углерод оксид (Окись углерода, Угарный газ) (584)</w:t>
      </w:r>
    </w:p>
    <w:p w14:paraId="285A5BFE" w14:textId="77777777" w:rsidR="00602AB1" w:rsidRPr="00993B79" w:rsidRDefault="00602AB1" w:rsidP="00602AB1">
      <w:pPr>
        <w:rPr>
          <w:b/>
          <w:i/>
          <w:color w:val="FF00FF"/>
        </w:rPr>
      </w:pPr>
    </w:p>
    <w:p w14:paraId="285A5BFF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Удельный выброс ЗВ при прогреве двигателя, г/мин, (табл.3.1), </w:t>
      </w:r>
      <w:r w:rsidRPr="00993B79">
        <w:rPr>
          <w:b/>
          <w:i/>
          <w:color w:val="008080"/>
          <w:sz w:val="22"/>
        </w:rPr>
        <w:t xml:space="preserve">MPR = </w:t>
      </w:r>
      <w:r w:rsidRPr="00993B79">
        <w:rPr>
          <w:b/>
          <w:color w:val="008000"/>
        </w:rPr>
        <w:t>9.1</w:t>
      </w:r>
    </w:p>
    <w:p w14:paraId="285A5C00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Пробеговые</w:t>
      </w:r>
      <w:proofErr w:type="spellEnd"/>
      <w:r w:rsidRPr="00993B79">
        <w:rPr>
          <w:color w:val="000000"/>
          <w:sz w:val="22"/>
        </w:rPr>
        <w:t xml:space="preserve"> выбросы ЗВ, г/км, (табл.3.2), </w:t>
      </w:r>
      <w:r w:rsidRPr="00993B79">
        <w:rPr>
          <w:b/>
          <w:i/>
          <w:color w:val="008080"/>
          <w:sz w:val="22"/>
        </w:rPr>
        <w:t xml:space="preserve">ML = </w:t>
      </w:r>
      <w:r w:rsidRPr="00993B79">
        <w:rPr>
          <w:b/>
          <w:color w:val="008000"/>
        </w:rPr>
        <w:t>21.3</w:t>
      </w:r>
    </w:p>
    <w:p w14:paraId="285A5C01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Удельные выбросы ЗВ при работе на холостом ходу, г/мин,</w:t>
      </w:r>
    </w:p>
    <w:p w14:paraId="285A5C02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(табл.3.3), </w:t>
      </w:r>
      <w:r w:rsidRPr="00993B79">
        <w:rPr>
          <w:b/>
          <w:i/>
          <w:color w:val="008080"/>
          <w:sz w:val="22"/>
        </w:rPr>
        <w:t xml:space="preserve">MXX = </w:t>
      </w:r>
      <w:r w:rsidRPr="00993B79">
        <w:rPr>
          <w:b/>
          <w:color w:val="008000"/>
        </w:rPr>
        <w:t>4.5</w:t>
      </w:r>
    </w:p>
    <w:p w14:paraId="285A5C03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выезде 1-го автомобиля, грамм, </w:t>
      </w:r>
      <w:r w:rsidRPr="00993B79">
        <w:rPr>
          <w:b/>
          <w:i/>
          <w:color w:val="008080"/>
          <w:sz w:val="22"/>
        </w:rPr>
        <w:t xml:space="preserve">M1 = </w:t>
      </w:r>
      <w:r w:rsidRPr="00993B79">
        <w:rPr>
          <w:i/>
          <w:color w:val="FF0000"/>
        </w:rPr>
        <w:t xml:space="preserve">MPR · TPR + ML · L1 + MXX · TX = </w:t>
      </w:r>
      <w:r w:rsidRPr="00993B79">
        <w:rPr>
          <w:b/>
          <w:color w:val="800000"/>
        </w:rPr>
        <w:t xml:space="preserve">9.1 · 20 + 21.3 · 0.1 + 4.5 · 1 = </w:t>
      </w:r>
      <w:r w:rsidRPr="00993B79">
        <w:rPr>
          <w:b/>
          <w:color w:val="008000"/>
        </w:rPr>
        <w:t>188.6</w:t>
      </w:r>
    </w:p>
    <w:p w14:paraId="285A5C04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въезде 1-го автомобиля, грамм, </w:t>
      </w:r>
      <w:r w:rsidRPr="00993B79">
        <w:rPr>
          <w:b/>
          <w:i/>
          <w:color w:val="008080"/>
          <w:sz w:val="22"/>
        </w:rPr>
        <w:t xml:space="preserve">M2 = </w:t>
      </w:r>
      <w:r w:rsidRPr="00993B79">
        <w:rPr>
          <w:i/>
          <w:color w:val="FF0000"/>
        </w:rPr>
        <w:t xml:space="preserve">ML · L2 + MXX · TX = </w:t>
      </w:r>
      <w:r w:rsidRPr="00993B79">
        <w:rPr>
          <w:b/>
          <w:color w:val="800000"/>
        </w:rPr>
        <w:t xml:space="preserve">21.3 · 0.1 + 4.5 · 1 = </w:t>
      </w:r>
      <w:r w:rsidRPr="00993B79">
        <w:rPr>
          <w:b/>
          <w:color w:val="008000"/>
        </w:rPr>
        <w:t>6.63</w:t>
      </w:r>
    </w:p>
    <w:p w14:paraId="285A5C05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 ЗВ, т/год (3.7), </w:t>
      </w:r>
      <w:r w:rsidRPr="00993B79">
        <w:rPr>
          <w:b/>
          <w:i/>
          <w:color w:val="008080"/>
          <w:sz w:val="22"/>
        </w:rPr>
        <w:t xml:space="preserve">M = </w:t>
      </w:r>
      <w:r w:rsidRPr="00993B79">
        <w:rPr>
          <w:i/>
          <w:color w:val="FF0000"/>
        </w:rPr>
        <w:t>A · (M1 + M2) · NK · DN · 10</w:t>
      </w:r>
      <w:r w:rsidRPr="00993B79">
        <w:rPr>
          <w:i/>
          <w:color w:val="FF0000"/>
          <w:vertAlign w:val="superscript"/>
        </w:rPr>
        <w:t>-6</w:t>
      </w:r>
      <w:r w:rsidRPr="00993B79">
        <w:rPr>
          <w:i/>
          <w:color w:val="FF0000"/>
        </w:rPr>
        <w:t xml:space="preserve"> = </w:t>
      </w:r>
      <w:r w:rsidRPr="00993B79">
        <w:rPr>
          <w:b/>
          <w:color w:val="800000"/>
        </w:rPr>
        <w:t>0.1 · (188.6 + 6.63) · 7 · 90 · 10</w:t>
      </w:r>
      <w:r w:rsidRPr="00993B79">
        <w:rPr>
          <w:b/>
          <w:color w:val="800000"/>
          <w:vertAlign w:val="superscript"/>
        </w:rPr>
        <w:t>-6</w:t>
      </w:r>
      <w:r w:rsidRPr="00993B79">
        <w:rPr>
          <w:b/>
          <w:color w:val="800000"/>
        </w:rPr>
        <w:t xml:space="preserve"> = </w:t>
      </w:r>
      <w:r w:rsidRPr="00993B79">
        <w:rPr>
          <w:b/>
          <w:color w:val="008000"/>
        </w:rPr>
        <w:t>0.0123</w:t>
      </w:r>
    </w:p>
    <w:p w14:paraId="285A5C06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 ЗВ, г/с (3.10), </w:t>
      </w:r>
      <w:r w:rsidRPr="00993B79">
        <w:rPr>
          <w:b/>
          <w:i/>
          <w:color w:val="008080"/>
          <w:sz w:val="22"/>
        </w:rPr>
        <w:t xml:space="preserve">G = </w:t>
      </w:r>
      <w:r w:rsidRPr="00993B79">
        <w:rPr>
          <w:i/>
          <w:color w:val="FF0000"/>
        </w:rPr>
        <w:t xml:space="preserve">MAX(M1,M2) · NK1 / 3600 = </w:t>
      </w:r>
      <w:r w:rsidRPr="00993B79">
        <w:rPr>
          <w:b/>
          <w:color w:val="800000"/>
        </w:rPr>
        <w:t xml:space="preserve">188.6 · 2 / 3600 = </w:t>
      </w:r>
      <w:r w:rsidRPr="00993B79">
        <w:rPr>
          <w:b/>
          <w:color w:val="008000"/>
        </w:rPr>
        <w:t>0.1048</w:t>
      </w:r>
    </w:p>
    <w:p w14:paraId="285A5C07" w14:textId="77777777" w:rsidR="00602AB1" w:rsidRPr="00993B79" w:rsidRDefault="00602AB1" w:rsidP="00602AB1">
      <w:pPr>
        <w:rPr>
          <w:b/>
          <w:color w:val="008000"/>
        </w:rPr>
      </w:pPr>
    </w:p>
    <w:p w14:paraId="285A5C08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>Примесь: 2704 Бензин (нефтяной, малосернистый) /в пересчете на углерод/ (60)</w:t>
      </w:r>
    </w:p>
    <w:p w14:paraId="285A5C09" w14:textId="77777777" w:rsidR="00602AB1" w:rsidRPr="00993B79" w:rsidRDefault="00602AB1" w:rsidP="00602AB1">
      <w:pPr>
        <w:rPr>
          <w:b/>
          <w:i/>
          <w:color w:val="FF00FF"/>
        </w:rPr>
      </w:pPr>
    </w:p>
    <w:p w14:paraId="285A5C0A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Удельный выброс ЗВ при прогреве двигателя, г/мин, (табл.3.1), </w:t>
      </w:r>
      <w:r w:rsidRPr="00993B79">
        <w:rPr>
          <w:b/>
          <w:i/>
          <w:color w:val="008080"/>
          <w:sz w:val="22"/>
        </w:rPr>
        <w:t xml:space="preserve">MPR = </w:t>
      </w:r>
      <w:r w:rsidRPr="00993B79">
        <w:rPr>
          <w:b/>
          <w:color w:val="008000"/>
        </w:rPr>
        <w:t>1</w:t>
      </w:r>
    </w:p>
    <w:p w14:paraId="285A5C0B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Пробеговые</w:t>
      </w:r>
      <w:proofErr w:type="spellEnd"/>
      <w:r w:rsidRPr="00993B79">
        <w:rPr>
          <w:color w:val="000000"/>
          <w:sz w:val="22"/>
        </w:rPr>
        <w:t xml:space="preserve"> выбросы ЗВ, г/км, (табл.3.2), </w:t>
      </w:r>
      <w:r w:rsidRPr="00993B79">
        <w:rPr>
          <w:b/>
          <w:i/>
          <w:color w:val="008080"/>
          <w:sz w:val="22"/>
        </w:rPr>
        <w:t xml:space="preserve">ML = </w:t>
      </w:r>
      <w:r w:rsidRPr="00993B79">
        <w:rPr>
          <w:b/>
          <w:color w:val="008000"/>
        </w:rPr>
        <w:t>2.5</w:t>
      </w:r>
    </w:p>
    <w:p w14:paraId="285A5C0C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Удельные выбросы ЗВ при работе на холостом ходу, г/мин,</w:t>
      </w:r>
    </w:p>
    <w:p w14:paraId="285A5C0D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(табл.3.3), </w:t>
      </w:r>
      <w:r w:rsidRPr="00993B79">
        <w:rPr>
          <w:b/>
          <w:i/>
          <w:color w:val="008080"/>
          <w:sz w:val="22"/>
        </w:rPr>
        <w:t xml:space="preserve">MXX = </w:t>
      </w:r>
      <w:r w:rsidRPr="00993B79">
        <w:rPr>
          <w:b/>
          <w:color w:val="008000"/>
        </w:rPr>
        <w:t>0.4</w:t>
      </w:r>
    </w:p>
    <w:p w14:paraId="285A5C0E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выезде 1-го автомобиля, грамм, </w:t>
      </w:r>
      <w:r w:rsidRPr="00993B79">
        <w:rPr>
          <w:b/>
          <w:i/>
          <w:color w:val="008080"/>
          <w:sz w:val="22"/>
        </w:rPr>
        <w:t xml:space="preserve">M1 = </w:t>
      </w:r>
      <w:r w:rsidRPr="00993B79">
        <w:rPr>
          <w:i/>
          <w:color w:val="FF0000"/>
        </w:rPr>
        <w:t xml:space="preserve">MPR · TPR + ML · L1 + MXX · TX = </w:t>
      </w:r>
      <w:r w:rsidRPr="00993B79">
        <w:rPr>
          <w:b/>
          <w:color w:val="800000"/>
        </w:rPr>
        <w:t xml:space="preserve">1 · 20 + 2.5 · 0.1 + 0.4 · 1 = </w:t>
      </w:r>
      <w:r w:rsidRPr="00993B79">
        <w:rPr>
          <w:b/>
          <w:color w:val="008000"/>
        </w:rPr>
        <w:t>20.65</w:t>
      </w:r>
    </w:p>
    <w:p w14:paraId="285A5C0F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въезде 1-го автомобиля, грамм, </w:t>
      </w:r>
      <w:r w:rsidRPr="00993B79">
        <w:rPr>
          <w:b/>
          <w:i/>
          <w:color w:val="008080"/>
          <w:sz w:val="22"/>
        </w:rPr>
        <w:t xml:space="preserve">M2 = </w:t>
      </w:r>
      <w:r w:rsidRPr="00993B79">
        <w:rPr>
          <w:i/>
          <w:color w:val="FF0000"/>
        </w:rPr>
        <w:t xml:space="preserve">ML · L2 + MXX · TX = </w:t>
      </w:r>
      <w:r w:rsidRPr="00993B79">
        <w:rPr>
          <w:b/>
          <w:color w:val="800000"/>
        </w:rPr>
        <w:t xml:space="preserve">2.5 · 0.1 + 0.4 · 1 = </w:t>
      </w:r>
      <w:r w:rsidRPr="00993B79">
        <w:rPr>
          <w:b/>
          <w:color w:val="008000"/>
        </w:rPr>
        <w:t>0.65</w:t>
      </w:r>
    </w:p>
    <w:p w14:paraId="285A5C10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 ЗВ, т/год (3.7), </w:t>
      </w:r>
      <w:r w:rsidRPr="00993B79">
        <w:rPr>
          <w:b/>
          <w:i/>
          <w:color w:val="008080"/>
          <w:sz w:val="22"/>
        </w:rPr>
        <w:t xml:space="preserve">M = </w:t>
      </w:r>
      <w:r w:rsidRPr="00993B79">
        <w:rPr>
          <w:i/>
          <w:color w:val="FF0000"/>
        </w:rPr>
        <w:t>A · (M1 + M2) · NK · DN · 10</w:t>
      </w:r>
      <w:r w:rsidRPr="00993B79">
        <w:rPr>
          <w:i/>
          <w:color w:val="FF0000"/>
          <w:vertAlign w:val="superscript"/>
        </w:rPr>
        <w:t>-6</w:t>
      </w:r>
      <w:r w:rsidRPr="00993B79">
        <w:rPr>
          <w:i/>
          <w:color w:val="FF0000"/>
        </w:rPr>
        <w:t xml:space="preserve"> = </w:t>
      </w:r>
      <w:r w:rsidRPr="00993B79">
        <w:rPr>
          <w:b/>
          <w:color w:val="800000"/>
        </w:rPr>
        <w:t>0.1 · (20.65 + 0.65) · 7 · 90 · 10</w:t>
      </w:r>
      <w:r w:rsidRPr="00993B79">
        <w:rPr>
          <w:b/>
          <w:color w:val="800000"/>
          <w:vertAlign w:val="superscript"/>
        </w:rPr>
        <w:t>-6</w:t>
      </w:r>
      <w:r w:rsidRPr="00993B79">
        <w:rPr>
          <w:b/>
          <w:color w:val="800000"/>
        </w:rPr>
        <w:t xml:space="preserve"> = </w:t>
      </w:r>
      <w:r w:rsidRPr="00993B79">
        <w:rPr>
          <w:b/>
          <w:color w:val="008000"/>
        </w:rPr>
        <w:t>0.001342</w:t>
      </w:r>
    </w:p>
    <w:p w14:paraId="285A5C11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 ЗВ, г/с (3.10), </w:t>
      </w:r>
      <w:r w:rsidRPr="00993B79">
        <w:rPr>
          <w:b/>
          <w:i/>
          <w:color w:val="008080"/>
          <w:sz w:val="22"/>
        </w:rPr>
        <w:t xml:space="preserve">G = </w:t>
      </w:r>
      <w:r w:rsidRPr="00993B79">
        <w:rPr>
          <w:i/>
          <w:color w:val="FF0000"/>
        </w:rPr>
        <w:t xml:space="preserve">MAX(M1,M2) · NK1 / 3600 = </w:t>
      </w:r>
      <w:r w:rsidRPr="00993B79">
        <w:rPr>
          <w:b/>
          <w:color w:val="800000"/>
        </w:rPr>
        <w:t xml:space="preserve">20.65 · 2 / 3600 = </w:t>
      </w:r>
      <w:r w:rsidRPr="00993B79">
        <w:rPr>
          <w:b/>
          <w:color w:val="008000"/>
        </w:rPr>
        <w:t>0.01147</w:t>
      </w:r>
    </w:p>
    <w:p w14:paraId="285A5C12" w14:textId="77777777" w:rsidR="00602AB1" w:rsidRPr="00993B79" w:rsidRDefault="00602AB1" w:rsidP="00602AB1">
      <w:pPr>
        <w:rPr>
          <w:b/>
          <w:color w:val="008000"/>
        </w:rPr>
      </w:pPr>
    </w:p>
    <w:p w14:paraId="285A5C13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РАСЧЕТ выбросов оксидов азота:</w:t>
      </w:r>
    </w:p>
    <w:p w14:paraId="285A5C14" w14:textId="77777777" w:rsidR="00602AB1" w:rsidRPr="00993B79" w:rsidRDefault="00602AB1" w:rsidP="00602AB1">
      <w:pPr>
        <w:rPr>
          <w:color w:val="000000"/>
          <w:sz w:val="22"/>
        </w:rPr>
      </w:pPr>
    </w:p>
    <w:p w14:paraId="285A5C15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Удельный выброс ЗВ при прогреве двигателя, г/мин, (табл.3.1), </w:t>
      </w:r>
      <w:r w:rsidRPr="00993B79">
        <w:rPr>
          <w:b/>
          <w:i/>
          <w:color w:val="008080"/>
          <w:sz w:val="22"/>
        </w:rPr>
        <w:t xml:space="preserve">MPR = </w:t>
      </w:r>
      <w:r w:rsidRPr="00993B79">
        <w:rPr>
          <w:b/>
          <w:color w:val="008000"/>
        </w:rPr>
        <w:t>0.07</w:t>
      </w:r>
    </w:p>
    <w:p w14:paraId="285A5C16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Пробеговые</w:t>
      </w:r>
      <w:proofErr w:type="spellEnd"/>
      <w:r w:rsidRPr="00993B79">
        <w:rPr>
          <w:color w:val="000000"/>
          <w:sz w:val="22"/>
        </w:rPr>
        <w:t xml:space="preserve"> выбросы ЗВ, г/км, (табл.3.2), </w:t>
      </w:r>
      <w:r w:rsidRPr="00993B79">
        <w:rPr>
          <w:b/>
          <w:i/>
          <w:color w:val="008080"/>
          <w:sz w:val="22"/>
        </w:rPr>
        <w:t xml:space="preserve">ML = </w:t>
      </w:r>
      <w:r w:rsidRPr="00993B79">
        <w:rPr>
          <w:b/>
          <w:color w:val="008000"/>
        </w:rPr>
        <w:t>0.4</w:t>
      </w:r>
    </w:p>
    <w:p w14:paraId="285A5C17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Удельные выбросы ЗВ при работе на холостом ходу, г/мин,</w:t>
      </w:r>
    </w:p>
    <w:p w14:paraId="285A5C18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(табл.3.3), </w:t>
      </w:r>
      <w:r w:rsidRPr="00993B79">
        <w:rPr>
          <w:b/>
          <w:i/>
          <w:color w:val="008080"/>
          <w:sz w:val="22"/>
        </w:rPr>
        <w:t xml:space="preserve">MXX = </w:t>
      </w:r>
      <w:r w:rsidRPr="00993B79">
        <w:rPr>
          <w:b/>
          <w:color w:val="008000"/>
        </w:rPr>
        <w:t>0.05</w:t>
      </w:r>
    </w:p>
    <w:p w14:paraId="285A5C19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выезде 1-го автомобиля, грамм, </w:t>
      </w:r>
      <w:r w:rsidRPr="00993B79">
        <w:rPr>
          <w:b/>
          <w:i/>
          <w:color w:val="008080"/>
          <w:sz w:val="22"/>
        </w:rPr>
        <w:t xml:space="preserve">M1 = </w:t>
      </w:r>
      <w:r w:rsidRPr="00993B79">
        <w:rPr>
          <w:i/>
          <w:color w:val="FF0000"/>
        </w:rPr>
        <w:t xml:space="preserve">MPR · TPR + ML · L1 + MXX · TX = </w:t>
      </w:r>
      <w:r w:rsidRPr="00993B79">
        <w:rPr>
          <w:b/>
          <w:color w:val="800000"/>
        </w:rPr>
        <w:t xml:space="preserve">0.07 · 20 + 0.4 · 0.1 + 0.05 · 1 = </w:t>
      </w:r>
      <w:r w:rsidRPr="00993B79">
        <w:rPr>
          <w:b/>
          <w:color w:val="008000"/>
        </w:rPr>
        <w:t>1.49</w:t>
      </w:r>
    </w:p>
    <w:p w14:paraId="285A5C1A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въезде 1-го автомобиля, грамм, </w:t>
      </w:r>
      <w:r w:rsidRPr="00993B79">
        <w:rPr>
          <w:b/>
          <w:i/>
          <w:color w:val="008080"/>
          <w:sz w:val="22"/>
        </w:rPr>
        <w:t xml:space="preserve">M2 = </w:t>
      </w:r>
      <w:r w:rsidRPr="00993B79">
        <w:rPr>
          <w:i/>
          <w:color w:val="FF0000"/>
        </w:rPr>
        <w:t xml:space="preserve">ML · L2 + MXX · TX = </w:t>
      </w:r>
      <w:r w:rsidRPr="00993B79">
        <w:rPr>
          <w:b/>
          <w:color w:val="800000"/>
        </w:rPr>
        <w:t xml:space="preserve">0.4 · 0.1 + 0.05 · 1 = </w:t>
      </w:r>
      <w:r w:rsidRPr="00993B79">
        <w:rPr>
          <w:b/>
          <w:color w:val="008000"/>
        </w:rPr>
        <w:t>0.09</w:t>
      </w:r>
    </w:p>
    <w:p w14:paraId="285A5C1B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 ЗВ, т/год (3.7), </w:t>
      </w:r>
      <w:r w:rsidRPr="00993B79">
        <w:rPr>
          <w:b/>
          <w:i/>
          <w:color w:val="008080"/>
          <w:sz w:val="22"/>
        </w:rPr>
        <w:t xml:space="preserve">M = </w:t>
      </w:r>
      <w:r w:rsidRPr="00993B79">
        <w:rPr>
          <w:i/>
          <w:color w:val="FF0000"/>
        </w:rPr>
        <w:t>A · (M1 + M2) · NK · DN · 10</w:t>
      </w:r>
      <w:r w:rsidRPr="00993B79">
        <w:rPr>
          <w:i/>
          <w:color w:val="FF0000"/>
          <w:vertAlign w:val="superscript"/>
        </w:rPr>
        <w:t>-6</w:t>
      </w:r>
      <w:r w:rsidRPr="00993B79">
        <w:rPr>
          <w:i/>
          <w:color w:val="FF0000"/>
        </w:rPr>
        <w:t xml:space="preserve"> = </w:t>
      </w:r>
      <w:r w:rsidRPr="00993B79">
        <w:rPr>
          <w:b/>
          <w:color w:val="800000"/>
        </w:rPr>
        <w:t>0.1 · (1.49 + 0.09) · 7 · 90 · 10</w:t>
      </w:r>
      <w:r w:rsidRPr="00993B79">
        <w:rPr>
          <w:b/>
          <w:color w:val="800000"/>
          <w:vertAlign w:val="superscript"/>
        </w:rPr>
        <w:t>-6</w:t>
      </w:r>
      <w:r w:rsidRPr="00993B79">
        <w:rPr>
          <w:b/>
          <w:color w:val="800000"/>
        </w:rPr>
        <w:t xml:space="preserve"> = </w:t>
      </w:r>
      <w:r w:rsidRPr="00993B79">
        <w:rPr>
          <w:b/>
          <w:color w:val="008000"/>
        </w:rPr>
        <w:t>0.0000995</w:t>
      </w:r>
    </w:p>
    <w:p w14:paraId="285A5C1C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 ЗВ, г/с (3.10), </w:t>
      </w:r>
      <w:r w:rsidRPr="00993B79">
        <w:rPr>
          <w:b/>
          <w:i/>
          <w:color w:val="008080"/>
          <w:sz w:val="22"/>
        </w:rPr>
        <w:t xml:space="preserve">G = </w:t>
      </w:r>
      <w:r w:rsidRPr="00993B79">
        <w:rPr>
          <w:i/>
          <w:color w:val="FF0000"/>
        </w:rPr>
        <w:t xml:space="preserve">MAX(M1,M2) · NK1 / 3600 = </w:t>
      </w:r>
      <w:r w:rsidRPr="00993B79">
        <w:rPr>
          <w:b/>
          <w:color w:val="800000"/>
        </w:rPr>
        <w:t xml:space="preserve">1.49 · 2 / 3600 = </w:t>
      </w:r>
      <w:r w:rsidRPr="00993B79">
        <w:rPr>
          <w:b/>
          <w:color w:val="008000"/>
        </w:rPr>
        <w:t>0.000828</w:t>
      </w:r>
    </w:p>
    <w:p w14:paraId="285A5C1D" w14:textId="77777777" w:rsidR="00602AB1" w:rsidRPr="00993B79" w:rsidRDefault="00602AB1" w:rsidP="00602AB1">
      <w:pPr>
        <w:rPr>
          <w:b/>
          <w:color w:val="008000"/>
        </w:rPr>
      </w:pPr>
    </w:p>
    <w:p w14:paraId="285A5C1E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С учетом трансформации оксидов азота получаем:</w:t>
      </w:r>
    </w:p>
    <w:p w14:paraId="285A5C1F" w14:textId="77777777" w:rsidR="00602AB1" w:rsidRPr="00993B79" w:rsidRDefault="00602AB1" w:rsidP="00602AB1">
      <w:pPr>
        <w:rPr>
          <w:color w:val="000000"/>
          <w:sz w:val="22"/>
        </w:rPr>
      </w:pPr>
    </w:p>
    <w:p w14:paraId="285A5C20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>Примесь: 0301 Азота (IV) диоксид (Азота диоксид) (4)</w:t>
      </w:r>
    </w:p>
    <w:p w14:paraId="285A5C21" w14:textId="77777777" w:rsidR="00602AB1" w:rsidRPr="00993B79" w:rsidRDefault="00602AB1" w:rsidP="00602AB1">
      <w:pPr>
        <w:rPr>
          <w:b/>
          <w:i/>
          <w:color w:val="FF00FF"/>
        </w:rPr>
      </w:pPr>
    </w:p>
    <w:p w14:paraId="285A5C22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выброс, т/год, </w:t>
      </w:r>
      <w:r w:rsidRPr="00993B79">
        <w:rPr>
          <w:b/>
          <w:i/>
          <w:color w:val="008080"/>
          <w:sz w:val="22"/>
        </w:rPr>
        <w:t xml:space="preserve">_M_ = </w:t>
      </w:r>
      <w:r w:rsidRPr="00993B79">
        <w:rPr>
          <w:i/>
          <w:color w:val="FF0000"/>
        </w:rPr>
        <w:t xml:space="preserve">0.8 · M = </w:t>
      </w:r>
      <w:r w:rsidRPr="00993B79">
        <w:rPr>
          <w:b/>
          <w:color w:val="800000"/>
        </w:rPr>
        <w:t xml:space="preserve">0.8 · 0.0000995 = </w:t>
      </w:r>
      <w:r w:rsidRPr="00993B79">
        <w:rPr>
          <w:b/>
          <w:color w:val="008000"/>
        </w:rPr>
        <w:t>0.0000796</w:t>
      </w:r>
    </w:p>
    <w:p w14:paraId="285A5C23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</w:t>
      </w:r>
      <w:proofErr w:type="spellStart"/>
      <w:proofErr w:type="gramStart"/>
      <w:r w:rsidRPr="00993B79">
        <w:rPr>
          <w:color w:val="000000"/>
          <w:sz w:val="22"/>
        </w:rPr>
        <w:t>выброс,г</w:t>
      </w:r>
      <w:proofErr w:type="spellEnd"/>
      <w:proofErr w:type="gramEnd"/>
      <w:r w:rsidRPr="00993B79">
        <w:rPr>
          <w:color w:val="000000"/>
          <w:sz w:val="22"/>
        </w:rPr>
        <w:t xml:space="preserve">/с, </w:t>
      </w:r>
      <w:r w:rsidRPr="00993B79">
        <w:rPr>
          <w:b/>
          <w:i/>
          <w:color w:val="008080"/>
          <w:sz w:val="22"/>
        </w:rPr>
        <w:t xml:space="preserve">GS = </w:t>
      </w:r>
      <w:r w:rsidRPr="00993B79">
        <w:rPr>
          <w:i/>
          <w:color w:val="FF0000"/>
        </w:rPr>
        <w:t xml:space="preserve">0.8 · G = </w:t>
      </w:r>
      <w:r w:rsidRPr="00993B79">
        <w:rPr>
          <w:b/>
          <w:color w:val="800000"/>
        </w:rPr>
        <w:t xml:space="preserve">0.8 · 0.000828 = </w:t>
      </w:r>
      <w:r w:rsidRPr="00993B79">
        <w:rPr>
          <w:b/>
          <w:color w:val="008000"/>
        </w:rPr>
        <w:t>0.000662</w:t>
      </w:r>
    </w:p>
    <w:p w14:paraId="285A5C24" w14:textId="77777777" w:rsidR="00602AB1" w:rsidRPr="00993B79" w:rsidRDefault="00602AB1" w:rsidP="00602AB1">
      <w:pPr>
        <w:rPr>
          <w:b/>
          <w:color w:val="008000"/>
        </w:rPr>
      </w:pPr>
    </w:p>
    <w:p w14:paraId="285A5C25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>Примесь: 0304 Азот (II) оксид (Азота оксид) (6)</w:t>
      </w:r>
    </w:p>
    <w:p w14:paraId="285A5C26" w14:textId="77777777" w:rsidR="00602AB1" w:rsidRPr="00993B79" w:rsidRDefault="00602AB1" w:rsidP="00602AB1">
      <w:pPr>
        <w:rPr>
          <w:b/>
          <w:i/>
          <w:color w:val="FF00FF"/>
        </w:rPr>
      </w:pPr>
    </w:p>
    <w:p w14:paraId="285A5C27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выброс, т/год, </w:t>
      </w:r>
      <w:r w:rsidRPr="00993B79">
        <w:rPr>
          <w:b/>
          <w:i/>
          <w:color w:val="008080"/>
          <w:sz w:val="22"/>
        </w:rPr>
        <w:t xml:space="preserve">_M_ = </w:t>
      </w:r>
      <w:r w:rsidRPr="00993B79">
        <w:rPr>
          <w:i/>
          <w:color w:val="FF0000"/>
        </w:rPr>
        <w:t xml:space="preserve">0.13 · M = </w:t>
      </w:r>
      <w:r w:rsidRPr="00993B79">
        <w:rPr>
          <w:b/>
          <w:color w:val="800000"/>
        </w:rPr>
        <w:t xml:space="preserve">0.13 · 0.0000995 = </w:t>
      </w:r>
      <w:r w:rsidRPr="00993B79">
        <w:rPr>
          <w:b/>
          <w:color w:val="008000"/>
        </w:rPr>
        <w:t>0.000012935</w:t>
      </w:r>
    </w:p>
    <w:p w14:paraId="285A5C28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</w:t>
      </w:r>
      <w:proofErr w:type="spellStart"/>
      <w:proofErr w:type="gramStart"/>
      <w:r w:rsidRPr="00993B79">
        <w:rPr>
          <w:color w:val="000000"/>
          <w:sz w:val="22"/>
        </w:rPr>
        <w:t>выброс,г</w:t>
      </w:r>
      <w:proofErr w:type="spellEnd"/>
      <w:proofErr w:type="gramEnd"/>
      <w:r w:rsidRPr="00993B79">
        <w:rPr>
          <w:color w:val="000000"/>
          <w:sz w:val="22"/>
        </w:rPr>
        <w:t xml:space="preserve">/с, </w:t>
      </w:r>
      <w:r w:rsidRPr="00993B79">
        <w:rPr>
          <w:b/>
          <w:i/>
          <w:color w:val="008080"/>
          <w:sz w:val="22"/>
        </w:rPr>
        <w:t xml:space="preserve">GS = </w:t>
      </w:r>
      <w:r w:rsidRPr="00993B79">
        <w:rPr>
          <w:i/>
          <w:color w:val="FF0000"/>
        </w:rPr>
        <w:t xml:space="preserve">0.13 · G = </w:t>
      </w:r>
      <w:r w:rsidRPr="00993B79">
        <w:rPr>
          <w:b/>
          <w:color w:val="800000"/>
        </w:rPr>
        <w:t xml:space="preserve">0.13 · 0.000828 = </w:t>
      </w:r>
      <w:r w:rsidRPr="00993B79">
        <w:rPr>
          <w:b/>
          <w:color w:val="008000"/>
        </w:rPr>
        <w:t>0.0001076</w:t>
      </w:r>
    </w:p>
    <w:p w14:paraId="285A5C29" w14:textId="77777777" w:rsidR="00602AB1" w:rsidRPr="00993B79" w:rsidRDefault="00602AB1" w:rsidP="00602AB1">
      <w:pPr>
        <w:rPr>
          <w:b/>
          <w:color w:val="008000"/>
        </w:rPr>
      </w:pPr>
    </w:p>
    <w:p w14:paraId="285A5C2A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>Примесь: 0330 Сера диоксид (Ангидрид сернистый, Сернистый газ, Сера (IV) оксид) (516)</w:t>
      </w:r>
    </w:p>
    <w:p w14:paraId="285A5C2B" w14:textId="77777777" w:rsidR="00602AB1" w:rsidRPr="00993B79" w:rsidRDefault="00602AB1" w:rsidP="00602AB1">
      <w:pPr>
        <w:rPr>
          <w:b/>
          <w:i/>
          <w:color w:val="FF00FF"/>
        </w:rPr>
      </w:pPr>
    </w:p>
    <w:p w14:paraId="285A5C2C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Удельный выброс ЗВ при прогреве двигателя, г/мин, (табл.3.1), </w:t>
      </w:r>
      <w:r w:rsidRPr="00993B79">
        <w:rPr>
          <w:b/>
          <w:i/>
          <w:color w:val="008080"/>
          <w:sz w:val="22"/>
        </w:rPr>
        <w:t xml:space="preserve">MPR = </w:t>
      </w:r>
      <w:r w:rsidRPr="00993B79">
        <w:rPr>
          <w:b/>
          <w:color w:val="008000"/>
        </w:rPr>
        <w:t>0.016</w:t>
      </w:r>
    </w:p>
    <w:p w14:paraId="285A5C2D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Пробеговые</w:t>
      </w:r>
      <w:proofErr w:type="spellEnd"/>
      <w:r w:rsidRPr="00993B79">
        <w:rPr>
          <w:color w:val="000000"/>
          <w:sz w:val="22"/>
        </w:rPr>
        <w:t xml:space="preserve"> выбросы ЗВ, г/км, (табл.3.2), </w:t>
      </w:r>
      <w:r w:rsidRPr="00993B79">
        <w:rPr>
          <w:b/>
          <w:i/>
          <w:color w:val="008080"/>
          <w:sz w:val="22"/>
        </w:rPr>
        <w:t xml:space="preserve">ML = </w:t>
      </w:r>
      <w:r w:rsidRPr="00993B79">
        <w:rPr>
          <w:b/>
          <w:color w:val="008000"/>
        </w:rPr>
        <w:t>0.09</w:t>
      </w:r>
    </w:p>
    <w:p w14:paraId="285A5C2E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Удельные выбросы ЗВ при работе на холостом ходу, г/мин,</w:t>
      </w:r>
    </w:p>
    <w:p w14:paraId="285A5C2F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(табл.3.3), </w:t>
      </w:r>
      <w:r w:rsidRPr="00993B79">
        <w:rPr>
          <w:b/>
          <w:i/>
          <w:color w:val="008080"/>
          <w:sz w:val="22"/>
        </w:rPr>
        <w:t xml:space="preserve">MXX = </w:t>
      </w:r>
      <w:r w:rsidRPr="00993B79">
        <w:rPr>
          <w:b/>
          <w:color w:val="008000"/>
        </w:rPr>
        <w:t>0.012</w:t>
      </w:r>
    </w:p>
    <w:p w14:paraId="285A5C30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выезде 1-го автомобиля, грамм, </w:t>
      </w:r>
      <w:r w:rsidRPr="00993B79">
        <w:rPr>
          <w:b/>
          <w:i/>
          <w:color w:val="008080"/>
          <w:sz w:val="22"/>
        </w:rPr>
        <w:t xml:space="preserve">M1 = </w:t>
      </w:r>
      <w:r w:rsidRPr="00993B79">
        <w:rPr>
          <w:i/>
          <w:color w:val="FF0000"/>
        </w:rPr>
        <w:t xml:space="preserve">MPR · TPR + ML · L1 + MXX · TX = </w:t>
      </w:r>
      <w:r w:rsidRPr="00993B79">
        <w:rPr>
          <w:b/>
          <w:color w:val="800000"/>
        </w:rPr>
        <w:t xml:space="preserve">0.016 · 20 + 0.09 · 0.1 + 0.012 · 1 = </w:t>
      </w:r>
      <w:r w:rsidRPr="00993B79">
        <w:rPr>
          <w:b/>
          <w:color w:val="008000"/>
        </w:rPr>
        <w:t>0.341</w:t>
      </w:r>
    </w:p>
    <w:p w14:paraId="285A5C31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въезде 1-го автомобиля, грамм, </w:t>
      </w:r>
      <w:r w:rsidRPr="00993B79">
        <w:rPr>
          <w:b/>
          <w:i/>
          <w:color w:val="008080"/>
          <w:sz w:val="22"/>
        </w:rPr>
        <w:t xml:space="preserve">M2 = </w:t>
      </w:r>
      <w:r w:rsidRPr="00993B79">
        <w:rPr>
          <w:i/>
          <w:color w:val="FF0000"/>
        </w:rPr>
        <w:t xml:space="preserve">ML · L2 + MXX · TX = </w:t>
      </w:r>
      <w:r w:rsidRPr="00993B79">
        <w:rPr>
          <w:b/>
          <w:color w:val="800000"/>
        </w:rPr>
        <w:t xml:space="preserve">0.09 · 0.1 + 0.012 · 1 = </w:t>
      </w:r>
      <w:r w:rsidRPr="00993B79">
        <w:rPr>
          <w:b/>
          <w:color w:val="008000"/>
        </w:rPr>
        <w:t>0.021</w:t>
      </w:r>
    </w:p>
    <w:p w14:paraId="285A5C32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 ЗВ, т/год (3.7), </w:t>
      </w:r>
      <w:r w:rsidRPr="00993B79">
        <w:rPr>
          <w:b/>
          <w:i/>
          <w:color w:val="008080"/>
          <w:sz w:val="22"/>
        </w:rPr>
        <w:t xml:space="preserve">M = </w:t>
      </w:r>
      <w:r w:rsidRPr="00993B79">
        <w:rPr>
          <w:i/>
          <w:color w:val="FF0000"/>
        </w:rPr>
        <w:t>A · (M1 + M2) · NK · DN · 10</w:t>
      </w:r>
      <w:r w:rsidRPr="00993B79">
        <w:rPr>
          <w:i/>
          <w:color w:val="FF0000"/>
          <w:vertAlign w:val="superscript"/>
        </w:rPr>
        <w:t>-6</w:t>
      </w:r>
      <w:r w:rsidRPr="00993B79">
        <w:rPr>
          <w:i/>
          <w:color w:val="FF0000"/>
        </w:rPr>
        <w:t xml:space="preserve"> = </w:t>
      </w:r>
      <w:r w:rsidRPr="00993B79">
        <w:rPr>
          <w:b/>
          <w:color w:val="800000"/>
        </w:rPr>
        <w:t>0.1 · (0.341 + 0.021) · 7 · 90 · 10</w:t>
      </w:r>
      <w:r w:rsidRPr="00993B79">
        <w:rPr>
          <w:b/>
          <w:color w:val="800000"/>
          <w:vertAlign w:val="superscript"/>
        </w:rPr>
        <w:t>-6</w:t>
      </w:r>
      <w:r w:rsidRPr="00993B79">
        <w:rPr>
          <w:b/>
          <w:color w:val="800000"/>
        </w:rPr>
        <w:t xml:space="preserve"> = </w:t>
      </w:r>
      <w:r w:rsidRPr="00993B79">
        <w:rPr>
          <w:b/>
          <w:color w:val="008000"/>
        </w:rPr>
        <w:t>0.0000228</w:t>
      </w:r>
    </w:p>
    <w:p w14:paraId="285A5C33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 ЗВ, г/с (3.10), </w:t>
      </w:r>
      <w:r w:rsidRPr="00993B79">
        <w:rPr>
          <w:b/>
          <w:i/>
          <w:color w:val="008080"/>
          <w:sz w:val="22"/>
        </w:rPr>
        <w:t xml:space="preserve">G = </w:t>
      </w:r>
      <w:r w:rsidRPr="00993B79">
        <w:rPr>
          <w:i/>
          <w:color w:val="FF0000"/>
        </w:rPr>
        <w:t xml:space="preserve">MAX(M1,M2) · NK1 / 3600 = </w:t>
      </w:r>
      <w:r w:rsidRPr="00993B79">
        <w:rPr>
          <w:b/>
          <w:color w:val="800000"/>
        </w:rPr>
        <w:t xml:space="preserve">0.341 · 2 / 3600 = </w:t>
      </w:r>
      <w:r w:rsidRPr="00993B79">
        <w:rPr>
          <w:b/>
          <w:color w:val="008000"/>
        </w:rPr>
        <w:t>0.0001894</w:t>
      </w:r>
    </w:p>
    <w:p w14:paraId="285A5C34" w14:textId="77777777" w:rsidR="00602AB1" w:rsidRPr="00993B79" w:rsidRDefault="00602AB1" w:rsidP="00602AB1">
      <w:pPr>
        <w:rPr>
          <w:b/>
          <w:color w:val="008000"/>
        </w:rPr>
      </w:pPr>
    </w:p>
    <w:p w14:paraId="285A5C35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ИТОГО выбросы по периоду: Холодный период (t&lt;-5)</w:t>
      </w:r>
    </w:p>
    <w:p w14:paraId="285A5C36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Температура воздуха за расчетный период, град. С, </w:t>
      </w:r>
      <w:r w:rsidRPr="00993B79">
        <w:rPr>
          <w:b/>
          <w:i/>
          <w:color w:val="008080"/>
          <w:sz w:val="22"/>
        </w:rPr>
        <w:t xml:space="preserve">T = </w:t>
      </w:r>
      <w:r w:rsidRPr="00993B79">
        <w:rPr>
          <w:b/>
          <w:color w:val="008000"/>
        </w:rPr>
        <w:t>-25</w:t>
      </w:r>
    </w:p>
    <w:p w14:paraId="285A5C37" w14:textId="77777777" w:rsidR="00602AB1" w:rsidRPr="00993B79" w:rsidRDefault="00602AB1" w:rsidP="00602AB1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19"/>
        <w:gridCol w:w="253"/>
        <w:gridCol w:w="766"/>
        <w:gridCol w:w="252"/>
        <w:gridCol w:w="1018"/>
        <w:gridCol w:w="507"/>
        <w:gridCol w:w="511"/>
        <w:gridCol w:w="507"/>
        <w:gridCol w:w="1018"/>
        <w:gridCol w:w="507"/>
        <w:gridCol w:w="1018"/>
        <w:gridCol w:w="507"/>
        <w:gridCol w:w="3814"/>
        <w:gridCol w:w="4063"/>
      </w:tblGrid>
      <w:tr w:rsidR="00602AB1" w:rsidRPr="00993B79" w14:paraId="285A5C39" w14:textId="77777777" w:rsidTr="00602AB1">
        <w:tc>
          <w:tcPr>
            <w:tcW w:w="5000" w:type="pct"/>
            <w:gridSpan w:val="14"/>
          </w:tcPr>
          <w:p w14:paraId="285A5C38" w14:textId="77777777" w:rsidR="00602AB1" w:rsidRPr="00993B79" w:rsidRDefault="00602AB1" w:rsidP="00602AB1">
            <w:pPr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lastRenderedPageBreak/>
              <w:t>Тип машины: Грузовые автомобили дизельные свыше 2 до 5 т (иномарки)</w:t>
            </w:r>
          </w:p>
        </w:tc>
      </w:tr>
      <w:tr w:rsidR="00602AB1" w:rsidRPr="00993B79" w14:paraId="285A5C47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C3A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Dn</w:t>
            </w:r>
            <w:proofErr w:type="spellEnd"/>
            <w:r w:rsidRPr="00993B79">
              <w:rPr>
                <w:b/>
                <w:i/>
                <w:color w:val="800080"/>
              </w:rPr>
              <w:t>,</w:t>
            </w:r>
          </w:p>
          <w:p w14:paraId="285A5C3B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сут</w:t>
            </w:r>
            <w:proofErr w:type="spellEnd"/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C3C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Nk</w:t>
            </w:r>
            <w:proofErr w:type="spellEnd"/>
            <w:r w:rsidRPr="00993B79">
              <w:rPr>
                <w:b/>
                <w:i/>
                <w:color w:val="800080"/>
              </w:rPr>
              <w:t>,</w:t>
            </w:r>
          </w:p>
          <w:p w14:paraId="285A5C3D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шт</w:t>
            </w:r>
            <w:proofErr w:type="spellEnd"/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C3E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A</w:t>
            </w:r>
          </w:p>
          <w:p w14:paraId="285A5C3F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C40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Nk1</w:t>
            </w:r>
          </w:p>
          <w:p w14:paraId="285A5C41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шт.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C42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L1,</w:t>
            </w:r>
          </w:p>
          <w:p w14:paraId="285A5C43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км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C44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L2,</w:t>
            </w:r>
          </w:p>
          <w:p w14:paraId="285A5C45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км</w:t>
            </w:r>
          </w:p>
        </w:tc>
        <w:tc>
          <w:tcPr>
            <w:tcW w:w="26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C46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</w:p>
        </w:tc>
      </w:tr>
      <w:tr w:rsidR="00602AB1" w:rsidRPr="00993B79" w14:paraId="285A5C4F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48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90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49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27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4A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0.10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4B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2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4C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4D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0.1</w:t>
            </w:r>
          </w:p>
        </w:tc>
        <w:tc>
          <w:tcPr>
            <w:tcW w:w="26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4E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</w:p>
        </w:tc>
      </w:tr>
      <w:tr w:rsidR="00602AB1" w:rsidRPr="00993B79" w14:paraId="285A5C51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50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</w:p>
        </w:tc>
      </w:tr>
      <w:tr w:rsidR="00602AB1" w:rsidRPr="00993B79" w14:paraId="285A5C62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C52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ЗВ</w:t>
            </w:r>
          </w:p>
          <w:p w14:paraId="285A5C53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C54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Tpr</w:t>
            </w:r>
            <w:proofErr w:type="spellEnd"/>
          </w:p>
          <w:p w14:paraId="285A5C55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мин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C56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Mpr</w:t>
            </w:r>
            <w:proofErr w:type="spellEnd"/>
            <w:r w:rsidRPr="00993B79">
              <w:rPr>
                <w:b/>
                <w:i/>
                <w:color w:val="800080"/>
              </w:rPr>
              <w:t>,</w:t>
            </w:r>
          </w:p>
          <w:p w14:paraId="285A5C57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gramStart"/>
            <w:r w:rsidRPr="00993B79">
              <w:rPr>
                <w:b/>
                <w:i/>
                <w:color w:val="800080"/>
              </w:rPr>
              <w:t>г/мин</w:t>
            </w:r>
            <w:proofErr w:type="gramEnd"/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C58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Tx</w:t>
            </w:r>
            <w:proofErr w:type="spellEnd"/>
            <w:r w:rsidRPr="00993B79">
              <w:rPr>
                <w:b/>
                <w:i/>
                <w:color w:val="800080"/>
              </w:rPr>
              <w:t>,</w:t>
            </w:r>
          </w:p>
          <w:p w14:paraId="285A5C59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мин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C5A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Mxx</w:t>
            </w:r>
            <w:proofErr w:type="spellEnd"/>
            <w:r w:rsidRPr="00993B79">
              <w:rPr>
                <w:b/>
                <w:i/>
                <w:color w:val="800080"/>
              </w:rPr>
              <w:t>,</w:t>
            </w:r>
          </w:p>
          <w:p w14:paraId="285A5C5B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gramStart"/>
            <w:r w:rsidRPr="00993B79">
              <w:rPr>
                <w:b/>
                <w:i/>
                <w:color w:val="800080"/>
              </w:rPr>
              <w:t>г/мин</w:t>
            </w:r>
            <w:proofErr w:type="gramEnd"/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C5C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Ml</w:t>
            </w:r>
            <w:proofErr w:type="spellEnd"/>
            <w:r w:rsidRPr="00993B79">
              <w:rPr>
                <w:b/>
                <w:i/>
                <w:color w:val="800080"/>
              </w:rPr>
              <w:t>,</w:t>
            </w:r>
          </w:p>
          <w:p w14:paraId="285A5C5D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г/км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C5E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г/с</w:t>
            </w:r>
          </w:p>
          <w:p w14:paraId="285A5C5F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C60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т/год</w:t>
            </w:r>
          </w:p>
          <w:p w14:paraId="285A5C61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</w:p>
        </w:tc>
      </w:tr>
      <w:tr w:rsidR="00602AB1" w:rsidRPr="00993B79" w14:paraId="285A5C6B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63" w14:textId="77777777" w:rsidR="00602AB1" w:rsidRPr="00993B79" w:rsidRDefault="00602AB1" w:rsidP="00602AB1">
            <w:pPr>
              <w:jc w:val="center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0337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64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30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65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0.87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66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67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0.36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68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3.5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69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0.0149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6A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0.00668</w:t>
            </w:r>
          </w:p>
        </w:tc>
      </w:tr>
      <w:tr w:rsidR="00602AB1" w:rsidRPr="00993B79" w14:paraId="285A5C74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6C" w14:textId="77777777" w:rsidR="00602AB1" w:rsidRPr="00993B79" w:rsidRDefault="00602AB1" w:rsidP="00602AB1">
            <w:pPr>
              <w:jc w:val="center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2732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6D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30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6E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0.3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6F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70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0.18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71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0.6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72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0.00513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73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0.002304</w:t>
            </w:r>
          </w:p>
        </w:tc>
      </w:tr>
      <w:tr w:rsidR="00602AB1" w:rsidRPr="00993B79" w14:paraId="285A5C7D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75" w14:textId="77777777" w:rsidR="00602AB1" w:rsidRPr="00993B79" w:rsidRDefault="00602AB1" w:rsidP="00602AB1">
            <w:pPr>
              <w:jc w:val="center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0301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76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30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77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0.33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78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79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0.2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7A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2.2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7B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0.00458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7C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0.00209</w:t>
            </w:r>
          </w:p>
        </w:tc>
      </w:tr>
      <w:tr w:rsidR="00602AB1" w:rsidRPr="00993B79" w14:paraId="285A5C86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7E" w14:textId="77777777" w:rsidR="00602AB1" w:rsidRPr="00993B79" w:rsidRDefault="00602AB1" w:rsidP="00602AB1">
            <w:pPr>
              <w:jc w:val="center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0304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7F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30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80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0.33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81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82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0.2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83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2.2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84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0.000745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85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0.000339</w:t>
            </w:r>
          </w:p>
        </w:tc>
      </w:tr>
      <w:tr w:rsidR="00602AB1" w:rsidRPr="00993B79" w14:paraId="285A5C8F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87" w14:textId="77777777" w:rsidR="00602AB1" w:rsidRPr="00993B79" w:rsidRDefault="00602AB1" w:rsidP="00602AB1">
            <w:pPr>
              <w:jc w:val="center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0328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88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30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89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0.016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8A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8B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0.008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8C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0.2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8D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0.000282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8E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0.0001302</w:t>
            </w:r>
          </w:p>
        </w:tc>
      </w:tr>
      <w:tr w:rsidR="00602AB1" w:rsidRPr="00993B79" w14:paraId="285A5C98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90" w14:textId="77777777" w:rsidR="00602AB1" w:rsidRPr="00993B79" w:rsidRDefault="00602AB1" w:rsidP="00602AB1">
            <w:pPr>
              <w:jc w:val="center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0330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91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30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92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0.078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93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94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0.065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95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0.43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96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0.00136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97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0.000622</w:t>
            </w:r>
          </w:p>
        </w:tc>
      </w:tr>
    </w:tbl>
    <w:p w14:paraId="285A5C99" w14:textId="77777777" w:rsidR="00602AB1" w:rsidRPr="00993B79" w:rsidRDefault="00602AB1" w:rsidP="00602AB1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19"/>
        <w:gridCol w:w="253"/>
        <w:gridCol w:w="766"/>
        <w:gridCol w:w="252"/>
        <w:gridCol w:w="1018"/>
        <w:gridCol w:w="507"/>
        <w:gridCol w:w="511"/>
        <w:gridCol w:w="507"/>
        <w:gridCol w:w="1018"/>
        <w:gridCol w:w="507"/>
        <w:gridCol w:w="1018"/>
        <w:gridCol w:w="507"/>
        <w:gridCol w:w="3814"/>
        <w:gridCol w:w="4063"/>
      </w:tblGrid>
      <w:tr w:rsidR="00602AB1" w:rsidRPr="00993B79" w14:paraId="285A5C9B" w14:textId="77777777" w:rsidTr="00602AB1">
        <w:tc>
          <w:tcPr>
            <w:tcW w:w="5000" w:type="pct"/>
            <w:gridSpan w:val="14"/>
          </w:tcPr>
          <w:p w14:paraId="285A5C9A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Тип машины: Легковые автомобили с впрыском топлива рабочим объемом свыше 1.8 до 3.5 л (до 92)</w:t>
            </w:r>
          </w:p>
        </w:tc>
      </w:tr>
      <w:tr w:rsidR="00602AB1" w:rsidRPr="00993B79" w14:paraId="285A5CA9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C9C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Dn</w:t>
            </w:r>
            <w:proofErr w:type="spellEnd"/>
            <w:r w:rsidRPr="00993B79">
              <w:rPr>
                <w:b/>
                <w:i/>
                <w:color w:val="800080"/>
              </w:rPr>
              <w:t>,</w:t>
            </w:r>
          </w:p>
          <w:p w14:paraId="285A5C9D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сут</w:t>
            </w:r>
            <w:proofErr w:type="spellEnd"/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C9E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Nk</w:t>
            </w:r>
            <w:proofErr w:type="spellEnd"/>
            <w:r w:rsidRPr="00993B79">
              <w:rPr>
                <w:b/>
                <w:i/>
                <w:color w:val="800080"/>
              </w:rPr>
              <w:t>,</w:t>
            </w:r>
          </w:p>
          <w:p w14:paraId="285A5C9F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шт</w:t>
            </w:r>
            <w:proofErr w:type="spellEnd"/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CA0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A</w:t>
            </w:r>
          </w:p>
          <w:p w14:paraId="285A5CA1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CA2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Nk1</w:t>
            </w:r>
          </w:p>
          <w:p w14:paraId="285A5CA3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шт.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CA4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L1,</w:t>
            </w:r>
          </w:p>
          <w:p w14:paraId="285A5CA5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км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CA6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L2,</w:t>
            </w:r>
          </w:p>
          <w:p w14:paraId="285A5CA7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км</w:t>
            </w:r>
          </w:p>
        </w:tc>
        <w:tc>
          <w:tcPr>
            <w:tcW w:w="26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CA8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</w:p>
        </w:tc>
      </w:tr>
      <w:tr w:rsidR="00602AB1" w:rsidRPr="00993B79" w14:paraId="285A5CB1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AA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90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AB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7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AC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0.10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AD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2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AE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AF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0.1</w:t>
            </w:r>
          </w:p>
        </w:tc>
        <w:tc>
          <w:tcPr>
            <w:tcW w:w="26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B0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</w:p>
        </w:tc>
      </w:tr>
      <w:tr w:rsidR="00602AB1" w:rsidRPr="00993B79" w14:paraId="285A5CB3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B2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</w:p>
        </w:tc>
      </w:tr>
      <w:tr w:rsidR="00602AB1" w:rsidRPr="00993B79" w14:paraId="285A5CC4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CB4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ЗВ</w:t>
            </w:r>
          </w:p>
          <w:p w14:paraId="285A5CB5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CB6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Tpr</w:t>
            </w:r>
            <w:proofErr w:type="spellEnd"/>
          </w:p>
          <w:p w14:paraId="285A5CB7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мин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CB8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Mpr</w:t>
            </w:r>
            <w:proofErr w:type="spellEnd"/>
            <w:r w:rsidRPr="00993B79">
              <w:rPr>
                <w:b/>
                <w:i/>
                <w:color w:val="800080"/>
              </w:rPr>
              <w:t>,</w:t>
            </w:r>
          </w:p>
          <w:p w14:paraId="285A5CB9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gramStart"/>
            <w:r w:rsidRPr="00993B79">
              <w:rPr>
                <w:b/>
                <w:i/>
                <w:color w:val="800080"/>
              </w:rPr>
              <w:t>г/мин</w:t>
            </w:r>
            <w:proofErr w:type="gramEnd"/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CBA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Tx</w:t>
            </w:r>
            <w:proofErr w:type="spellEnd"/>
            <w:r w:rsidRPr="00993B79">
              <w:rPr>
                <w:b/>
                <w:i/>
                <w:color w:val="800080"/>
              </w:rPr>
              <w:t>,</w:t>
            </w:r>
          </w:p>
          <w:p w14:paraId="285A5CBB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мин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CBC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Mxx</w:t>
            </w:r>
            <w:proofErr w:type="spellEnd"/>
            <w:r w:rsidRPr="00993B79">
              <w:rPr>
                <w:b/>
                <w:i/>
                <w:color w:val="800080"/>
              </w:rPr>
              <w:t>,</w:t>
            </w:r>
          </w:p>
          <w:p w14:paraId="285A5CBD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gramStart"/>
            <w:r w:rsidRPr="00993B79">
              <w:rPr>
                <w:b/>
                <w:i/>
                <w:color w:val="800080"/>
              </w:rPr>
              <w:t>г/мин</w:t>
            </w:r>
            <w:proofErr w:type="gramEnd"/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CBE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Ml</w:t>
            </w:r>
            <w:proofErr w:type="spellEnd"/>
            <w:r w:rsidRPr="00993B79">
              <w:rPr>
                <w:b/>
                <w:i/>
                <w:color w:val="800080"/>
              </w:rPr>
              <w:t>,</w:t>
            </w:r>
          </w:p>
          <w:p w14:paraId="285A5CBF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г/км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CC0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г/с</w:t>
            </w:r>
          </w:p>
          <w:p w14:paraId="285A5CC1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CC2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т/год</w:t>
            </w:r>
          </w:p>
          <w:p w14:paraId="285A5CC3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</w:p>
        </w:tc>
      </w:tr>
      <w:tr w:rsidR="00602AB1" w:rsidRPr="00993B79" w14:paraId="285A5CCD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C5" w14:textId="77777777" w:rsidR="00602AB1" w:rsidRPr="00993B79" w:rsidRDefault="00602AB1" w:rsidP="00602AB1">
            <w:pPr>
              <w:jc w:val="center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0337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C6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20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C7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9.1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C8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C9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4.5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CA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21.3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CB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0.1048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CC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0.0123</w:t>
            </w:r>
          </w:p>
        </w:tc>
      </w:tr>
      <w:tr w:rsidR="00602AB1" w:rsidRPr="00993B79" w14:paraId="285A5CD6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CE" w14:textId="77777777" w:rsidR="00602AB1" w:rsidRPr="00993B79" w:rsidRDefault="00602AB1" w:rsidP="00602AB1">
            <w:pPr>
              <w:jc w:val="center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2704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CF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20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D0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1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D1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D2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0.4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D3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2.5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D4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0.01147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D5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0.001342</w:t>
            </w:r>
          </w:p>
        </w:tc>
      </w:tr>
      <w:tr w:rsidR="00602AB1" w:rsidRPr="00993B79" w14:paraId="285A5CDF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D7" w14:textId="77777777" w:rsidR="00602AB1" w:rsidRPr="00993B79" w:rsidRDefault="00602AB1" w:rsidP="00602AB1">
            <w:pPr>
              <w:jc w:val="center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0301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D8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20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D9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0.07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DA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DB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0.05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DC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0.4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DD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0.000662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DE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0.0000796</w:t>
            </w:r>
          </w:p>
        </w:tc>
      </w:tr>
      <w:tr w:rsidR="00602AB1" w:rsidRPr="00993B79" w14:paraId="285A5CE8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E0" w14:textId="77777777" w:rsidR="00602AB1" w:rsidRPr="00993B79" w:rsidRDefault="00602AB1" w:rsidP="00602AB1">
            <w:pPr>
              <w:jc w:val="center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0304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E1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20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E2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0.07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E3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E4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0.05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E5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0.4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E6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0.0001076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E7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0.00001294</w:t>
            </w:r>
          </w:p>
        </w:tc>
      </w:tr>
      <w:tr w:rsidR="00602AB1" w:rsidRPr="00993B79" w14:paraId="285A5CF1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E9" w14:textId="77777777" w:rsidR="00602AB1" w:rsidRPr="00993B79" w:rsidRDefault="00602AB1" w:rsidP="00602AB1">
            <w:pPr>
              <w:jc w:val="center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0330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EA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20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EB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0.016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EC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ED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0.012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EE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0.09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EF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0.0001894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F0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0.0000228</w:t>
            </w:r>
          </w:p>
        </w:tc>
      </w:tr>
    </w:tbl>
    <w:p w14:paraId="285A5CF2" w14:textId="77777777" w:rsidR="00602AB1" w:rsidRPr="00993B79" w:rsidRDefault="00602AB1" w:rsidP="00602AB1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0"/>
        <w:gridCol w:w="7417"/>
        <w:gridCol w:w="3243"/>
        <w:gridCol w:w="3940"/>
      </w:tblGrid>
      <w:tr w:rsidR="00602AB1" w:rsidRPr="00993B79" w14:paraId="285A5CF4" w14:textId="77777777" w:rsidTr="00602AB1">
        <w:tc>
          <w:tcPr>
            <w:tcW w:w="5000" w:type="pct"/>
            <w:gridSpan w:val="4"/>
            <w:vAlign w:val="center"/>
          </w:tcPr>
          <w:p w14:paraId="285A5CF3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ВСЕГО по периоду: Холодный (t=-</w:t>
            </w:r>
            <w:proofErr w:type="gramStart"/>
            <w:r w:rsidRPr="00993B79">
              <w:rPr>
                <w:b/>
                <w:i/>
                <w:color w:val="800080"/>
              </w:rPr>
              <w:t>25,град</w:t>
            </w:r>
            <w:proofErr w:type="gramEnd"/>
            <w:r w:rsidRPr="00993B79">
              <w:rPr>
                <w:b/>
                <w:i/>
                <w:color w:val="800080"/>
              </w:rPr>
              <w:t>.С)</w:t>
            </w:r>
          </w:p>
        </w:tc>
      </w:tr>
      <w:tr w:rsidR="00602AB1" w:rsidRPr="00993B79" w14:paraId="285A5CF9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CF5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Код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CF6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Примесь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CF7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Выброс г/с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CF8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Выброс т/год</w:t>
            </w:r>
          </w:p>
        </w:tc>
      </w:tr>
      <w:tr w:rsidR="00602AB1" w:rsidRPr="00993B79" w14:paraId="285A5CFE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FA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0337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FB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FC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0.1197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FD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0.01898</w:t>
            </w:r>
          </w:p>
        </w:tc>
      </w:tr>
      <w:tr w:rsidR="00602AB1" w:rsidRPr="00993B79" w14:paraId="285A5D03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CFF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2704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D00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Бензин (нефтяной, малосернистый) /в пересчете на углерод/ (60)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D01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0.01147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D02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0.001342</w:t>
            </w:r>
          </w:p>
        </w:tc>
      </w:tr>
      <w:tr w:rsidR="00602AB1" w:rsidRPr="00993B79" w14:paraId="285A5D08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D04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2732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D05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Керосин (654*)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D06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0.00513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D07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0.002304</w:t>
            </w:r>
          </w:p>
        </w:tc>
      </w:tr>
      <w:tr w:rsidR="00602AB1" w:rsidRPr="00993B79" w14:paraId="285A5D0D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D09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0301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D0A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D0B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0.005242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D0C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0.0021696</w:t>
            </w:r>
          </w:p>
        </w:tc>
      </w:tr>
      <w:tr w:rsidR="00602AB1" w:rsidRPr="00993B79" w14:paraId="285A5D12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D0E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0328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D0F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D10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0.000282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D11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0.0001302</w:t>
            </w:r>
          </w:p>
        </w:tc>
      </w:tr>
      <w:tr w:rsidR="00602AB1" w:rsidRPr="00993B79" w14:paraId="285A5D17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D13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0330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D14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D15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0.0015494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D16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0.0006448</w:t>
            </w:r>
          </w:p>
        </w:tc>
      </w:tr>
      <w:tr w:rsidR="00602AB1" w:rsidRPr="00993B79" w14:paraId="285A5D1C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D18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0304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D19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D1A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0.0008526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D1B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0.00035194</w:t>
            </w:r>
          </w:p>
        </w:tc>
      </w:tr>
    </w:tbl>
    <w:p w14:paraId="285A5D1D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lastRenderedPageBreak/>
        <w:t>ИТОГО ВЫБРОСЫ ОТ СТОЯНКИ АВТОМОБИЛЕЙ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25"/>
        <w:gridCol w:w="8107"/>
        <w:gridCol w:w="3152"/>
        <w:gridCol w:w="3376"/>
      </w:tblGrid>
      <w:tr w:rsidR="00602AB1" w:rsidRPr="00993B79" w14:paraId="285A5D22" w14:textId="77777777" w:rsidTr="001B26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D1E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Код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D1F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D20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D21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Выброс т/год</w:t>
            </w:r>
          </w:p>
        </w:tc>
      </w:tr>
      <w:tr w:rsidR="00602AB1" w:rsidRPr="00993B79" w14:paraId="285A5D27" w14:textId="77777777" w:rsidTr="001B26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D23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0301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D24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D25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0.005242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D26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0.00339792</w:t>
            </w:r>
          </w:p>
        </w:tc>
      </w:tr>
      <w:tr w:rsidR="00602AB1" w:rsidRPr="00993B79" w14:paraId="285A5D2C" w14:textId="77777777" w:rsidTr="001B26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D28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0304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D29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D2A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0.0008526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D2B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0.000552162</w:t>
            </w:r>
          </w:p>
        </w:tc>
      </w:tr>
      <w:tr w:rsidR="00602AB1" w:rsidRPr="00993B79" w14:paraId="285A5D31" w14:textId="77777777" w:rsidTr="001B26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D2D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0328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D2E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D2F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0.000282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D30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0.00020148</w:t>
            </w:r>
          </w:p>
        </w:tc>
      </w:tr>
      <w:tr w:rsidR="00602AB1" w:rsidRPr="00993B79" w14:paraId="285A5D36" w14:textId="77777777" w:rsidTr="001B26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D32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0330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D33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D34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0.0015494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D35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0.00100875</w:t>
            </w:r>
          </w:p>
        </w:tc>
      </w:tr>
      <w:tr w:rsidR="00602AB1" w:rsidRPr="00993B79" w14:paraId="285A5D3B" w14:textId="77777777" w:rsidTr="001B26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D37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0337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D38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D39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0.1197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D3A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0.028481</w:t>
            </w:r>
          </w:p>
        </w:tc>
      </w:tr>
      <w:tr w:rsidR="00602AB1" w:rsidRPr="00993B79" w14:paraId="285A5D40" w14:textId="77777777" w:rsidTr="001B26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D3C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2704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D3D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Бензин (нефтяной, малосернистый) /в пересчете на углерод/ (60)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D3E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0.01147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D3F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0.0020347</w:t>
            </w:r>
          </w:p>
        </w:tc>
      </w:tr>
      <w:tr w:rsidR="00602AB1" w:rsidRPr="00993B79" w14:paraId="285A5D45" w14:textId="77777777" w:rsidTr="001B268E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D41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2732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D42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Керосин (654*)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D43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0.00513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D44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0.003411</w:t>
            </w:r>
          </w:p>
        </w:tc>
      </w:tr>
    </w:tbl>
    <w:p w14:paraId="285A5D46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Максимальные разовые выбросы достигнуты в холодный период</w:t>
      </w:r>
    </w:p>
    <w:p w14:paraId="285A5D47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при температуре -25 градусов C</w:t>
      </w:r>
    </w:p>
    <w:p w14:paraId="285A5D48" w14:textId="77777777" w:rsidR="00602AB1" w:rsidRPr="00993B79" w:rsidRDefault="00602AB1" w:rsidP="00602AB1">
      <w:pPr>
        <w:rPr>
          <w:color w:val="000000"/>
          <w:sz w:val="22"/>
        </w:rPr>
      </w:pPr>
    </w:p>
    <w:p w14:paraId="285A5D49" w14:textId="77777777" w:rsidR="001B268E" w:rsidRPr="00993B79" w:rsidRDefault="001B268E" w:rsidP="00602AB1">
      <w:pPr>
        <w:rPr>
          <w:color w:val="000000"/>
          <w:sz w:val="22"/>
        </w:rPr>
      </w:pPr>
    </w:p>
    <w:p w14:paraId="285A5D4A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Источник загрязнения: 0010, Организованный источник</w:t>
      </w:r>
    </w:p>
    <w:p w14:paraId="285A5D4B" w14:textId="77777777" w:rsidR="00602AB1" w:rsidRPr="00993B79" w:rsidRDefault="000C5E29" w:rsidP="00602AB1">
      <w:pPr>
        <w:rPr>
          <w:color w:val="000000"/>
          <w:sz w:val="22"/>
        </w:rPr>
      </w:pPr>
      <w:r>
        <w:rPr>
          <w:color w:val="000000"/>
          <w:sz w:val="22"/>
        </w:rPr>
        <w:t xml:space="preserve">Источник выделения: 0010 </w:t>
      </w:r>
      <w:r w:rsidR="00602AB1" w:rsidRPr="00993B79">
        <w:rPr>
          <w:color w:val="000000"/>
          <w:sz w:val="22"/>
        </w:rPr>
        <w:t>, Помещение для стоянки погрузчика(Система В9кс)</w:t>
      </w:r>
    </w:p>
    <w:p w14:paraId="285A5D4C" w14:textId="77777777" w:rsidR="00602AB1" w:rsidRPr="00993B79" w:rsidRDefault="00602AB1" w:rsidP="00602AB1">
      <w:pPr>
        <w:rPr>
          <w:color w:val="000000"/>
          <w:sz w:val="22"/>
        </w:rPr>
      </w:pPr>
    </w:p>
    <w:p w14:paraId="285A5D4D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Список литературы:</w:t>
      </w:r>
    </w:p>
    <w:p w14:paraId="285A5D4E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1. Методика расчета выбросов загрязняющих веществ от автотранспортных предприятий (раздел 3) Приложение №3 к Приказу Министра охраны окружающей среды Республики Казахстан от 18.04.2008 №100-п</w:t>
      </w:r>
    </w:p>
    <w:p w14:paraId="285A5D4F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2. Методика расчета выбросов загрязняющих веществ от предприятий дорожно-строительной  отрасли (раздел 4)</w:t>
      </w:r>
    </w:p>
    <w:p w14:paraId="285A5D50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Приложение №12 к Приказу Министра охраны окружающей среды Республики Казахстан от 18.04.2008 №100-п</w:t>
      </w:r>
    </w:p>
    <w:p w14:paraId="285A5D51" w14:textId="77777777" w:rsidR="00602AB1" w:rsidRPr="00993B79" w:rsidRDefault="00602AB1" w:rsidP="00602AB1">
      <w:pPr>
        <w:rPr>
          <w:color w:val="000000"/>
          <w:sz w:val="22"/>
        </w:rPr>
      </w:pPr>
    </w:p>
    <w:p w14:paraId="285A5D52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РАСЧЕТ ВЫБРОСОВ ЗАГРЯЗНЯЮЩИХ ВЕЩЕСТВ</w:t>
      </w:r>
    </w:p>
    <w:p w14:paraId="285A5D53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ОТ СТОЯНОК АВТОМОБИЛЕЙ</w:t>
      </w:r>
    </w:p>
    <w:p w14:paraId="285A5D54" w14:textId="77777777" w:rsidR="00602AB1" w:rsidRPr="00993B79" w:rsidRDefault="00602AB1" w:rsidP="00602AB1">
      <w:pPr>
        <w:rPr>
          <w:color w:val="000000"/>
          <w:sz w:val="22"/>
        </w:rPr>
      </w:pPr>
    </w:p>
    <w:p w14:paraId="285A5D55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Стоянка: Расчетная схема 1. Обособленная, имеющая непосредственный выезд на дорогу общего пользования</w:t>
      </w:r>
    </w:p>
    <w:p w14:paraId="285A5D56" w14:textId="77777777" w:rsidR="00602AB1" w:rsidRPr="00993B79" w:rsidRDefault="00602AB1" w:rsidP="00602AB1">
      <w:pPr>
        <w:rPr>
          <w:color w:val="000000"/>
          <w:sz w:val="22"/>
        </w:rPr>
      </w:pPr>
    </w:p>
    <w:p w14:paraId="285A5D57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Условия хранения: Открытая или закрытая не отапливаемая стоянка без средств подогрева</w:t>
      </w:r>
    </w:p>
    <w:p w14:paraId="285A5D58" w14:textId="77777777" w:rsidR="00602AB1" w:rsidRPr="00993B79" w:rsidRDefault="00602AB1" w:rsidP="00602AB1">
      <w:pPr>
        <w:rPr>
          <w:color w:val="000000"/>
          <w:sz w:val="22"/>
        </w:rPr>
      </w:pPr>
    </w:p>
    <w:p w14:paraId="285A5D59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______________________________________________________________________</w:t>
      </w:r>
    </w:p>
    <w:p w14:paraId="285A5D5A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Расчетный период: Переходный период (t&gt;-5 и t&lt;5)</w:t>
      </w:r>
    </w:p>
    <w:p w14:paraId="285A5D5B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______________________________________________________________________</w:t>
      </w:r>
    </w:p>
    <w:p w14:paraId="285A5D5C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Температура воздуха за расчетный период, град. С, </w:t>
      </w:r>
      <w:r w:rsidRPr="00993B79">
        <w:rPr>
          <w:b/>
          <w:i/>
          <w:color w:val="008080"/>
          <w:sz w:val="22"/>
        </w:rPr>
        <w:t xml:space="preserve">T = </w:t>
      </w:r>
      <w:r w:rsidRPr="00993B79">
        <w:rPr>
          <w:b/>
          <w:color w:val="008000"/>
        </w:rPr>
        <w:t>22</w:t>
      </w:r>
    </w:p>
    <w:p w14:paraId="285A5D5D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______________________________________________________________________</w:t>
      </w:r>
    </w:p>
    <w:p w14:paraId="285A5D5E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Тип машины: Грузовые автомобили дизельные свыше 2 до 5 т (иномарки)</w:t>
      </w:r>
    </w:p>
    <w:p w14:paraId="285A5D5F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______________________________________________________________________</w:t>
      </w:r>
    </w:p>
    <w:p w14:paraId="285A5D60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Тип топлива: Дизельное топливо</w:t>
      </w:r>
    </w:p>
    <w:p w14:paraId="285A5D61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Количество рабочих дней в году, </w:t>
      </w:r>
      <w:proofErr w:type="spellStart"/>
      <w:r w:rsidRPr="00993B79">
        <w:rPr>
          <w:color w:val="000000"/>
          <w:sz w:val="22"/>
        </w:rPr>
        <w:t>дн</w:t>
      </w:r>
      <w:proofErr w:type="spellEnd"/>
      <w:r w:rsidRPr="00993B79">
        <w:rPr>
          <w:color w:val="000000"/>
          <w:sz w:val="22"/>
        </w:rPr>
        <w:t xml:space="preserve">., </w:t>
      </w:r>
      <w:r w:rsidRPr="00993B79">
        <w:rPr>
          <w:b/>
          <w:i/>
          <w:color w:val="008080"/>
          <w:sz w:val="22"/>
        </w:rPr>
        <w:t xml:space="preserve">DN = </w:t>
      </w:r>
      <w:r w:rsidRPr="00993B79">
        <w:rPr>
          <w:b/>
          <w:color w:val="008000"/>
        </w:rPr>
        <w:t>180</w:t>
      </w:r>
    </w:p>
    <w:p w14:paraId="285A5D62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lastRenderedPageBreak/>
        <w:t xml:space="preserve">Наибольшее количество автомобилей, выезжающих со стоянки </w:t>
      </w:r>
      <w:proofErr w:type="gramStart"/>
      <w:r w:rsidRPr="00993B79">
        <w:rPr>
          <w:color w:val="000000"/>
          <w:sz w:val="22"/>
        </w:rPr>
        <w:t>в течении</w:t>
      </w:r>
      <w:proofErr w:type="gramEnd"/>
      <w:r w:rsidRPr="00993B79">
        <w:rPr>
          <w:color w:val="000000"/>
          <w:sz w:val="22"/>
        </w:rPr>
        <w:t xml:space="preserve"> часа, </w:t>
      </w:r>
      <w:r w:rsidRPr="00993B79">
        <w:rPr>
          <w:b/>
          <w:i/>
          <w:color w:val="008080"/>
          <w:sz w:val="22"/>
        </w:rPr>
        <w:t xml:space="preserve">NK1 = </w:t>
      </w:r>
      <w:r w:rsidRPr="00993B79">
        <w:rPr>
          <w:b/>
          <w:color w:val="008000"/>
        </w:rPr>
        <w:t>2</w:t>
      </w:r>
    </w:p>
    <w:p w14:paraId="285A5D63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Общ. количество автомобилей данной группы за расчетный период, шт., </w:t>
      </w:r>
      <w:r w:rsidRPr="00993B79">
        <w:rPr>
          <w:b/>
          <w:i/>
          <w:color w:val="008080"/>
          <w:sz w:val="22"/>
        </w:rPr>
        <w:t xml:space="preserve">NK = </w:t>
      </w:r>
      <w:r w:rsidRPr="00993B79">
        <w:rPr>
          <w:b/>
          <w:color w:val="008000"/>
        </w:rPr>
        <w:t>2</w:t>
      </w:r>
    </w:p>
    <w:p w14:paraId="285A5D64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Коэффициент выпуска (выезда), </w:t>
      </w:r>
      <w:r w:rsidRPr="00993B79">
        <w:rPr>
          <w:b/>
          <w:i/>
          <w:color w:val="008080"/>
          <w:sz w:val="22"/>
        </w:rPr>
        <w:t xml:space="preserve">A = </w:t>
      </w:r>
      <w:r w:rsidRPr="00993B79">
        <w:rPr>
          <w:b/>
          <w:color w:val="008000"/>
        </w:rPr>
        <w:t>0.1</w:t>
      </w:r>
    </w:p>
    <w:p w14:paraId="285A5D65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Экологический контроль не проводится</w:t>
      </w:r>
    </w:p>
    <w:p w14:paraId="285A5D66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Время прогрева двигателя, мин (табл. 3.20), </w:t>
      </w:r>
      <w:r w:rsidRPr="00993B79">
        <w:rPr>
          <w:b/>
          <w:i/>
          <w:color w:val="008080"/>
          <w:sz w:val="22"/>
        </w:rPr>
        <w:t xml:space="preserve">TPR = </w:t>
      </w:r>
      <w:r w:rsidRPr="00993B79">
        <w:rPr>
          <w:b/>
          <w:color w:val="008000"/>
        </w:rPr>
        <w:t>4</w:t>
      </w:r>
    </w:p>
    <w:p w14:paraId="285A5D67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Время работы двигателя на холостом ходу, мин, </w:t>
      </w:r>
      <w:r w:rsidRPr="00993B79">
        <w:rPr>
          <w:b/>
          <w:i/>
          <w:color w:val="008080"/>
          <w:sz w:val="22"/>
        </w:rPr>
        <w:t xml:space="preserve">TX = </w:t>
      </w:r>
      <w:r w:rsidRPr="00993B79">
        <w:rPr>
          <w:b/>
          <w:color w:val="008000"/>
        </w:rPr>
        <w:t>1</w:t>
      </w:r>
    </w:p>
    <w:p w14:paraId="285A5D68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Пробег автомобиля от ближайшего к выезду места стоянки до выезда со стоянки, км, </w:t>
      </w:r>
      <w:r w:rsidRPr="00993B79">
        <w:rPr>
          <w:b/>
          <w:i/>
          <w:color w:val="008080"/>
          <w:sz w:val="22"/>
        </w:rPr>
        <w:t xml:space="preserve">LB1 = </w:t>
      </w:r>
      <w:r w:rsidRPr="00993B79">
        <w:rPr>
          <w:b/>
          <w:color w:val="008000"/>
        </w:rPr>
        <w:t>0.1</w:t>
      </w:r>
    </w:p>
    <w:p w14:paraId="285A5D69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Пробег автомобиля от наиболее удаленного к выезду места стоянки </w:t>
      </w:r>
      <w:proofErr w:type="gramStart"/>
      <w:r w:rsidRPr="00993B79">
        <w:rPr>
          <w:color w:val="000000"/>
          <w:sz w:val="22"/>
        </w:rPr>
        <w:t>до  выезда</w:t>
      </w:r>
      <w:proofErr w:type="gramEnd"/>
      <w:r w:rsidRPr="00993B79">
        <w:rPr>
          <w:color w:val="000000"/>
          <w:sz w:val="22"/>
        </w:rPr>
        <w:t xml:space="preserve"> со стоянки, км, </w:t>
      </w:r>
      <w:r w:rsidRPr="00993B79">
        <w:rPr>
          <w:b/>
          <w:i/>
          <w:color w:val="008080"/>
          <w:sz w:val="22"/>
        </w:rPr>
        <w:t xml:space="preserve">LD1 = </w:t>
      </w:r>
      <w:r w:rsidRPr="00993B79">
        <w:rPr>
          <w:b/>
          <w:color w:val="008000"/>
        </w:rPr>
        <w:t>0.1</w:t>
      </w:r>
    </w:p>
    <w:p w14:paraId="285A5D6A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Пробег автомобиля от ближайшего к въезду места стоянки до въезда на стоянку, км, </w:t>
      </w:r>
      <w:r w:rsidRPr="00993B79">
        <w:rPr>
          <w:b/>
          <w:i/>
          <w:color w:val="008080"/>
          <w:sz w:val="22"/>
        </w:rPr>
        <w:t xml:space="preserve">LB2 = </w:t>
      </w:r>
      <w:r w:rsidRPr="00993B79">
        <w:rPr>
          <w:b/>
          <w:color w:val="008000"/>
        </w:rPr>
        <w:t>0.1</w:t>
      </w:r>
    </w:p>
    <w:p w14:paraId="285A5D6B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Пробег автомобиля от наиболее удаленного от въезда места стоянки до въезда на стоянку, км, </w:t>
      </w:r>
      <w:r w:rsidRPr="00993B79">
        <w:rPr>
          <w:b/>
          <w:i/>
          <w:color w:val="008080"/>
          <w:sz w:val="22"/>
        </w:rPr>
        <w:t xml:space="preserve">LD2 = </w:t>
      </w:r>
      <w:r w:rsidRPr="00993B79">
        <w:rPr>
          <w:b/>
          <w:color w:val="008000"/>
        </w:rPr>
        <w:t>0.1</w:t>
      </w:r>
    </w:p>
    <w:p w14:paraId="285A5D6C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Суммарный пробег по территории или помещению стоянки (выезд), км (3.5), </w:t>
      </w:r>
      <w:r w:rsidRPr="00993B79">
        <w:rPr>
          <w:b/>
          <w:i/>
          <w:color w:val="008080"/>
          <w:sz w:val="22"/>
        </w:rPr>
        <w:t xml:space="preserve">L1 = </w:t>
      </w:r>
      <w:r w:rsidRPr="00993B79">
        <w:rPr>
          <w:i/>
          <w:color w:val="FF0000"/>
        </w:rPr>
        <w:t xml:space="preserve">(LB1 + LD1) / 2 = </w:t>
      </w:r>
      <w:r w:rsidRPr="00993B79">
        <w:rPr>
          <w:b/>
          <w:color w:val="800000"/>
        </w:rPr>
        <w:t xml:space="preserve">(0.1 + 0.1) / 2 = </w:t>
      </w:r>
      <w:r w:rsidRPr="00993B79">
        <w:rPr>
          <w:b/>
          <w:color w:val="008000"/>
        </w:rPr>
        <w:t>0.1</w:t>
      </w:r>
    </w:p>
    <w:p w14:paraId="285A5D6D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Суммарный пробег по территории или помещению стоянки (въезд), км (3.6), </w:t>
      </w:r>
      <w:r w:rsidRPr="00993B79">
        <w:rPr>
          <w:b/>
          <w:i/>
          <w:color w:val="008080"/>
          <w:sz w:val="22"/>
        </w:rPr>
        <w:t xml:space="preserve">L2 = </w:t>
      </w:r>
      <w:r w:rsidRPr="00993B79">
        <w:rPr>
          <w:i/>
          <w:color w:val="FF0000"/>
        </w:rPr>
        <w:t xml:space="preserve">(LB2 + LD2) / 2 = </w:t>
      </w:r>
      <w:r w:rsidRPr="00993B79">
        <w:rPr>
          <w:b/>
          <w:color w:val="800000"/>
        </w:rPr>
        <w:t xml:space="preserve">(0.1 + 0.1) / 2 = </w:t>
      </w:r>
      <w:r w:rsidRPr="00993B79">
        <w:rPr>
          <w:b/>
          <w:color w:val="008000"/>
        </w:rPr>
        <w:t>0.1</w:t>
      </w:r>
    </w:p>
    <w:p w14:paraId="285A5D6E" w14:textId="77777777" w:rsidR="00602AB1" w:rsidRPr="00993B79" w:rsidRDefault="00602AB1" w:rsidP="00602AB1">
      <w:pPr>
        <w:rPr>
          <w:b/>
          <w:color w:val="008000"/>
        </w:rPr>
      </w:pPr>
    </w:p>
    <w:p w14:paraId="285A5D6F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>Примесь: 0337 Углерод оксид (Окись углерода, Угарный газ) (584)</w:t>
      </w:r>
    </w:p>
    <w:p w14:paraId="285A5D70" w14:textId="77777777" w:rsidR="00602AB1" w:rsidRPr="00993B79" w:rsidRDefault="00602AB1" w:rsidP="00602AB1">
      <w:pPr>
        <w:rPr>
          <w:b/>
          <w:i/>
          <w:color w:val="FF00FF"/>
        </w:rPr>
      </w:pPr>
    </w:p>
    <w:p w14:paraId="285A5D71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Удельный выброс ЗВ при прогреве двигателя, г/мин, (табл.3.10), </w:t>
      </w:r>
      <w:r w:rsidRPr="00993B79">
        <w:rPr>
          <w:b/>
          <w:i/>
          <w:color w:val="008080"/>
          <w:sz w:val="22"/>
        </w:rPr>
        <w:t xml:space="preserve">MPR = </w:t>
      </w:r>
      <w:r w:rsidRPr="00993B79">
        <w:rPr>
          <w:b/>
          <w:color w:val="008000"/>
        </w:rPr>
        <w:t>0.783</w:t>
      </w:r>
    </w:p>
    <w:p w14:paraId="285A5D72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Пробеговые</w:t>
      </w:r>
      <w:proofErr w:type="spellEnd"/>
      <w:r w:rsidRPr="00993B79">
        <w:rPr>
          <w:color w:val="000000"/>
          <w:sz w:val="22"/>
        </w:rPr>
        <w:t xml:space="preserve"> выбросы ЗВ, г/км, (табл.3.11), </w:t>
      </w:r>
      <w:r w:rsidRPr="00993B79">
        <w:rPr>
          <w:b/>
          <w:i/>
          <w:color w:val="008080"/>
          <w:sz w:val="22"/>
        </w:rPr>
        <w:t xml:space="preserve">ML = </w:t>
      </w:r>
      <w:r w:rsidRPr="00993B79">
        <w:rPr>
          <w:b/>
          <w:color w:val="008000"/>
        </w:rPr>
        <w:t>3.15</w:t>
      </w:r>
    </w:p>
    <w:p w14:paraId="285A5D73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Удельные выбросы ЗВ при работе на холостом ходу, г/мин,</w:t>
      </w:r>
    </w:p>
    <w:p w14:paraId="285A5D74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(табл.3.12), </w:t>
      </w:r>
      <w:r w:rsidRPr="00993B79">
        <w:rPr>
          <w:b/>
          <w:i/>
          <w:color w:val="008080"/>
          <w:sz w:val="22"/>
        </w:rPr>
        <w:t xml:space="preserve">MXX = </w:t>
      </w:r>
      <w:r w:rsidRPr="00993B79">
        <w:rPr>
          <w:b/>
          <w:color w:val="008000"/>
        </w:rPr>
        <w:t>0.36</w:t>
      </w:r>
    </w:p>
    <w:p w14:paraId="285A5D75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выезде 1-го автомобиля, грамм, </w:t>
      </w:r>
      <w:r w:rsidRPr="00993B79">
        <w:rPr>
          <w:b/>
          <w:i/>
          <w:color w:val="008080"/>
          <w:sz w:val="22"/>
        </w:rPr>
        <w:t xml:space="preserve">M1 = </w:t>
      </w:r>
      <w:r w:rsidRPr="00993B79">
        <w:rPr>
          <w:i/>
          <w:color w:val="FF0000"/>
        </w:rPr>
        <w:t xml:space="preserve">MPR · TPR + ML · L1 + MXX · TX = </w:t>
      </w:r>
      <w:r w:rsidRPr="00993B79">
        <w:rPr>
          <w:b/>
          <w:color w:val="800000"/>
        </w:rPr>
        <w:t xml:space="preserve">0.783 · 4 + 3.15 · 0.1 + 0.36 · 1 = </w:t>
      </w:r>
      <w:r w:rsidRPr="00993B79">
        <w:rPr>
          <w:b/>
          <w:color w:val="008000"/>
        </w:rPr>
        <w:t>3.81</w:t>
      </w:r>
    </w:p>
    <w:p w14:paraId="285A5D76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въезде 1-го автомобиля, грамм, </w:t>
      </w:r>
      <w:r w:rsidRPr="00993B79">
        <w:rPr>
          <w:b/>
          <w:i/>
          <w:color w:val="008080"/>
          <w:sz w:val="22"/>
        </w:rPr>
        <w:t xml:space="preserve">M2 = </w:t>
      </w:r>
      <w:r w:rsidRPr="00993B79">
        <w:rPr>
          <w:i/>
          <w:color w:val="FF0000"/>
        </w:rPr>
        <w:t xml:space="preserve">ML · L2 + MXX · TX = </w:t>
      </w:r>
      <w:r w:rsidRPr="00993B79">
        <w:rPr>
          <w:b/>
          <w:color w:val="800000"/>
        </w:rPr>
        <w:t xml:space="preserve">3.15 · 0.1 + 0.36 · 1 = </w:t>
      </w:r>
      <w:r w:rsidRPr="00993B79">
        <w:rPr>
          <w:b/>
          <w:color w:val="008000"/>
        </w:rPr>
        <w:t>0.675</w:t>
      </w:r>
    </w:p>
    <w:p w14:paraId="285A5D77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 ЗВ, т/год (3.7), </w:t>
      </w:r>
      <w:r w:rsidRPr="00993B79">
        <w:rPr>
          <w:b/>
          <w:i/>
          <w:color w:val="008080"/>
          <w:sz w:val="22"/>
        </w:rPr>
        <w:t xml:space="preserve">M = </w:t>
      </w:r>
      <w:r w:rsidRPr="00993B79">
        <w:rPr>
          <w:i/>
          <w:color w:val="FF0000"/>
        </w:rPr>
        <w:t>A · (M1 + M2) · NK · DN · 10</w:t>
      </w:r>
      <w:r w:rsidRPr="00993B79">
        <w:rPr>
          <w:i/>
          <w:color w:val="FF0000"/>
          <w:vertAlign w:val="superscript"/>
        </w:rPr>
        <w:t>-6</w:t>
      </w:r>
      <w:r w:rsidRPr="00993B79">
        <w:rPr>
          <w:i/>
          <w:color w:val="FF0000"/>
        </w:rPr>
        <w:t xml:space="preserve"> = </w:t>
      </w:r>
      <w:r w:rsidRPr="00993B79">
        <w:rPr>
          <w:b/>
          <w:color w:val="800000"/>
        </w:rPr>
        <w:t>0.1 · (3.81 + 0.675) · 2 · 180 · 10</w:t>
      </w:r>
      <w:r w:rsidRPr="00993B79">
        <w:rPr>
          <w:b/>
          <w:color w:val="800000"/>
          <w:vertAlign w:val="superscript"/>
        </w:rPr>
        <w:t>-6</w:t>
      </w:r>
      <w:r w:rsidRPr="00993B79">
        <w:rPr>
          <w:b/>
          <w:color w:val="800000"/>
        </w:rPr>
        <w:t xml:space="preserve"> = </w:t>
      </w:r>
      <w:r w:rsidRPr="00993B79">
        <w:rPr>
          <w:b/>
          <w:color w:val="008000"/>
        </w:rPr>
        <w:t>0.0001615</w:t>
      </w:r>
    </w:p>
    <w:p w14:paraId="285A5D78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 ЗВ, г/с (3.10), </w:t>
      </w:r>
      <w:r w:rsidRPr="00993B79">
        <w:rPr>
          <w:b/>
          <w:i/>
          <w:color w:val="008080"/>
          <w:sz w:val="22"/>
        </w:rPr>
        <w:t xml:space="preserve">G = </w:t>
      </w:r>
      <w:r w:rsidRPr="00993B79">
        <w:rPr>
          <w:i/>
          <w:color w:val="FF0000"/>
        </w:rPr>
        <w:t xml:space="preserve">MAX(M1,M2) · NK1 / 3600 = </w:t>
      </w:r>
      <w:r w:rsidRPr="00993B79">
        <w:rPr>
          <w:b/>
          <w:color w:val="800000"/>
        </w:rPr>
        <w:t xml:space="preserve">3.81 · 2 / 3600 = </w:t>
      </w:r>
      <w:r w:rsidRPr="00993B79">
        <w:rPr>
          <w:b/>
          <w:color w:val="008000"/>
        </w:rPr>
        <w:t>0.002117</w:t>
      </w:r>
    </w:p>
    <w:p w14:paraId="285A5D79" w14:textId="77777777" w:rsidR="00602AB1" w:rsidRPr="00993B79" w:rsidRDefault="00602AB1" w:rsidP="00602AB1">
      <w:pPr>
        <w:rPr>
          <w:b/>
          <w:color w:val="008000"/>
        </w:rPr>
      </w:pPr>
    </w:p>
    <w:p w14:paraId="285A5D7A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>Примесь: 2732 Керосин (654*)</w:t>
      </w:r>
    </w:p>
    <w:p w14:paraId="285A5D7B" w14:textId="77777777" w:rsidR="00602AB1" w:rsidRPr="00993B79" w:rsidRDefault="00602AB1" w:rsidP="00602AB1">
      <w:pPr>
        <w:rPr>
          <w:b/>
          <w:i/>
          <w:color w:val="FF00FF"/>
        </w:rPr>
      </w:pPr>
    </w:p>
    <w:p w14:paraId="285A5D7C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Удельный выброс ЗВ при прогреве двигателя, г/мин, (табл.3.10), </w:t>
      </w:r>
      <w:r w:rsidRPr="00993B79">
        <w:rPr>
          <w:b/>
          <w:i/>
          <w:color w:val="008080"/>
          <w:sz w:val="22"/>
        </w:rPr>
        <w:t xml:space="preserve">MPR = </w:t>
      </w:r>
      <w:r w:rsidRPr="00993B79">
        <w:rPr>
          <w:b/>
          <w:color w:val="008000"/>
        </w:rPr>
        <w:t>0.27</w:t>
      </w:r>
    </w:p>
    <w:p w14:paraId="285A5D7D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Пробеговые</w:t>
      </w:r>
      <w:proofErr w:type="spellEnd"/>
      <w:r w:rsidRPr="00993B79">
        <w:rPr>
          <w:color w:val="000000"/>
          <w:sz w:val="22"/>
        </w:rPr>
        <w:t xml:space="preserve"> выбросы ЗВ, г/км, (табл.3.11), </w:t>
      </w:r>
      <w:r w:rsidRPr="00993B79">
        <w:rPr>
          <w:b/>
          <w:i/>
          <w:color w:val="008080"/>
          <w:sz w:val="22"/>
        </w:rPr>
        <w:t xml:space="preserve">ML = </w:t>
      </w:r>
      <w:r w:rsidRPr="00993B79">
        <w:rPr>
          <w:b/>
          <w:color w:val="008000"/>
        </w:rPr>
        <w:t>0.54</w:t>
      </w:r>
    </w:p>
    <w:p w14:paraId="285A5D7E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Удельные выбросы ЗВ при работе на холостом ходу, г/мин,</w:t>
      </w:r>
    </w:p>
    <w:p w14:paraId="285A5D7F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(табл.3.12), </w:t>
      </w:r>
      <w:r w:rsidRPr="00993B79">
        <w:rPr>
          <w:b/>
          <w:i/>
          <w:color w:val="008080"/>
          <w:sz w:val="22"/>
        </w:rPr>
        <w:t xml:space="preserve">MXX = </w:t>
      </w:r>
      <w:r w:rsidRPr="00993B79">
        <w:rPr>
          <w:b/>
          <w:color w:val="008000"/>
        </w:rPr>
        <w:t>0.18</w:t>
      </w:r>
    </w:p>
    <w:p w14:paraId="285A5D80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выезде 1-го автомобиля, грамм, </w:t>
      </w:r>
      <w:r w:rsidRPr="00993B79">
        <w:rPr>
          <w:b/>
          <w:i/>
          <w:color w:val="008080"/>
          <w:sz w:val="22"/>
        </w:rPr>
        <w:t xml:space="preserve">M1 = </w:t>
      </w:r>
      <w:r w:rsidRPr="00993B79">
        <w:rPr>
          <w:i/>
          <w:color w:val="FF0000"/>
        </w:rPr>
        <w:t xml:space="preserve">MPR · TPR + ML · L1 + MXX · TX = </w:t>
      </w:r>
      <w:r w:rsidRPr="00993B79">
        <w:rPr>
          <w:b/>
          <w:color w:val="800000"/>
        </w:rPr>
        <w:t xml:space="preserve">0.27 · 4 + 0.54 · 0.1 + 0.18 · 1 = </w:t>
      </w:r>
      <w:r w:rsidRPr="00993B79">
        <w:rPr>
          <w:b/>
          <w:color w:val="008000"/>
        </w:rPr>
        <w:t>1.314</w:t>
      </w:r>
    </w:p>
    <w:p w14:paraId="285A5D81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въезде 1-го автомобиля, грамм, </w:t>
      </w:r>
      <w:r w:rsidRPr="00993B79">
        <w:rPr>
          <w:b/>
          <w:i/>
          <w:color w:val="008080"/>
          <w:sz w:val="22"/>
        </w:rPr>
        <w:t xml:space="preserve">M2 = </w:t>
      </w:r>
      <w:r w:rsidRPr="00993B79">
        <w:rPr>
          <w:i/>
          <w:color w:val="FF0000"/>
        </w:rPr>
        <w:t xml:space="preserve">ML · L2 + MXX · TX = </w:t>
      </w:r>
      <w:r w:rsidRPr="00993B79">
        <w:rPr>
          <w:b/>
          <w:color w:val="800000"/>
        </w:rPr>
        <w:t xml:space="preserve">0.54 · 0.1 + 0.18 · 1 = </w:t>
      </w:r>
      <w:r w:rsidRPr="00993B79">
        <w:rPr>
          <w:b/>
          <w:color w:val="008000"/>
        </w:rPr>
        <w:t>0.234</w:t>
      </w:r>
    </w:p>
    <w:p w14:paraId="285A5D82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 ЗВ, т/год (3.7), </w:t>
      </w:r>
      <w:r w:rsidRPr="00993B79">
        <w:rPr>
          <w:b/>
          <w:i/>
          <w:color w:val="008080"/>
          <w:sz w:val="22"/>
        </w:rPr>
        <w:t xml:space="preserve">M = </w:t>
      </w:r>
      <w:r w:rsidRPr="00993B79">
        <w:rPr>
          <w:i/>
          <w:color w:val="FF0000"/>
        </w:rPr>
        <w:t>A · (M1 + M2) · NK · DN · 10</w:t>
      </w:r>
      <w:r w:rsidRPr="00993B79">
        <w:rPr>
          <w:i/>
          <w:color w:val="FF0000"/>
          <w:vertAlign w:val="superscript"/>
        </w:rPr>
        <w:t>-6</w:t>
      </w:r>
      <w:r w:rsidRPr="00993B79">
        <w:rPr>
          <w:i/>
          <w:color w:val="FF0000"/>
        </w:rPr>
        <w:t xml:space="preserve"> = </w:t>
      </w:r>
      <w:r w:rsidRPr="00993B79">
        <w:rPr>
          <w:b/>
          <w:color w:val="800000"/>
        </w:rPr>
        <w:t>0.1 · (1.314 + 0.234) · 2 · 180 · 10</w:t>
      </w:r>
      <w:r w:rsidRPr="00993B79">
        <w:rPr>
          <w:b/>
          <w:color w:val="800000"/>
          <w:vertAlign w:val="superscript"/>
        </w:rPr>
        <w:t>-6</w:t>
      </w:r>
      <w:r w:rsidRPr="00993B79">
        <w:rPr>
          <w:b/>
          <w:color w:val="800000"/>
        </w:rPr>
        <w:t xml:space="preserve"> = </w:t>
      </w:r>
      <w:r w:rsidRPr="00993B79">
        <w:rPr>
          <w:b/>
          <w:color w:val="008000"/>
        </w:rPr>
        <w:t>0.0000557</w:t>
      </w:r>
    </w:p>
    <w:p w14:paraId="285A5D83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 ЗВ, г/с (3.10), </w:t>
      </w:r>
      <w:r w:rsidRPr="00993B79">
        <w:rPr>
          <w:b/>
          <w:i/>
          <w:color w:val="008080"/>
          <w:sz w:val="22"/>
        </w:rPr>
        <w:t xml:space="preserve">G = </w:t>
      </w:r>
      <w:r w:rsidRPr="00993B79">
        <w:rPr>
          <w:i/>
          <w:color w:val="FF0000"/>
        </w:rPr>
        <w:t xml:space="preserve">MAX(M1,M2) · NK1 / 3600 = </w:t>
      </w:r>
      <w:r w:rsidRPr="00993B79">
        <w:rPr>
          <w:b/>
          <w:color w:val="800000"/>
        </w:rPr>
        <w:t xml:space="preserve">1.314 · 2 / 3600 = </w:t>
      </w:r>
      <w:r w:rsidRPr="00993B79">
        <w:rPr>
          <w:b/>
          <w:color w:val="008000"/>
        </w:rPr>
        <w:t>0.00073</w:t>
      </w:r>
    </w:p>
    <w:p w14:paraId="285A5D84" w14:textId="77777777" w:rsidR="00602AB1" w:rsidRPr="00993B79" w:rsidRDefault="00602AB1" w:rsidP="00602AB1">
      <w:pPr>
        <w:rPr>
          <w:b/>
          <w:color w:val="008000"/>
        </w:rPr>
      </w:pPr>
    </w:p>
    <w:p w14:paraId="285A5D85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РАСЧЕТ выбросов оксидов азота:</w:t>
      </w:r>
    </w:p>
    <w:p w14:paraId="285A5D86" w14:textId="77777777" w:rsidR="00602AB1" w:rsidRPr="00993B79" w:rsidRDefault="00602AB1" w:rsidP="00602AB1">
      <w:pPr>
        <w:rPr>
          <w:color w:val="000000"/>
          <w:sz w:val="22"/>
        </w:rPr>
      </w:pPr>
    </w:p>
    <w:p w14:paraId="285A5D87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Удельный выброс ЗВ при прогреве двигателя, г/мин, (табл.3.10), </w:t>
      </w:r>
      <w:r w:rsidRPr="00993B79">
        <w:rPr>
          <w:b/>
          <w:i/>
          <w:color w:val="008080"/>
          <w:sz w:val="22"/>
        </w:rPr>
        <w:t xml:space="preserve">MPR = </w:t>
      </w:r>
      <w:r w:rsidRPr="00993B79">
        <w:rPr>
          <w:b/>
          <w:color w:val="008000"/>
        </w:rPr>
        <w:t>0.33</w:t>
      </w:r>
    </w:p>
    <w:p w14:paraId="285A5D88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Пробеговые</w:t>
      </w:r>
      <w:proofErr w:type="spellEnd"/>
      <w:r w:rsidRPr="00993B79">
        <w:rPr>
          <w:color w:val="000000"/>
          <w:sz w:val="22"/>
        </w:rPr>
        <w:t xml:space="preserve"> выбросы ЗВ, г/км, (табл.3.11), </w:t>
      </w:r>
      <w:r w:rsidRPr="00993B79">
        <w:rPr>
          <w:b/>
          <w:i/>
          <w:color w:val="008080"/>
          <w:sz w:val="22"/>
        </w:rPr>
        <w:t xml:space="preserve">ML = </w:t>
      </w:r>
      <w:r w:rsidRPr="00993B79">
        <w:rPr>
          <w:b/>
          <w:color w:val="008000"/>
        </w:rPr>
        <w:t>2.2</w:t>
      </w:r>
    </w:p>
    <w:p w14:paraId="285A5D89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Удельные выбросы ЗВ при работе на холостом ходу, г/мин,</w:t>
      </w:r>
    </w:p>
    <w:p w14:paraId="285A5D8A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(табл.3.12), </w:t>
      </w:r>
      <w:r w:rsidRPr="00993B79">
        <w:rPr>
          <w:b/>
          <w:i/>
          <w:color w:val="008080"/>
          <w:sz w:val="22"/>
        </w:rPr>
        <w:t xml:space="preserve">MXX = </w:t>
      </w:r>
      <w:r w:rsidRPr="00993B79">
        <w:rPr>
          <w:b/>
          <w:color w:val="008000"/>
        </w:rPr>
        <w:t>0.2</w:t>
      </w:r>
    </w:p>
    <w:p w14:paraId="285A5D8B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выезде 1-го автомобиля, грамм, </w:t>
      </w:r>
      <w:r w:rsidRPr="00993B79">
        <w:rPr>
          <w:b/>
          <w:i/>
          <w:color w:val="008080"/>
          <w:sz w:val="22"/>
        </w:rPr>
        <w:t xml:space="preserve">M1 = </w:t>
      </w:r>
      <w:r w:rsidRPr="00993B79">
        <w:rPr>
          <w:i/>
          <w:color w:val="FF0000"/>
        </w:rPr>
        <w:t xml:space="preserve">MPR · TPR + ML · L1 + MXX · TX = </w:t>
      </w:r>
      <w:r w:rsidRPr="00993B79">
        <w:rPr>
          <w:b/>
          <w:color w:val="800000"/>
        </w:rPr>
        <w:t xml:space="preserve">0.33 · 4 + 2.2 · 0.1 + 0.2 · 1 = </w:t>
      </w:r>
      <w:r w:rsidRPr="00993B79">
        <w:rPr>
          <w:b/>
          <w:color w:val="008000"/>
        </w:rPr>
        <w:t>1.74</w:t>
      </w:r>
    </w:p>
    <w:p w14:paraId="285A5D8C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въезде 1-го автомобиля, грамм, </w:t>
      </w:r>
      <w:r w:rsidRPr="00993B79">
        <w:rPr>
          <w:b/>
          <w:i/>
          <w:color w:val="008080"/>
          <w:sz w:val="22"/>
        </w:rPr>
        <w:t xml:space="preserve">M2 = </w:t>
      </w:r>
      <w:r w:rsidRPr="00993B79">
        <w:rPr>
          <w:i/>
          <w:color w:val="FF0000"/>
        </w:rPr>
        <w:t xml:space="preserve">ML · L2 + MXX · TX = </w:t>
      </w:r>
      <w:r w:rsidRPr="00993B79">
        <w:rPr>
          <w:b/>
          <w:color w:val="800000"/>
        </w:rPr>
        <w:t xml:space="preserve">2.2 · 0.1 + 0.2 · 1 = </w:t>
      </w:r>
      <w:r w:rsidRPr="00993B79">
        <w:rPr>
          <w:b/>
          <w:color w:val="008000"/>
        </w:rPr>
        <w:t>0.42</w:t>
      </w:r>
    </w:p>
    <w:p w14:paraId="285A5D8D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 ЗВ, т/год (3.7), </w:t>
      </w:r>
      <w:r w:rsidRPr="00993B79">
        <w:rPr>
          <w:b/>
          <w:i/>
          <w:color w:val="008080"/>
          <w:sz w:val="22"/>
        </w:rPr>
        <w:t xml:space="preserve">M = </w:t>
      </w:r>
      <w:r w:rsidRPr="00993B79">
        <w:rPr>
          <w:i/>
          <w:color w:val="FF0000"/>
        </w:rPr>
        <w:t>A · (M1 + M2) · NK · DN · 10</w:t>
      </w:r>
      <w:r w:rsidRPr="00993B79">
        <w:rPr>
          <w:i/>
          <w:color w:val="FF0000"/>
          <w:vertAlign w:val="superscript"/>
        </w:rPr>
        <w:t>-6</w:t>
      </w:r>
      <w:r w:rsidRPr="00993B79">
        <w:rPr>
          <w:i/>
          <w:color w:val="FF0000"/>
        </w:rPr>
        <w:t xml:space="preserve"> = </w:t>
      </w:r>
      <w:r w:rsidRPr="00993B79">
        <w:rPr>
          <w:b/>
          <w:color w:val="800000"/>
        </w:rPr>
        <w:t>0.1 · (1.74 + 0.42) · 2 · 180 · 10</w:t>
      </w:r>
      <w:r w:rsidRPr="00993B79">
        <w:rPr>
          <w:b/>
          <w:color w:val="800000"/>
          <w:vertAlign w:val="superscript"/>
        </w:rPr>
        <w:t>-6</w:t>
      </w:r>
      <w:r w:rsidRPr="00993B79">
        <w:rPr>
          <w:b/>
          <w:color w:val="800000"/>
        </w:rPr>
        <w:t xml:space="preserve"> = </w:t>
      </w:r>
      <w:r w:rsidRPr="00993B79">
        <w:rPr>
          <w:b/>
          <w:color w:val="008000"/>
        </w:rPr>
        <w:t>0.0000778</w:t>
      </w:r>
    </w:p>
    <w:p w14:paraId="285A5D8E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 ЗВ, г/с (3.10), </w:t>
      </w:r>
      <w:r w:rsidRPr="00993B79">
        <w:rPr>
          <w:b/>
          <w:i/>
          <w:color w:val="008080"/>
          <w:sz w:val="22"/>
        </w:rPr>
        <w:t xml:space="preserve">G = </w:t>
      </w:r>
      <w:r w:rsidRPr="00993B79">
        <w:rPr>
          <w:i/>
          <w:color w:val="FF0000"/>
        </w:rPr>
        <w:t xml:space="preserve">MAX(M1,M2) · NK1 / 3600 = </w:t>
      </w:r>
      <w:r w:rsidRPr="00993B79">
        <w:rPr>
          <w:b/>
          <w:color w:val="800000"/>
        </w:rPr>
        <w:t xml:space="preserve">1.74 · 2 / 3600 = </w:t>
      </w:r>
      <w:r w:rsidRPr="00993B79">
        <w:rPr>
          <w:b/>
          <w:color w:val="008000"/>
        </w:rPr>
        <w:t>0.000967</w:t>
      </w:r>
    </w:p>
    <w:p w14:paraId="285A5D8F" w14:textId="77777777" w:rsidR="00602AB1" w:rsidRPr="00993B79" w:rsidRDefault="00602AB1" w:rsidP="00602AB1">
      <w:pPr>
        <w:rPr>
          <w:b/>
          <w:color w:val="008000"/>
        </w:rPr>
      </w:pPr>
    </w:p>
    <w:p w14:paraId="285A5D90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С учетом трансформации оксидов азота получаем:</w:t>
      </w:r>
    </w:p>
    <w:p w14:paraId="285A5D91" w14:textId="77777777" w:rsidR="00602AB1" w:rsidRPr="00993B79" w:rsidRDefault="00602AB1" w:rsidP="00602AB1">
      <w:pPr>
        <w:rPr>
          <w:color w:val="000000"/>
          <w:sz w:val="22"/>
        </w:rPr>
      </w:pPr>
    </w:p>
    <w:p w14:paraId="285A5D92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>Примесь: 0301 Азота (IV) диоксид (Азота диоксид) (4)</w:t>
      </w:r>
    </w:p>
    <w:p w14:paraId="285A5D93" w14:textId="77777777" w:rsidR="00602AB1" w:rsidRPr="00993B79" w:rsidRDefault="00602AB1" w:rsidP="00602AB1">
      <w:pPr>
        <w:rPr>
          <w:b/>
          <w:i/>
          <w:color w:val="FF00FF"/>
        </w:rPr>
      </w:pPr>
    </w:p>
    <w:p w14:paraId="285A5D94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выброс, т/год, </w:t>
      </w:r>
      <w:r w:rsidRPr="00993B79">
        <w:rPr>
          <w:b/>
          <w:i/>
          <w:color w:val="008080"/>
          <w:sz w:val="22"/>
        </w:rPr>
        <w:t xml:space="preserve">_M_ = </w:t>
      </w:r>
      <w:r w:rsidRPr="00993B79">
        <w:rPr>
          <w:i/>
          <w:color w:val="FF0000"/>
        </w:rPr>
        <w:t xml:space="preserve">0.8 · M = </w:t>
      </w:r>
      <w:r w:rsidRPr="00993B79">
        <w:rPr>
          <w:b/>
          <w:color w:val="800000"/>
        </w:rPr>
        <w:t xml:space="preserve">0.8 · 0.0000778 = </w:t>
      </w:r>
      <w:r w:rsidRPr="00993B79">
        <w:rPr>
          <w:b/>
          <w:color w:val="008000"/>
        </w:rPr>
        <w:t>0.00006224</w:t>
      </w:r>
    </w:p>
    <w:p w14:paraId="285A5D95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</w:t>
      </w:r>
      <w:proofErr w:type="spellStart"/>
      <w:proofErr w:type="gramStart"/>
      <w:r w:rsidRPr="00993B79">
        <w:rPr>
          <w:color w:val="000000"/>
          <w:sz w:val="22"/>
        </w:rPr>
        <w:t>выброс,г</w:t>
      </w:r>
      <w:proofErr w:type="spellEnd"/>
      <w:proofErr w:type="gramEnd"/>
      <w:r w:rsidRPr="00993B79">
        <w:rPr>
          <w:color w:val="000000"/>
          <w:sz w:val="22"/>
        </w:rPr>
        <w:t xml:space="preserve">/с, </w:t>
      </w:r>
      <w:r w:rsidRPr="00993B79">
        <w:rPr>
          <w:b/>
          <w:i/>
          <w:color w:val="008080"/>
          <w:sz w:val="22"/>
        </w:rPr>
        <w:t xml:space="preserve">GS = </w:t>
      </w:r>
      <w:r w:rsidRPr="00993B79">
        <w:rPr>
          <w:i/>
          <w:color w:val="FF0000"/>
        </w:rPr>
        <w:t xml:space="preserve">0.8 · G = </w:t>
      </w:r>
      <w:r w:rsidRPr="00993B79">
        <w:rPr>
          <w:b/>
          <w:color w:val="800000"/>
        </w:rPr>
        <w:t xml:space="preserve">0.8 · 0.000967 = </w:t>
      </w:r>
      <w:r w:rsidRPr="00993B79">
        <w:rPr>
          <w:b/>
          <w:color w:val="008000"/>
        </w:rPr>
        <w:t>0.000774</w:t>
      </w:r>
    </w:p>
    <w:p w14:paraId="285A5D96" w14:textId="77777777" w:rsidR="00602AB1" w:rsidRPr="00993B79" w:rsidRDefault="00602AB1" w:rsidP="00602AB1">
      <w:pPr>
        <w:rPr>
          <w:b/>
          <w:color w:val="008000"/>
        </w:rPr>
      </w:pPr>
    </w:p>
    <w:p w14:paraId="285A5D97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>Примесь: 0304 Азот (II) оксид (Азота оксид) (6)</w:t>
      </w:r>
    </w:p>
    <w:p w14:paraId="285A5D98" w14:textId="77777777" w:rsidR="00602AB1" w:rsidRPr="00993B79" w:rsidRDefault="00602AB1" w:rsidP="00602AB1">
      <w:pPr>
        <w:rPr>
          <w:b/>
          <w:i/>
          <w:color w:val="FF00FF"/>
        </w:rPr>
      </w:pPr>
    </w:p>
    <w:p w14:paraId="285A5D99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выброс, т/год, </w:t>
      </w:r>
      <w:r w:rsidRPr="00993B79">
        <w:rPr>
          <w:b/>
          <w:i/>
          <w:color w:val="008080"/>
          <w:sz w:val="22"/>
        </w:rPr>
        <w:t xml:space="preserve">_M_ = </w:t>
      </w:r>
      <w:r w:rsidRPr="00993B79">
        <w:rPr>
          <w:i/>
          <w:color w:val="FF0000"/>
        </w:rPr>
        <w:t xml:space="preserve">0.13 · M = </w:t>
      </w:r>
      <w:r w:rsidRPr="00993B79">
        <w:rPr>
          <w:b/>
          <w:color w:val="800000"/>
        </w:rPr>
        <w:t xml:space="preserve">0.13 · 0.0000778 = </w:t>
      </w:r>
      <w:r w:rsidRPr="00993B79">
        <w:rPr>
          <w:b/>
          <w:color w:val="008000"/>
        </w:rPr>
        <w:t>0.000010114</w:t>
      </w:r>
    </w:p>
    <w:p w14:paraId="285A5D9A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</w:t>
      </w:r>
      <w:proofErr w:type="spellStart"/>
      <w:proofErr w:type="gramStart"/>
      <w:r w:rsidRPr="00993B79">
        <w:rPr>
          <w:color w:val="000000"/>
          <w:sz w:val="22"/>
        </w:rPr>
        <w:t>выброс,г</w:t>
      </w:r>
      <w:proofErr w:type="spellEnd"/>
      <w:proofErr w:type="gramEnd"/>
      <w:r w:rsidRPr="00993B79">
        <w:rPr>
          <w:color w:val="000000"/>
          <w:sz w:val="22"/>
        </w:rPr>
        <w:t xml:space="preserve">/с, </w:t>
      </w:r>
      <w:r w:rsidRPr="00993B79">
        <w:rPr>
          <w:b/>
          <w:i/>
          <w:color w:val="008080"/>
          <w:sz w:val="22"/>
        </w:rPr>
        <w:t xml:space="preserve">GS = </w:t>
      </w:r>
      <w:r w:rsidRPr="00993B79">
        <w:rPr>
          <w:i/>
          <w:color w:val="FF0000"/>
        </w:rPr>
        <w:t xml:space="preserve">0.13 · G = </w:t>
      </w:r>
      <w:r w:rsidRPr="00993B79">
        <w:rPr>
          <w:b/>
          <w:color w:val="800000"/>
        </w:rPr>
        <w:t xml:space="preserve">0.13 · 0.000967 = </w:t>
      </w:r>
      <w:r w:rsidRPr="00993B79">
        <w:rPr>
          <w:b/>
          <w:color w:val="008000"/>
        </w:rPr>
        <w:t>0.0001257</w:t>
      </w:r>
    </w:p>
    <w:p w14:paraId="285A5D9B" w14:textId="77777777" w:rsidR="00602AB1" w:rsidRPr="00993B79" w:rsidRDefault="00602AB1" w:rsidP="00602AB1">
      <w:pPr>
        <w:rPr>
          <w:b/>
          <w:color w:val="008000"/>
        </w:rPr>
      </w:pPr>
    </w:p>
    <w:p w14:paraId="285A5D9C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>Примесь: 0328 Углерод (Сажа, Углерод черный) (583)</w:t>
      </w:r>
    </w:p>
    <w:p w14:paraId="285A5D9D" w14:textId="77777777" w:rsidR="00602AB1" w:rsidRPr="00993B79" w:rsidRDefault="00602AB1" w:rsidP="00602AB1">
      <w:pPr>
        <w:rPr>
          <w:b/>
          <w:i/>
          <w:color w:val="FF00FF"/>
        </w:rPr>
      </w:pPr>
    </w:p>
    <w:p w14:paraId="285A5D9E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Удельный выброс ЗВ при прогреве двигателя, г/мин, (табл.3.10), </w:t>
      </w:r>
      <w:r w:rsidRPr="00993B79">
        <w:rPr>
          <w:b/>
          <w:i/>
          <w:color w:val="008080"/>
          <w:sz w:val="22"/>
        </w:rPr>
        <w:t xml:space="preserve">MPR = </w:t>
      </w:r>
      <w:r w:rsidRPr="00993B79">
        <w:rPr>
          <w:b/>
          <w:color w:val="008000"/>
        </w:rPr>
        <w:t>0.0144</w:t>
      </w:r>
    </w:p>
    <w:p w14:paraId="285A5D9F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Пробеговые</w:t>
      </w:r>
      <w:proofErr w:type="spellEnd"/>
      <w:r w:rsidRPr="00993B79">
        <w:rPr>
          <w:color w:val="000000"/>
          <w:sz w:val="22"/>
        </w:rPr>
        <w:t xml:space="preserve"> выбросы ЗВ, г/км, (табл.3.11), </w:t>
      </w:r>
      <w:r w:rsidRPr="00993B79">
        <w:rPr>
          <w:b/>
          <w:i/>
          <w:color w:val="008080"/>
          <w:sz w:val="22"/>
        </w:rPr>
        <w:t xml:space="preserve">ML = </w:t>
      </w:r>
      <w:r w:rsidRPr="00993B79">
        <w:rPr>
          <w:b/>
          <w:color w:val="008000"/>
        </w:rPr>
        <w:t>0.18</w:t>
      </w:r>
    </w:p>
    <w:p w14:paraId="285A5DA0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Удельные выбросы ЗВ при работе на холостом ходу, г/мин,</w:t>
      </w:r>
    </w:p>
    <w:p w14:paraId="285A5DA1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(табл.3.12), </w:t>
      </w:r>
      <w:r w:rsidRPr="00993B79">
        <w:rPr>
          <w:b/>
          <w:i/>
          <w:color w:val="008080"/>
          <w:sz w:val="22"/>
        </w:rPr>
        <w:t xml:space="preserve">MXX = </w:t>
      </w:r>
      <w:r w:rsidRPr="00993B79">
        <w:rPr>
          <w:b/>
          <w:color w:val="008000"/>
        </w:rPr>
        <w:t>0.008</w:t>
      </w:r>
    </w:p>
    <w:p w14:paraId="285A5DA2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выезде 1-го автомобиля, грамм, </w:t>
      </w:r>
      <w:r w:rsidRPr="00993B79">
        <w:rPr>
          <w:b/>
          <w:i/>
          <w:color w:val="008080"/>
          <w:sz w:val="22"/>
        </w:rPr>
        <w:t xml:space="preserve">M1 = </w:t>
      </w:r>
      <w:r w:rsidRPr="00993B79">
        <w:rPr>
          <w:i/>
          <w:color w:val="FF0000"/>
        </w:rPr>
        <w:t xml:space="preserve">MPR · TPR + ML · L1 + MXX · TX = </w:t>
      </w:r>
      <w:r w:rsidRPr="00993B79">
        <w:rPr>
          <w:b/>
          <w:color w:val="800000"/>
        </w:rPr>
        <w:t xml:space="preserve">0.0144 · 4 + 0.18 · 0.1 + 0.008 · 1 = </w:t>
      </w:r>
      <w:r w:rsidRPr="00993B79">
        <w:rPr>
          <w:b/>
          <w:color w:val="008000"/>
        </w:rPr>
        <w:t>0.0836</w:t>
      </w:r>
    </w:p>
    <w:p w14:paraId="285A5DA3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въезде 1-го автомобиля, грамм, </w:t>
      </w:r>
      <w:r w:rsidRPr="00993B79">
        <w:rPr>
          <w:b/>
          <w:i/>
          <w:color w:val="008080"/>
          <w:sz w:val="22"/>
        </w:rPr>
        <w:t xml:space="preserve">M2 = </w:t>
      </w:r>
      <w:r w:rsidRPr="00993B79">
        <w:rPr>
          <w:i/>
          <w:color w:val="FF0000"/>
        </w:rPr>
        <w:t xml:space="preserve">ML · L2 + MXX · TX = </w:t>
      </w:r>
      <w:r w:rsidRPr="00993B79">
        <w:rPr>
          <w:b/>
          <w:color w:val="800000"/>
        </w:rPr>
        <w:t xml:space="preserve">0.18 · 0.1 + 0.008 · 1 = </w:t>
      </w:r>
      <w:r w:rsidRPr="00993B79">
        <w:rPr>
          <w:b/>
          <w:color w:val="008000"/>
        </w:rPr>
        <w:t>0.026</w:t>
      </w:r>
    </w:p>
    <w:p w14:paraId="285A5DA4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 ЗВ, т/год (3.7), </w:t>
      </w:r>
      <w:r w:rsidRPr="00993B79">
        <w:rPr>
          <w:b/>
          <w:i/>
          <w:color w:val="008080"/>
          <w:sz w:val="22"/>
        </w:rPr>
        <w:t xml:space="preserve">M = </w:t>
      </w:r>
      <w:r w:rsidRPr="00993B79">
        <w:rPr>
          <w:i/>
          <w:color w:val="FF0000"/>
        </w:rPr>
        <w:t>A · (M1 + M2) · NK · DN · 10</w:t>
      </w:r>
      <w:r w:rsidRPr="00993B79">
        <w:rPr>
          <w:i/>
          <w:color w:val="FF0000"/>
          <w:vertAlign w:val="superscript"/>
        </w:rPr>
        <w:t>-6</w:t>
      </w:r>
      <w:r w:rsidRPr="00993B79">
        <w:rPr>
          <w:i/>
          <w:color w:val="FF0000"/>
        </w:rPr>
        <w:t xml:space="preserve"> = </w:t>
      </w:r>
      <w:r w:rsidRPr="00993B79">
        <w:rPr>
          <w:b/>
          <w:color w:val="800000"/>
        </w:rPr>
        <w:t>0.1 · (0.0836 + 0.026) · 2 · 180 · 10</w:t>
      </w:r>
      <w:r w:rsidRPr="00993B79">
        <w:rPr>
          <w:b/>
          <w:color w:val="800000"/>
          <w:vertAlign w:val="superscript"/>
        </w:rPr>
        <w:t>-6</w:t>
      </w:r>
      <w:r w:rsidRPr="00993B79">
        <w:rPr>
          <w:b/>
          <w:color w:val="800000"/>
        </w:rPr>
        <w:t xml:space="preserve"> = </w:t>
      </w:r>
      <w:r w:rsidRPr="00993B79">
        <w:rPr>
          <w:b/>
          <w:color w:val="008000"/>
        </w:rPr>
        <w:t>0.000003946</w:t>
      </w:r>
    </w:p>
    <w:p w14:paraId="285A5DA5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 ЗВ, г/с (3.10), </w:t>
      </w:r>
      <w:r w:rsidRPr="00993B79">
        <w:rPr>
          <w:b/>
          <w:i/>
          <w:color w:val="008080"/>
          <w:sz w:val="22"/>
        </w:rPr>
        <w:t xml:space="preserve">G = </w:t>
      </w:r>
      <w:r w:rsidRPr="00993B79">
        <w:rPr>
          <w:i/>
          <w:color w:val="FF0000"/>
        </w:rPr>
        <w:t xml:space="preserve">MAX(M1,M2) · NK1 / 3600 = </w:t>
      </w:r>
      <w:r w:rsidRPr="00993B79">
        <w:rPr>
          <w:b/>
          <w:color w:val="800000"/>
        </w:rPr>
        <w:t xml:space="preserve">0.0836 · 2 / 3600 = </w:t>
      </w:r>
      <w:r w:rsidRPr="00993B79">
        <w:rPr>
          <w:b/>
          <w:color w:val="008000"/>
        </w:rPr>
        <w:t>0.0000464</w:t>
      </w:r>
    </w:p>
    <w:p w14:paraId="285A5DA6" w14:textId="77777777" w:rsidR="00602AB1" w:rsidRPr="00993B79" w:rsidRDefault="00602AB1" w:rsidP="00602AB1">
      <w:pPr>
        <w:rPr>
          <w:b/>
          <w:color w:val="008000"/>
        </w:rPr>
      </w:pPr>
    </w:p>
    <w:p w14:paraId="285A5DA7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>Примесь: 0330 Сера диоксид (Ангидрид сернистый, Сернистый газ, Сера (IV) оксид) (516)</w:t>
      </w:r>
    </w:p>
    <w:p w14:paraId="285A5DA8" w14:textId="77777777" w:rsidR="00602AB1" w:rsidRPr="00993B79" w:rsidRDefault="00602AB1" w:rsidP="00602AB1">
      <w:pPr>
        <w:rPr>
          <w:b/>
          <w:i/>
          <w:color w:val="FF00FF"/>
        </w:rPr>
      </w:pPr>
    </w:p>
    <w:p w14:paraId="285A5DA9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Удельный выброс ЗВ при прогреве двигателя, г/мин, (табл.3.10), </w:t>
      </w:r>
      <w:r w:rsidRPr="00993B79">
        <w:rPr>
          <w:b/>
          <w:i/>
          <w:color w:val="008080"/>
          <w:sz w:val="22"/>
        </w:rPr>
        <w:t xml:space="preserve">MPR = </w:t>
      </w:r>
      <w:r w:rsidRPr="00993B79">
        <w:rPr>
          <w:b/>
          <w:color w:val="008000"/>
        </w:rPr>
        <w:t>0.0702</w:t>
      </w:r>
    </w:p>
    <w:p w14:paraId="285A5DAA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lastRenderedPageBreak/>
        <w:t>Пробеговые</w:t>
      </w:r>
      <w:proofErr w:type="spellEnd"/>
      <w:r w:rsidRPr="00993B79">
        <w:rPr>
          <w:color w:val="000000"/>
          <w:sz w:val="22"/>
        </w:rPr>
        <w:t xml:space="preserve"> выбросы ЗВ, г/км, (табл.3.11), </w:t>
      </w:r>
      <w:r w:rsidRPr="00993B79">
        <w:rPr>
          <w:b/>
          <w:i/>
          <w:color w:val="008080"/>
          <w:sz w:val="22"/>
        </w:rPr>
        <w:t xml:space="preserve">ML = </w:t>
      </w:r>
      <w:r w:rsidRPr="00993B79">
        <w:rPr>
          <w:b/>
          <w:color w:val="008000"/>
        </w:rPr>
        <w:t>0.387</w:t>
      </w:r>
    </w:p>
    <w:p w14:paraId="285A5DAB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Удельные выбросы ЗВ при работе на холостом ходу, г/мин,</w:t>
      </w:r>
    </w:p>
    <w:p w14:paraId="285A5DAC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(табл.3.12), </w:t>
      </w:r>
      <w:r w:rsidRPr="00993B79">
        <w:rPr>
          <w:b/>
          <w:i/>
          <w:color w:val="008080"/>
          <w:sz w:val="22"/>
        </w:rPr>
        <w:t xml:space="preserve">MXX = </w:t>
      </w:r>
      <w:r w:rsidRPr="00993B79">
        <w:rPr>
          <w:b/>
          <w:color w:val="008000"/>
        </w:rPr>
        <w:t>0.065</w:t>
      </w:r>
    </w:p>
    <w:p w14:paraId="285A5DAD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выезде 1-го автомобиля, грамм, </w:t>
      </w:r>
      <w:r w:rsidRPr="00993B79">
        <w:rPr>
          <w:b/>
          <w:i/>
          <w:color w:val="008080"/>
          <w:sz w:val="22"/>
        </w:rPr>
        <w:t xml:space="preserve">M1 = </w:t>
      </w:r>
      <w:r w:rsidRPr="00993B79">
        <w:rPr>
          <w:i/>
          <w:color w:val="FF0000"/>
        </w:rPr>
        <w:t xml:space="preserve">MPR · TPR + ML · L1 + MXX · TX = </w:t>
      </w:r>
      <w:r w:rsidRPr="00993B79">
        <w:rPr>
          <w:b/>
          <w:color w:val="800000"/>
        </w:rPr>
        <w:t xml:space="preserve">0.0702 · 4 + 0.387 · 0.1 + 0.065 · 1 = </w:t>
      </w:r>
      <w:r w:rsidRPr="00993B79">
        <w:rPr>
          <w:b/>
          <w:color w:val="008000"/>
        </w:rPr>
        <w:t>0.3845</w:t>
      </w:r>
    </w:p>
    <w:p w14:paraId="285A5DAE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въезде 1-го автомобиля, грамм, </w:t>
      </w:r>
      <w:r w:rsidRPr="00993B79">
        <w:rPr>
          <w:b/>
          <w:i/>
          <w:color w:val="008080"/>
          <w:sz w:val="22"/>
        </w:rPr>
        <w:t xml:space="preserve">M2 = </w:t>
      </w:r>
      <w:r w:rsidRPr="00993B79">
        <w:rPr>
          <w:i/>
          <w:color w:val="FF0000"/>
        </w:rPr>
        <w:t xml:space="preserve">ML · L2 + MXX · TX = </w:t>
      </w:r>
      <w:r w:rsidRPr="00993B79">
        <w:rPr>
          <w:b/>
          <w:color w:val="800000"/>
        </w:rPr>
        <w:t xml:space="preserve">0.387 · 0.1 + 0.065 · 1 = </w:t>
      </w:r>
      <w:r w:rsidRPr="00993B79">
        <w:rPr>
          <w:b/>
          <w:color w:val="008000"/>
        </w:rPr>
        <w:t>0.1037</w:t>
      </w:r>
    </w:p>
    <w:p w14:paraId="285A5DAF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 ЗВ, т/год (3.7), </w:t>
      </w:r>
      <w:r w:rsidRPr="00993B79">
        <w:rPr>
          <w:b/>
          <w:i/>
          <w:color w:val="008080"/>
          <w:sz w:val="22"/>
        </w:rPr>
        <w:t xml:space="preserve">M = </w:t>
      </w:r>
      <w:r w:rsidRPr="00993B79">
        <w:rPr>
          <w:i/>
          <w:color w:val="FF0000"/>
        </w:rPr>
        <w:t>A · (M1 + M2) · NK · DN · 10</w:t>
      </w:r>
      <w:r w:rsidRPr="00993B79">
        <w:rPr>
          <w:i/>
          <w:color w:val="FF0000"/>
          <w:vertAlign w:val="superscript"/>
        </w:rPr>
        <w:t>-6</w:t>
      </w:r>
      <w:r w:rsidRPr="00993B79">
        <w:rPr>
          <w:i/>
          <w:color w:val="FF0000"/>
        </w:rPr>
        <w:t xml:space="preserve"> = </w:t>
      </w:r>
      <w:r w:rsidRPr="00993B79">
        <w:rPr>
          <w:b/>
          <w:color w:val="800000"/>
        </w:rPr>
        <w:t>0.1 · (0.3845 + 0.1037) · 2 · 180 · 10</w:t>
      </w:r>
      <w:r w:rsidRPr="00993B79">
        <w:rPr>
          <w:b/>
          <w:color w:val="800000"/>
          <w:vertAlign w:val="superscript"/>
        </w:rPr>
        <w:t>-6</w:t>
      </w:r>
      <w:r w:rsidRPr="00993B79">
        <w:rPr>
          <w:b/>
          <w:color w:val="800000"/>
        </w:rPr>
        <w:t xml:space="preserve"> = </w:t>
      </w:r>
      <w:r w:rsidRPr="00993B79">
        <w:rPr>
          <w:b/>
          <w:color w:val="008000"/>
        </w:rPr>
        <w:t>0.00001758</w:t>
      </w:r>
    </w:p>
    <w:p w14:paraId="285A5DB0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 ЗВ, г/с (3.10), </w:t>
      </w:r>
      <w:r w:rsidRPr="00993B79">
        <w:rPr>
          <w:b/>
          <w:i/>
          <w:color w:val="008080"/>
          <w:sz w:val="22"/>
        </w:rPr>
        <w:t xml:space="preserve">G = </w:t>
      </w:r>
      <w:r w:rsidRPr="00993B79">
        <w:rPr>
          <w:i/>
          <w:color w:val="FF0000"/>
        </w:rPr>
        <w:t xml:space="preserve">MAX(M1,M2) · NK1 / 3600 = </w:t>
      </w:r>
      <w:r w:rsidRPr="00993B79">
        <w:rPr>
          <w:b/>
          <w:color w:val="800000"/>
        </w:rPr>
        <w:t xml:space="preserve">0.3845 · 2 / 3600 = </w:t>
      </w:r>
      <w:r w:rsidRPr="00993B79">
        <w:rPr>
          <w:b/>
          <w:color w:val="008000"/>
        </w:rPr>
        <w:t>0.0002136</w:t>
      </w:r>
    </w:p>
    <w:p w14:paraId="285A5DB1" w14:textId="77777777" w:rsidR="00602AB1" w:rsidRPr="00993B79" w:rsidRDefault="00602AB1" w:rsidP="00602AB1">
      <w:pPr>
        <w:rPr>
          <w:b/>
          <w:color w:val="008000"/>
        </w:rPr>
      </w:pPr>
    </w:p>
    <w:p w14:paraId="285A5DB2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ИТОГО выбросы по периоду: Переходный период (t&gt;-5 и t&lt;5)</w:t>
      </w:r>
    </w:p>
    <w:p w14:paraId="285A5DB3" w14:textId="77777777" w:rsidR="00602AB1" w:rsidRPr="00993B79" w:rsidRDefault="00602AB1" w:rsidP="00602AB1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19"/>
        <w:gridCol w:w="253"/>
        <w:gridCol w:w="766"/>
        <w:gridCol w:w="252"/>
        <w:gridCol w:w="1018"/>
        <w:gridCol w:w="507"/>
        <w:gridCol w:w="511"/>
        <w:gridCol w:w="507"/>
        <w:gridCol w:w="1018"/>
        <w:gridCol w:w="507"/>
        <w:gridCol w:w="1018"/>
        <w:gridCol w:w="507"/>
        <w:gridCol w:w="3814"/>
        <w:gridCol w:w="4063"/>
      </w:tblGrid>
      <w:tr w:rsidR="00602AB1" w:rsidRPr="00993B79" w14:paraId="285A5DB5" w14:textId="77777777" w:rsidTr="00602AB1">
        <w:tc>
          <w:tcPr>
            <w:tcW w:w="5000" w:type="pct"/>
            <w:gridSpan w:val="14"/>
          </w:tcPr>
          <w:p w14:paraId="285A5DB4" w14:textId="77777777" w:rsidR="00602AB1" w:rsidRPr="00993B79" w:rsidRDefault="00602AB1" w:rsidP="00602AB1">
            <w:pPr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Тип машины: Грузовые автомобили дизельные свыше 2 до 5 т (иномарки)</w:t>
            </w:r>
          </w:p>
        </w:tc>
      </w:tr>
      <w:tr w:rsidR="00602AB1" w:rsidRPr="00993B79" w14:paraId="285A5DC3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DB6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Dn</w:t>
            </w:r>
            <w:proofErr w:type="spellEnd"/>
            <w:r w:rsidRPr="00993B79">
              <w:rPr>
                <w:b/>
                <w:i/>
                <w:color w:val="800080"/>
              </w:rPr>
              <w:t>,</w:t>
            </w:r>
          </w:p>
          <w:p w14:paraId="285A5DB7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сут</w:t>
            </w:r>
            <w:proofErr w:type="spellEnd"/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DB8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Nk</w:t>
            </w:r>
            <w:proofErr w:type="spellEnd"/>
            <w:r w:rsidRPr="00993B79">
              <w:rPr>
                <w:b/>
                <w:i/>
                <w:color w:val="800080"/>
              </w:rPr>
              <w:t>,</w:t>
            </w:r>
          </w:p>
          <w:p w14:paraId="285A5DB9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шт</w:t>
            </w:r>
            <w:proofErr w:type="spellEnd"/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DBA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A</w:t>
            </w:r>
          </w:p>
          <w:p w14:paraId="285A5DBB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DBC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Nk1</w:t>
            </w:r>
          </w:p>
          <w:p w14:paraId="285A5DBD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шт.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DBE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L1,</w:t>
            </w:r>
          </w:p>
          <w:p w14:paraId="285A5DBF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км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DC0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L2,</w:t>
            </w:r>
          </w:p>
          <w:p w14:paraId="285A5DC1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км</w:t>
            </w:r>
          </w:p>
        </w:tc>
        <w:tc>
          <w:tcPr>
            <w:tcW w:w="26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DC2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</w:p>
        </w:tc>
      </w:tr>
      <w:tr w:rsidR="00602AB1" w:rsidRPr="00993B79" w14:paraId="285A5DCB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DC4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180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DC5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2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DC6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0.10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DC7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2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DC8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DC9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0.1</w:t>
            </w:r>
          </w:p>
        </w:tc>
        <w:tc>
          <w:tcPr>
            <w:tcW w:w="26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DCA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</w:p>
        </w:tc>
      </w:tr>
      <w:tr w:rsidR="00602AB1" w:rsidRPr="00993B79" w14:paraId="285A5DCD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DCC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</w:p>
        </w:tc>
      </w:tr>
      <w:tr w:rsidR="00602AB1" w:rsidRPr="00993B79" w14:paraId="285A5DDE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DCE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ЗВ</w:t>
            </w:r>
          </w:p>
          <w:p w14:paraId="285A5DCF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DD0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Tpr</w:t>
            </w:r>
            <w:proofErr w:type="spellEnd"/>
          </w:p>
          <w:p w14:paraId="285A5DD1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мин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DD2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Mpr</w:t>
            </w:r>
            <w:proofErr w:type="spellEnd"/>
            <w:r w:rsidRPr="00993B79">
              <w:rPr>
                <w:b/>
                <w:i/>
                <w:color w:val="800080"/>
              </w:rPr>
              <w:t>,</w:t>
            </w:r>
          </w:p>
          <w:p w14:paraId="285A5DD3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gramStart"/>
            <w:r w:rsidRPr="00993B79">
              <w:rPr>
                <w:b/>
                <w:i/>
                <w:color w:val="800080"/>
              </w:rPr>
              <w:t>г/мин</w:t>
            </w:r>
            <w:proofErr w:type="gramEnd"/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DD4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Tx</w:t>
            </w:r>
            <w:proofErr w:type="spellEnd"/>
            <w:r w:rsidRPr="00993B79">
              <w:rPr>
                <w:b/>
                <w:i/>
                <w:color w:val="800080"/>
              </w:rPr>
              <w:t>,</w:t>
            </w:r>
          </w:p>
          <w:p w14:paraId="285A5DD5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мин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DD6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Mxx</w:t>
            </w:r>
            <w:proofErr w:type="spellEnd"/>
            <w:r w:rsidRPr="00993B79">
              <w:rPr>
                <w:b/>
                <w:i/>
                <w:color w:val="800080"/>
              </w:rPr>
              <w:t>,</w:t>
            </w:r>
          </w:p>
          <w:p w14:paraId="285A5DD7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gramStart"/>
            <w:r w:rsidRPr="00993B79">
              <w:rPr>
                <w:b/>
                <w:i/>
                <w:color w:val="800080"/>
              </w:rPr>
              <w:t>г/мин</w:t>
            </w:r>
            <w:proofErr w:type="gramEnd"/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DD8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Ml</w:t>
            </w:r>
            <w:proofErr w:type="spellEnd"/>
            <w:r w:rsidRPr="00993B79">
              <w:rPr>
                <w:b/>
                <w:i/>
                <w:color w:val="800080"/>
              </w:rPr>
              <w:t>,</w:t>
            </w:r>
          </w:p>
          <w:p w14:paraId="285A5DD9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г/км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DDA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г/с</w:t>
            </w:r>
          </w:p>
          <w:p w14:paraId="285A5DDB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DDC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т/год</w:t>
            </w:r>
          </w:p>
          <w:p w14:paraId="285A5DDD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</w:p>
        </w:tc>
      </w:tr>
      <w:tr w:rsidR="00602AB1" w:rsidRPr="00993B79" w14:paraId="285A5DE7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DDF" w14:textId="77777777" w:rsidR="00602AB1" w:rsidRPr="00993B79" w:rsidRDefault="00602AB1" w:rsidP="00602AB1">
            <w:pPr>
              <w:jc w:val="center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0337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DE0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4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DE1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0.783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DE2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DE3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0.36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DE4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3.15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DE5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0.002117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DE6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0.0001615</w:t>
            </w:r>
          </w:p>
        </w:tc>
      </w:tr>
      <w:tr w:rsidR="00602AB1" w:rsidRPr="00993B79" w14:paraId="285A5DF0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DE8" w14:textId="77777777" w:rsidR="00602AB1" w:rsidRPr="00993B79" w:rsidRDefault="00602AB1" w:rsidP="00602AB1">
            <w:pPr>
              <w:jc w:val="center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2732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DE9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4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DEA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0.27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DEB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DEC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0.18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DED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0.54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DEE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0.00073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DEF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0.0000557</w:t>
            </w:r>
          </w:p>
        </w:tc>
      </w:tr>
      <w:tr w:rsidR="00602AB1" w:rsidRPr="00993B79" w14:paraId="285A5DF9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DF1" w14:textId="77777777" w:rsidR="00602AB1" w:rsidRPr="00993B79" w:rsidRDefault="00602AB1" w:rsidP="00602AB1">
            <w:pPr>
              <w:jc w:val="center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0301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DF2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4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DF3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0.33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DF4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DF5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0.2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DF6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2.2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DF7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0.000774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DF8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0.0000622</w:t>
            </w:r>
          </w:p>
        </w:tc>
      </w:tr>
      <w:tr w:rsidR="00602AB1" w:rsidRPr="00993B79" w14:paraId="285A5E02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DFA" w14:textId="77777777" w:rsidR="00602AB1" w:rsidRPr="00993B79" w:rsidRDefault="00602AB1" w:rsidP="00602AB1">
            <w:pPr>
              <w:jc w:val="center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0304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DFB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4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DFC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0.33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DFD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DFE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0.2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DFF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2.2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E00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0.0001257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E01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0.00001011</w:t>
            </w:r>
          </w:p>
        </w:tc>
      </w:tr>
      <w:tr w:rsidR="00602AB1" w:rsidRPr="00993B79" w14:paraId="285A5E0B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E03" w14:textId="77777777" w:rsidR="00602AB1" w:rsidRPr="00993B79" w:rsidRDefault="00602AB1" w:rsidP="00602AB1">
            <w:pPr>
              <w:jc w:val="center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0328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E04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4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E05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0.014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E06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E07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0.008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E08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0.18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E09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0.0000464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E0A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0.000003946</w:t>
            </w:r>
          </w:p>
        </w:tc>
      </w:tr>
      <w:tr w:rsidR="00602AB1" w:rsidRPr="00993B79" w14:paraId="285A5E14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E0C" w14:textId="77777777" w:rsidR="00602AB1" w:rsidRPr="00993B79" w:rsidRDefault="00602AB1" w:rsidP="00602AB1">
            <w:pPr>
              <w:jc w:val="center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0330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E0D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4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E0E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0.07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E0F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E10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0.065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E11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0.387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E12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0.0002136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E13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0.00001758</w:t>
            </w:r>
          </w:p>
        </w:tc>
      </w:tr>
    </w:tbl>
    <w:p w14:paraId="285A5E15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______________________________________________________________________</w:t>
      </w:r>
    </w:p>
    <w:p w14:paraId="285A5E16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Расчетный период: Теплый период (t&gt;5)</w:t>
      </w:r>
    </w:p>
    <w:p w14:paraId="285A5E17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______________________________________________________________________</w:t>
      </w:r>
    </w:p>
    <w:p w14:paraId="285A5E18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Температура воздуха за расчетный период, град. С, </w:t>
      </w:r>
      <w:r w:rsidRPr="00993B79">
        <w:rPr>
          <w:b/>
          <w:i/>
          <w:color w:val="008080"/>
          <w:sz w:val="22"/>
        </w:rPr>
        <w:t xml:space="preserve">T = </w:t>
      </w:r>
      <w:r w:rsidRPr="00993B79">
        <w:rPr>
          <w:b/>
          <w:color w:val="008000"/>
        </w:rPr>
        <w:t>25</w:t>
      </w:r>
    </w:p>
    <w:p w14:paraId="285A5E19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______________________________________________________________________</w:t>
      </w:r>
    </w:p>
    <w:p w14:paraId="285A5E1A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Тип машины: Грузовые автомобили дизельные свыше 2 до 5 т (иномарки)</w:t>
      </w:r>
    </w:p>
    <w:p w14:paraId="285A5E1B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______________________________________________________________________</w:t>
      </w:r>
    </w:p>
    <w:p w14:paraId="285A5E1C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Тип топлива: Дизельное топливо</w:t>
      </w:r>
    </w:p>
    <w:p w14:paraId="285A5E1D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Количество рабочих дней в году, </w:t>
      </w:r>
      <w:proofErr w:type="spellStart"/>
      <w:r w:rsidRPr="00993B79">
        <w:rPr>
          <w:color w:val="000000"/>
          <w:sz w:val="22"/>
        </w:rPr>
        <w:t>дн</w:t>
      </w:r>
      <w:proofErr w:type="spellEnd"/>
      <w:r w:rsidRPr="00993B79">
        <w:rPr>
          <w:color w:val="000000"/>
          <w:sz w:val="22"/>
        </w:rPr>
        <w:t xml:space="preserve">., </w:t>
      </w:r>
      <w:r w:rsidRPr="00993B79">
        <w:rPr>
          <w:b/>
          <w:i/>
          <w:color w:val="008080"/>
          <w:sz w:val="22"/>
        </w:rPr>
        <w:t xml:space="preserve">DN = </w:t>
      </w:r>
      <w:r w:rsidRPr="00993B79">
        <w:rPr>
          <w:b/>
          <w:color w:val="008000"/>
        </w:rPr>
        <w:t>90</w:t>
      </w:r>
    </w:p>
    <w:p w14:paraId="285A5E1E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Наибольшее количество автомобилей, выезжающих со стоянки </w:t>
      </w:r>
      <w:proofErr w:type="gramStart"/>
      <w:r w:rsidRPr="00993B79">
        <w:rPr>
          <w:color w:val="000000"/>
          <w:sz w:val="22"/>
        </w:rPr>
        <w:t>в течении</w:t>
      </w:r>
      <w:proofErr w:type="gramEnd"/>
      <w:r w:rsidRPr="00993B79">
        <w:rPr>
          <w:color w:val="000000"/>
          <w:sz w:val="22"/>
        </w:rPr>
        <w:t xml:space="preserve"> часа, </w:t>
      </w:r>
      <w:r w:rsidRPr="00993B79">
        <w:rPr>
          <w:b/>
          <w:i/>
          <w:color w:val="008080"/>
          <w:sz w:val="22"/>
        </w:rPr>
        <w:t xml:space="preserve">NK1 = </w:t>
      </w:r>
      <w:r w:rsidRPr="00993B79">
        <w:rPr>
          <w:b/>
          <w:color w:val="008000"/>
        </w:rPr>
        <w:t>2</w:t>
      </w:r>
    </w:p>
    <w:p w14:paraId="285A5E1F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Общ. количество автомобилей данной группы за расчетный период, шт., </w:t>
      </w:r>
      <w:r w:rsidRPr="00993B79">
        <w:rPr>
          <w:b/>
          <w:i/>
          <w:color w:val="008080"/>
          <w:sz w:val="22"/>
        </w:rPr>
        <w:t xml:space="preserve">NK = </w:t>
      </w:r>
      <w:r w:rsidRPr="00993B79">
        <w:rPr>
          <w:b/>
          <w:color w:val="008000"/>
        </w:rPr>
        <w:t>2</w:t>
      </w:r>
    </w:p>
    <w:p w14:paraId="285A5E20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Коэффициент выпуска (выезда), </w:t>
      </w:r>
      <w:r w:rsidRPr="00993B79">
        <w:rPr>
          <w:b/>
          <w:i/>
          <w:color w:val="008080"/>
          <w:sz w:val="22"/>
        </w:rPr>
        <w:t xml:space="preserve">A = </w:t>
      </w:r>
      <w:r w:rsidRPr="00993B79">
        <w:rPr>
          <w:b/>
          <w:color w:val="008000"/>
        </w:rPr>
        <w:t>0.1</w:t>
      </w:r>
    </w:p>
    <w:p w14:paraId="285A5E21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Экологический контроль не проводится</w:t>
      </w:r>
    </w:p>
    <w:p w14:paraId="285A5E22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Время прогрева двигателя, мин (табл. 3.20), </w:t>
      </w:r>
      <w:r w:rsidRPr="00993B79">
        <w:rPr>
          <w:b/>
          <w:i/>
          <w:color w:val="008080"/>
          <w:sz w:val="22"/>
        </w:rPr>
        <w:t xml:space="preserve">TPR = </w:t>
      </w:r>
      <w:r w:rsidRPr="00993B79">
        <w:rPr>
          <w:b/>
          <w:color w:val="008000"/>
        </w:rPr>
        <w:t>4</w:t>
      </w:r>
    </w:p>
    <w:p w14:paraId="285A5E23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lastRenderedPageBreak/>
        <w:t xml:space="preserve">Время работы двигателя на холостом ходу, мин, </w:t>
      </w:r>
      <w:r w:rsidRPr="00993B79">
        <w:rPr>
          <w:b/>
          <w:i/>
          <w:color w:val="008080"/>
          <w:sz w:val="22"/>
        </w:rPr>
        <w:t xml:space="preserve">TX = </w:t>
      </w:r>
      <w:r w:rsidRPr="00993B79">
        <w:rPr>
          <w:b/>
          <w:color w:val="008000"/>
        </w:rPr>
        <w:t>1</w:t>
      </w:r>
    </w:p>
    <w:p w14:paraId="285A5E24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Пробег автомобиля от ближайшего к выезду места стоянки до выезда со стоянки, км, </w:t>
      </w:r>
      <w:r w:rsidRPr="00993B79">
        <w:rPr>
          <w:b/>
          <w:i/>
          <w:color w:val="008080"/>
          <w:sz w:val="22"/>
        </w:rPr>
        <w:t xml:space="preserve">LB1 = </w:t>
      </w:r>
      <w:r w:rsidRPr="00993B79">
        <w:rPr>
          <w:b/>
          <w:color w:val="008000"/>
        </w:rPr>
        <w:t>0.1</w:t>
      </w:r>
    </w:p>
    <w:p w14:paraId="285A5E25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Пробег автомобиля от наиболее удаленного к выезду места стоянки </w:t>
      </w:r>
      <w:proofErr w:type="gramStart"/>
      <w:r w:rsidRPr="00993B79">
        <w:rPr>
          <w:color w:val="000000"/>
          <w:sz w:val="22"/>
        </w:rPr>
        <w:t>до  выезда</w:t>
      </w:r>
      <w:proofErr w:type="gramEnd"/>
      <w:r w:rsidRPr="00993B79">
        <w:rPr>
          <w:color w:val="000000"/>
          <w:sz w:val="22"/>
        </w:rPr>
        <w:t xml:space="preserve"> со стоянки, км, </w:t>
      </w:r>
      <w:r w:rsidRPr="00993B79">
        <w:rPr>
          <w:b/>
          <w:i/>
          <w:color w:val="008080"/>
          <w:sz w:val="22"/>
        </w:rPr>
        <w:t xml:space="preserve">LD1 = </w:t>
      </w:r>
      <w:r w:rsidRPr="00993B79">
        <w:rPr>
          <w:b/>
          <w:color w:val="008000"/>
        </w:rPr>
        <w:t>0.1</w:t>
      </w:r>
    </w:p>
    <w:p w14:paraId="285A5E26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Пробег автомобиля от ближайшего к въезду места стоянки до въезда на стоянку, км, </w:t>
      </w:r>
      <w:r w:rsidRPr="00993B79">
        <w:rPr>
          <w:b/>
          <w:i/>
          <w:color w:val="008080"/>
          <w:sz w:val="22"/>
        </w:rPr>
        <w:t xml:space="preserve">LB2 = </w:t>
      </w:r>
      <w:r w:rsidRPr="00993B79">
        <w:rPr>
          <w:b/>
          <w:color w:val="008000"/>
        </w:rPr>
        <w:t>0.1</w:t>
      </w:r>
    </w:p>
    <w:p w14:paraId="285A5E27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Пробег автомобиля от наиболее удаленного от въезда места стоянки до въезда на стоянку, км, </w:t>
      </w:r>
      <w:r w:rsidRPr="00993B79">
        <w:rPr>
          <w:b/>
          <w:i/>
          <w:color w:val="008080"/>
          <w:sz w:val="22"/>
        </w:rPr>
        <w:t xml:space="preserve">LD2 = </w:t>
      </w:r>
      <w:r w:rsidRPr="00993B79">
        <w:rPr>
          <w:b/>
          <w:color w:val="008000"/>
        </w:rPr>
        <w:t>0.1</w:t>
      </w:r>
    </w:p>
    <w:p w14:paraId="285A5E28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Суммарный пробег по территории или помещению стоянки (выезд), км (3.5), </w:t>
      </w:r>
      <w:r w:rsidRPr="00993B79">
        <w:rPr>
          <w:b/>
          <w:i/>
          <w:color w:val="008080"/>
          <w:sz w:val="22"/>
        </w:rPr>
        <w:t xml:space="preserve">L1 = </w:t>
      </w:r>
      <w:r w:rsidRPr="00993B79">
        <w:rPr>
          <w:i/>
          <w:color w:val="FF0000"/>
        </w:rPr>
        <w:t xml:space="preserve">(LB1 + LD1) / 2 = </w:t>
      </w:r>
      <w:r w:rsidRPr="00993B79">
        <w:rPr>
          <w:b/>
          <w:color w:val="800000"/>
        </w:rPr>
        <w:t xml:space="preserve">(0.1 + 0.1) / 2 = </w:t>
      </w:r>
      <w:r w:rsidRPr="00993B79">
        <w:rPr>
          <w:b/>
          <w:color w:val="008000"/>
        </w:rPr>
        <w:t>0.1</w:t>
      </w:r>
    </w:p>
    <w:p w14:paraId="285A5E29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Суммарный пробег по территории или помещению стоянки (въезд), км (3.6), </w:t>
      </w:r>
      <w:r w:rsidRPr="00993B79">
        <w:rPr>
          <w:b/>
          <w:i/>
          <w:color w:val="008080"/>
          <w:sz w:val="22"/>
        </w:rPr>
        <w:t xml:space="preserve">L2 = </w:t>
      </w:r>
      <w:r w:rsidRPr="00993B79">
        <w:rPr>
          <w:i/>
          <w:color w:val="FF0000"/>
        </w:rPr>
        <w:t xml:space="preserve">(LB2 + LD2) / 2 = </w:t>
      </w:r>
      <w:r w:rsidRPr="00993B79">
        <w:rPr>
          <w:b/>
          <w:color w:val="800000"/>
        </w:rPr>
        <w:t xml:space="preserve">(0.1 + 0.1) / 2 = </w:t>
      </w:r>
      <w:r w:rsidRPr="00993B79">
        <w:rPr>
          <w:b/>
          <w:color w:val="008000"/>
        </w:rPr>
        <w:t>0.1</w:t>
      </w:r>
    </w:p>
    <w:p w14:paraId="285A5E2A" w14:textId="77777777" w:rsidR="00602AB1" w:rsidRPr="00993B79" w:rsidRDefault="00602AB1" w:rsidP="00602AB1">
      <w:pPr>
        <w:rPr>
          <w:b/>
          <w:color w:val="008000"/>
        </w:rPr>
      </w:pPr>
    </w:p>
    <w:p w14:paraId="285A5E2B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>Примесь: 0337 Углерод оксид (Окись углерода, Угарный газ) (584)</w:t>
      </w:r>
    </w:p>
    <w:p w14:paraId="285A5E2C" w14:textId="77777777" w:rsidR="00602AB1" w:rsidRPr="00993B79" w:rsidRDefault="00602AB1" w:rsidP="00602AB1">
      <w:pPr>
        <w:rPr>
          <w:b/>
          <w:i/>
          <w:color w:val="FF00FF"/>
        </w:rPr>
      </w:pPr>
    </w:p>
    <w:p w14:paraId="285A5E2D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Удельный выброс ЗВ при прогреве двигателя, г/мин, (табл.3.10), </w:t>
      </w:r>
      <w:r w:rsidRPr="00993B79">
        <w:rPr>
          <w:b/>
          <w:i/>
          <w:color w:val="008080"/>
          <w:sz w:val="22"/>
        </w:rPr>
        <w:t xml:space="preserve">MPR = </w:t>
      </w:r>
      <w:r w:rsidRPr="00993B79">
        <w:rPr>
          <w:b/>
          <w:color w:val="008000"/>
        </w:rPr>
        <w:t>0.58</w:t>
      </w:r>
    </w:p>
    <w:p w14:paraId="285A5E2E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Пробеговые</w:t>
      </w:r>
      <w:proofErr w:type="spellEnd"/>
      <w:r w:rsidRPr="00993B79">
        <w:rPr>
          <w:color w:val="000000"/>
          <w:sz w:val="22"/>
        </w:rPr>
        <w:t xml:space="preserve"> выбросы ЗВ, г/км, (табл.3.11), </w:t>
      </w:r>
      <w:r w:rsidRPr="00993B79">
        <w:rPr>
          <w:b/>
          <w:i/>
          <w:color w:val="008080"/>
          <w:sz w:val="22"/>
        </w:rPr>
        <w:t xml:space="preserve">ML = </w:t>
      </w:r>
      <w:r w:rsidRPr="00993B79">
        <w:rPr>
          <w:b/>
          <w:color w:val="008000"/>
        </w:rPr>
        <w:t>2.9</w:t>
      </w:r>
    </w:p>
    <w:p w14:paraId="285A5E2F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Удельные выбросы ЗВ при работе на холостом ходу, г/мин,</w:t>
      </w:r>
    </w:p>
    <w:p w14:paraId="285A5E30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(табл.3.12), </w:t>
      </w:r>
      <w:r w:rsidRPr="00993B79">
        <w:rPr>
          <w:b/>
          <w:i/>
          <w:color w:val="008080"/>
          <w:sz w:val="22"/>
        </w:rPr>
        <w:t xml:space="preserve">MXX = </w:t>
      </w:r>
      <w:r w:rsidRPr="00993B79">
        <w:rPr>
          <w:b/>
          <w:color w:val="008000"/>
        </w:rPr>
        <w:t>0.36</w:t>
      </w:r>
    </w:p>
    <w:p w14:paraId="285A5E31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выезде 1-го автомобиля, грамм, </w:t>
      </w:r>
      <w:r w:rsidRPr="00993B79">
        <w:rPr>
          <w:b/>
          <w:i/>
          <w:color w:val="008080"/>
          <w:sz w:val="22"/>
        </w:rPr>
        <w:t xml:space="preserve">M1 = </w:t>
      </w:r>
      <w:r w:rsidRPr="00993B79">
        <w:rPr>
          <w:i/>
          <w:color w:val="FF0000"/>
        </w:rPr>
        <w:t xml:space="preserve">MPR · TPR + ML · L1 + MXX · TX = </w:t>
      </w:r>
      <w:r w:rsidRPr="00993B79">
        <w:rPr>
          <w:b/>
          <w:color w:val="800000"/>
        </w:rPr>
        <w:t xml:space="preserve">0.58 · 4 + 2.9 · 0.1 + 0.36 · 1 = </w:t>
      </w:r>
      <w:r w:rsidRPr="00993B79">
        <w:rPr>
          <w:b/>
          <w:color w:val="008000"/>
        </w:rPr>
        <w:t>2.97</w:t>
      </w:r>
    </w:p>
    <w:p w14:paraId="285A5E32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въезде 1-го автомобиля, грамм, </w:t>
      </w:r>
      <w:r w:rsidRPr="00993B79">
        <w:rPr>
          <w:b/>
          <w:i/>
          <w:color w:val="008080"/>
          <w:sz w:val="22"/>
        </w:rPr>
        <w:t xml:space="preserve">M2 = </w:t>
      </w:r>
      <w:r w:rsidRPr="00993B79">
        <w:rPr>
          <w:i/>
          <w:color w:val="FF0000"/>
        </w:rPr>
        <w:t xml:space="preserve">ML · L2 + MXX · TX = </w:t>
      </w:r>
      <w:r w:rsidRPr="00993B79">
        <w:rPr>
          <w:b/>
          <w:color w:val="800000"/>
        </w:rPr>
        <w:t xml:space="preserve">2.9 · 0.1 + 0.36 · 1 = </w:t>
      </w:r>
      <w:r w:rsidRPr="00993B79">
        <w:rPr>
          <w:b/>
          <w:color w:val="008000"/>
        </w:rPr>
        <w:t>0.65</w:t>
      </w:r>
    </w:p>
    <w:p w14:paraId="285A5E33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 ЗВ, т/год (3.7), </w:t>
      </w:r>
      <w:r w:rsidRPr="00993B79">
        <w:rPr>
          <w:b/>
          <w:i/>
          <w:color w:val="008080"/>
          <w:sz w:val="22"/>
        </w:rPr>
        <w:t xml:space="preserve">M = </w:t>
      </w:r>
      <w:r w:rsidRPr="00993B79">
        <w:rPr>
          <w:i/>
          <w:color w:val="FF0000"/>
        </w:rPr>
        <w:t>A · (M1 + M2) · NK · DN · 10</w:t>
      </w:r>
      <w:r w:rsidRPr="00993B79">
        <w:rPr>
          <w:i/>
          <w:color w:val="FF0000"/>
          <w:vertAlign w:val="superscript"/>
        </w:rPr>
        <w:t>-6</w:t>
      </w:r>
      <w:r w:rsidRPr="00993B79">
        <w:rPr>
          <w:i/>
          <w:color w:val="FF0000"/>
        </w:rPr>
        <w:t xml:space="preserve"> = </w:t>
      </w:r>
      <w:r w:rsidRPr="00993B79">
        <w:rPr>
          <w:b/>
          <w:color w:val="800000"/>
        </w:rPr>
        <w:t>0.1 · (2.97 + 0.65) · 2 · 90 · 10</w:t>
      </w:r>
      <w:r w:rsidRPr="00993B79">
        <w:rPr>
          <w:b/>
          <w:color w:val="800000"/>
          <w:vertAlign w:val="superscript"/>
        </w:rPr>
        <w:t>-6</w:t>
      </w:r>
      <w:r w:rsidRPr="00993B79">
        <w:rPr>
          <w:b/>
          <w:color w:val="800000"/>
        </w:rPr>
        <w:t xml:space="preserve"> = </w:t>
      </w:r>
      <w:r w:rsidRPr="00993B79">
        <w:rPr>
          <w:b/>
          <w:color w:val="008000"/>
        </w:rPr>
        <w:t>0.0000652</w:t>
      </w:r>
    </w:p>
    <w:p w14:paraId="285A5E34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 ЗВ, г/с (3.10), </w:t>
      </w:r>
      <w:r w:rsidRPr="00993B79">
        <w:rPr>
          <w:b/>
          <w:i/>
          <w:color w:val="008080"/>
          <w:sz w:val="22"/>
        </w:rPr>
        <w:t xml:space="preserve">G = </w:t>
      </w:r>
      <w:r w:rsidRPr="00993B79">
        <w:rPr>
          <w:i/>
          <w:color w:val="FF0000"/>
        </w:rPr>
        <w:t xml:space="preserve">MAX(M1,M2) · NK1 / 3600 = </w:t>
      </w:r>
      <w:r w:rsidRPr="00993B79">
        <w:rPr>
          <w:b/>
          <w:color w:val="800000"/>
        </w:rPr>
        <w:t xml:space="preserve">2.97 · 2 / 3600 = </w:t>
      </w:r>
      <w:r w:rsidRPr="00993B79">
        <w:rPr>
          <w:b/>
          <w:color w:val="008000"/>
        </w:rPr>
        <w:t>0.00165</w:t>
      </w:r>
    </w:p>
    <w:p w14:paraId="285A5E35" w14:textId="77777777" w:rsidR="00602AB1" w:rsidRPr="00993B79" w:rsidRDefault="00602AB1" w:rsidP="00602AB1">
      <w:pPr>
        <w:rPr>
          <w:b/>
          <w:color w:val="008000"/>
        </w:rPr>
      </w:pPr>
    </w:p>
    <w:p w14:paraId="285A5E36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>Примесь: 2732 Керосин (654*)</w:t>
      </w:r>
    </w:p>
    <w:p w14:paraId="285A5E37" w14:textId="77777777" w:rsidR="00602AB1" w:rsidRPr="00993B79" w:rsidRDefault="00602AB1" w:rsidP="00602AB1">
      <w:pPr>
        <w:rPr>
          <w:b/>
          <w:i/>
          <w:color w:val="FF00FF"/>
        </w:rPr>
      </w:pPr>
    </w:p>
    <w:p w14:paraId="285A5E38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Удельный выброс ЗВ при прогреве двигателя, г/мин, (табл.3.10), </w:t>
      </w:r>
      <w:r w:rsidRPr="00993B79">
        <w:rPr>
          <w:b/>
          <w:i/>
          <w:color w:val="008080"/>
          <w:sz w:val="22"/>
        </w:rPr>
        <w:t xml:space="preserve">MPR = </w:t>
      </w:r>
      <w:r w:rsidRPr="00993B79">
        <w:rPr>
          <w:b/>
          <w:color w:val="008000"/>
        </w:rPr>
        <w:t>0.25</w:t>
      </w:r>
    </w:p>
    <w:p w14:paraId="285A5E39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Пробеговые</w:t>
      </w:r>
      <w:proofErr w:type="spellEnd"/>
      <w:r w:rsidRPr="00993B79">
        <w:rPr>
          <w:color w:val="000000"/>
          <w:sz w:val="22"/>
        </w:rPr>
        <w:t xml:space="preserve"> выбросы ЗВ, г/км, (табл.3.11), </w:t>
      </w:r>
      <w:r w:rsidRPr="00993B79">
        <w:rPr>
          <w:b/>
          <w:i/>
          <w:color w:val="008080"/>
          <w:sz w:val="22"/>
        </w:rPr>
        <w:t xml:space="preserve">ML = </w:t>
      </w:r>
      <w:r w:rsidRPr="00993B79">
        <w:rPr>
          <w:b/>
          <w:color w:val="008000"/>
        </w:rPr>
        <w:t>0.5</w:t>
      </w:r>
    </w:p>
    <w:p w14:paraId="285A5E3A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Удельные выбросы ЗВ при работе на холостом ходу, г/мин,</w:t>
      </w:r>
    </w:p>
    <w:p w14:paraId="285A5E3B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(табл.3.12), </w:t>
      </w:r>
      <w:r w:rsidRPr="00993B79">
        <w:rPr>
          <w:b/>
          <w:i/>
          <w:color w:val="008080"/>
          <w:sz w:val="22"/>
        </w:rPr>
        <w:t xml:space="preserve">MXX = </w:t>
      </w:r>
      <w:r w:rsidRPr="00993B79">
        <w:rPr>
          <w:b/>
          <w:color w:val="008000"/>
        </w:rPr>
        <w:t>0.18</w:t>
      </w:r>
    </w:p>
    <w:p w14:paraId="285A5E3C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выезде 1-го автомобиля, грамм, </w:t>
      </w:r>
      <w:r w:rsidRPr="00993B79">
        <w:rPr>
          <w:b/>
          <w:i/>
          <w:color w:val="008080"/>
          <w:sz w:val="22"/>
        </w:rPr>
        <w:t xml:space="preserve">M1 = </w:t>
      </w:r>
      <w:r w:rsidRPr="00993B79">
        <w:rPr>
          <w:i/>
          <w:color w:val="FF0000"/>
        </w:rPr>
        <w:t xml:space="preserve">MPR · TPR + ML · L1 + MXX · TX = </w:t>
      </w:r>
      <w:r w:rsidRPr="00993B79">
        <w:rPr>
          <w:b/>
          <w:color w:val="800000"/>
        </w:rPr>
        <w:t xml:space="preserve">0.25 · 4 + 0.5 · 0.1 + 0.18 · 1 = </w:t>
      </w:r>
      <w:r w:rsidRPr="00993B79">
        <w:rPr>
          <w:b/>
          <w:color w:val="008000"/>
        </w:rPr>
        <w:t>1.23</w:t>
      </w:r>
    </w:p>
    <w:p w14:paraId="285A5E3D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въезде 1-го автомобиля, грамм, </w:t>
      </w:r>
      <w:r w:rsidRPr="00993B79">
        <w:rPr>
          <w:b/>
          <w:i/>
          <w:color w:val="008080"/>
          <w:sz w:val="22"/>
        </w:rPr>
        <w:t xml:space="preserve">M2 = </w:t>
      </w:r>
      <w:r w:rsidRPr="00993B79">
        <w:rPr>
          <w:i/>
          <w:color w:val="FF0000"/>
        </w:rPr>
        <w:t xml:space="preserve">ML · L2 + MXX · TX = </w:t>
      </w:r>
      <w:r w:rsidRPr="00993B79">
        <w:rPr>
          <w:b/>
          <w:color w:val="800000"/>
        </w:rPr>
        <w:t xml:space="preserve">0.5 · 0.1 + 0.18 · 1 = </w:t>
      </w:r>
      <w:r w:rsidRPr="00993B79">
        <w:rPr>
          <w:b/>
          <w:color w:val="008000"/>
        </w:rPr>
        <w:t>0.23</w:t>
      </w:r>
    </w:p>
    <w:p w14:paraId="285A5E3E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 ЗВ, т/год (3.7), </w:t>
      </w:r>
      <w:r w:rsidRPr="00993B79">
        <w:rPr>
          <w:b/>
          <w:i/>
          <w:color w:val="008080"/>
          <w:sz w:val="22"/>
        </w:rPr>
        <w:t xml:space="preserve">M = </w:t>
      </w:r>
      <w:r w:rsidRPr="00993B79">
        <w:rPr>
          <w:i/>
          <w:color w:val="FF0000"/>
        </w:rPr>
        <w:t>A · (M1 + M2) · NK · DN · 10</w:t>
      </w:r>
      <w:r w:rsidRPr="00993B79">
        <w:rPr>
          <w:i/>
          <w:color w:val="FF0000"/>
          <w:vertAlign w:val="superscript"/>
        </w:rPr>
        <w:t>-6</w:t>
      </w:r>
      <w:r w:rsidRPr="00993B79">
        <w:rPr>
          <w:i/>
          <w:color w:val="FF0000"/>
        </w:rPr>
        <w:t xml:space="preserve"> = </w:t>
      </w:r>
      <w:r w:rsidRPr="00993B79">
        <w:rPr>
          <w:b/>
          <w:color w:val="800000"/>
        </w:rPr>
        <w:t>0.1 · (1.23 + 0.23) · 2 · 90 · 10</w:t>
      </w:r>
      <w:r w:rsidRPr="00993B79">
        <w:rPr>
          <w:b/>
          <w:color w:val="800000"/>
          <w:vertAlign w:val="superscript"/>
        </w:rPr>
        <w:t>-6</w:t>
      </w:r>
      <w:r w:rsidRPr="00993B79">
        <w:rPr>
          <w:b/>
          <w:color w:val="800000"/>
        </w:rPr>
        <w:t xml:space="preserve"> = </w:t>
      </w:r>
      <w:r w:rsidRPr="00993B79">
        <w:rPr>
          <w:b/>
          <w:color w:val="008000"/>
        </w:rPr>
        <w:t>0.0000263</w:t>
      </w:r>
    </w:p>
    <w:p w14:paraId="285A5E3F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 ЗВ, г/с (3.10), </w:t>
      </w:r>
      <w:r w:rsidRPr="00993B79">
        <w:rPr>
          <w:b/>
          <w:i/>
          <w:color w:val="008080"/>
          <w:sz w:val="22"/>
        </w:rPr>
        <w:t xml:space="preserve">G = </w:t>
      </w:r>
      <w:r w:rsidRPr="00993B79">
        <w:rPr>
          <w:i/>
          <w:color w:val="FF0000"/>
        </w:rPr>
        <w:t xml:space="preserve">MAX(M1,M2) · NK1 / 3600 = </w:t>
      </w:r>
      <w:r w:rsidRPr="00993B79">
        <w:rPr>
          <w:b/>
          <w:color w:val="800000"/>
        </w:rPr>
        <w:t xml:space="preserve">1.23 · 2 / 3600 = </w:t>
      </w:r>
      <w:r w:rsidRPr="00993B79">
        <w:rPr>
          <w:b/>
          <w:color w:val="008000"/>
        </w:rPr>
        <w:t>0.000683</w:t>
      </w:r>
    </w:p>
    <w:p w14:paraId="285A5E40" w14:textId="77777777" w:rsidR="00602AB1" w:rsidRPr="00993B79" w:rsidRDefault="00602AB1" w:rsidP="00602AB1">
      <w:pPr>
        <w:rPr>
          <w:b/>
          <w:color w:val="008000"/>
        </w:rPr>
      </w:pPr>
    </w:p>
    <w:p w14:paraId="285A5E41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РАСЧЕТ выбросов оксидов азота:</w:t>
      </w:r>
    </w:p>
    <w:p w14:paraId="285A5E42" w14:textId="77777777" w:rsidR="00602AB1" w:rsidRPr="00993B79" w:rsidRDefault="00602AB1" w:rsidP="00602AB1">
      <w:pPr>
        <w:rPr>
          <w:color w:val="000000"/>
          <w:sz w:val="22"/>
        </w:rPr>
      </w:pPr>
    </w:p>
    <w:p w14:paraId="285A5E43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Удельный выброс ЗВ при прогреве двигателя, г/мин, (табл.3.10), </w:t>
      </w:r>
      <w:r w:rsidRPr="00993B79">
        <w:rPr>
          <w:b/>
          <w:i/>
          <w:color w:val="008080"/>
          <w:sz w:val="22"/>
        </w:rPr>
        <w:t xml:space="preserve">MPR = </w:t>
      </w:r>
      <w:r w:rsidRPr="00993B79">
        <w:rPr>
          <w:b/>
          <w:color w:val="008000"/>
        </w:rPr>
        <w:t>0.22</w:t>
      </w:r>
    </w:p>
    <w:p w14:paraId="285A5E44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Пробеговые</w:t>
      </w:r>
      <w:proofErr w:type="spellEnd"/>
      <w:r w:rsidRPr="00993B79">
        <w:rPr>
          <w:color w:val="000000"/>
          <w:sz w:val="22"/>
        </w:rPr>
        <w:t xml:space="preserve"> выбросы ЗВ, г/км, (табл.3.11), </w:t>
      </w:r>
      <w:r w:rsidRPr="00993B79">
        <w:rPr>
          <w:b/>
          <w:i/>
          <w:color w:val="008080"/>
          <w:sz w:val="22"/>
        </w:rPr>
        <w:t xml:space="preserve">ML = </w:t>
      </w:r>
      <w:r w:rsidRPr="00993B79">
        <w:rPr>
          <w:b/>
          <w:color w:val="008000"/>
        </w:rPr>
        <w:t>2.2</w:t>
      </w:r>
    </w:p>
    <w:p w14:paraId="285A5E45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Удельные выбросы ЗВ при работе на холостом ходу, г/мин,</w:t>
      </w:r>
    </w:p>
    <w:p w14:paraId="285A5E46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(табл.3.12), </w:t>
      </w:r>
      <w:r w:rsidRPr="00993B79">
        <w:rPr>
          <w:b/>
          <w:i/>
          <w:color w:val="008080"/>
          <w:sz w:val="22"/>
        </w:rPr>
        <w:t xml:space="preserve">MXX = </w:t>
      </w:r>
      <w:r w:rsidRPr="00993B79">
        <w:rPr>
          <w:b/>
          <w:color w:val="008000"/>
        </w:rPr>
        <w:t>0.2</w:t>
      </w:r>
    </w:p>
    <w:p w14:paraId="285A5E47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lastRenderedPageBreak/>
        <w:t xml:space="preserve">Выброс ЗВ при выезде 1-го автомобиля, грамм, </w:t>
      </w:r>
      <w:r w:rsidRPr="00993B79">
        <w:rPr>
          <w:b/>
          <w:i/>
          <w:color w:val="008080"/>
          <w:sz w:val="22"/>
        </w:rPr>
        <w:t xml:space="preserve">M1 = </w:t>
      </w:r>
      <w:r w:rsidRPr="00993B79">
        <w:rPr>
          <w:i/>
          <w:color w:val="FF0000"/>
        </w:rPr>
        <w:t xml:space="preserve">MPR · TPR + ML · L1 + MXX · TX = </w:t>
      </w:r>
      <w:r w:rsidRPr="00993B79">
        <w:rPr>
          <w:b/>
          <w:color w:val="800000"/>
        </w:rPr>
        <w:t xml:space="preserve">0.22 · 4 + 2.2 · 0.1 + 0.2 · 1 = </w:t>
      </w:r>
      <w:r w:rsidRPr="00993B79">
        <w:rPr>
          <w:b/>
          <w:color w:val="008000"/>
        </w:rPr>
        <w:t>1.3</w:t>
      </w:r>
    </w:p>
    <w:p w14:paraId="285A5E48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въезде 1-го автомобиля, грамм, </w:t>
      </w:r>
      <w:r w:rsidRPr="00993B79">
        <w:rPr>
          <w:b/>
          <w:i/>
          <w:color w:val="008080"/>
          <w:sz w:val="22"/>
        </w:rPr>
        <w:t xml:space="preserve">M2 = </w:t>
      </w:r>
      <w:r w:rsidRPr="00993B79">
        <w:rPr>
          <w:i/>
          <w:color w:val="FF0000"/>
        </w:rPr>
        <w:t xml:space="preserve">ML · L2 + MXX · TX = </w:t>
      </w:r>
      <w:r w:rsidRPr="00993B79">
        <w:rPr>
          <w:b/>
          <w:color w:val="800000"/>
        </w:rPr>
        <w:t xml:space="preserve">2.2 · 0.1 + 0.2 · 1 = </w:t>
      </w:r>
      <w:r w:rsidRPr="00993B79">
        <w:rPr>
          <w:b/>
          <w:color w:val="008000"/>
        </w:rPr>
        <w:t>0.42</w:t>
      </w:r>
    </w:p>
    <w:p w14:paraId="285A5E49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 ЗВ, т/год (3.7), </w:t>
      </w:r>
      <w:r w:rsidRPr="00993B79">
        <w:rPr>
          <w:b/>
          <w:i/>
          <w:color w:val="008080"/>
          <w:sz w:val="22"/>
        </w:rPr>
        <w:t xml:space="preserve">M = </w:t>
      </w:r>
      <w:r w:rsidRPr="00993B79">
        <w:rPr>
          <w:i/>
          <w:color w:val="FF0000"/>
        </w:rPr>
        <w:t>A · (M1 + M2) · NK · DN · 10</w:t>
      </w:r>
      <w:r w:rsidRPr="00993B79">
        <w:rPr>
          <w:i/>
          <w:color w:val="FF0000"/>
          <w:vertAlign w:val="superscript"/>
        </w:rPr>
        <w:t>-6</w:t>
      </w:r>
      <w:r w:rsidRPr="00993B79">
        <w:rPr>
          <w:i/>
          <w:color w:val="FF0000"/>
        </w:rPr>
        <w:t xml:space="preserve"> = </w:t>
      </w:r>
      <w:r w:rsidRPr="00993B79">
        <w:rPr>
          <w:b/>
          <w:color w:val="800000"/>
        </w:rPr>
        <w:t>0.1 · (1.3 + 0.42) · 2 · 90 · 10</w:t>
      </w:r>
      <w:r w:rsidRPr="00993B79">
        <w:rPr>
          <w:b/>
          <w:color w:val="800000"/>
          <w:vertAlign w:val="superscript"/>
        </w:rPr>
        <w:t>-6</w:t>
      </w:r>
      <w:r w:rsidRPr="00993B79">
        <w:rPr>
          <w:b/>
          <w:color w:val="800000"/>
        </w:rPr>
        <w:t xml:space="preserve"> = </w:t>
      </w:r>
      <w:r w:rsidRPr="00993B79">
        <w:rPr>
          <w:b/>
          <w:color w:val="008000"/>
        </w:rPr>
        <w:t>0.00003096</w:t>
      </w:r>
    </w:p>
    <w:p w14:paraId="285A5E4A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 ЗВ, г/с (3.10), </w:t>
      </w:r>
      <w:r w:rsidRPr="00993B79">
        <w:rPr>
          <w:b/>
          <w:i/>
          <w:color w:val="008080"/>
          <w:sz w:val="22"/>
        </w:rPr>
        <w:t xml:space="preserve">G = </w:t>
      </w:r>
      <w:r w:rsidRPr="00993B79">
        <w:rPr>
          <w:i/>
          <w:color w:val="FF0000"/>
        </w:rPr>
        <w:t xml:space="preserve">MAX(M1,M2) · NK1 / 3600 = </w:t>
      </w:r>
      <w:r w:rsidRPr="00993B79">
        <w:rPr>
          <w:b/>
          <w:color w:val="800000"/>
        </w:rPr>
        <w:t xml:space="preserve">1.3 · 2 / 3600 = </w:t>
      </w:r>
      <w:r w:rsidRPr="00993B79">
        <w:rPr>
          <w:b/>
          <w:color w:val="008000"/>
        </w:rPr>
        <w:t>0.000722</w:t>
      </w:r>
    </w:p>
    <w:p w14:paraId="285A5E4B" w14:textId="77777777" w:rsidR="00602AB1" w:rsidRPr="00993B79" w:rsidRDefault="00602AB1" w:rsidP="00602AB1">
      <w:pPr>
        <w:rPr>
          <w:b/>
          <w:color w:val="008000"/>
        </w:rPr>
      </w:pPr>
    </w:p>
    <w:p w14:paraId="285A5E4C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С учетом трансформации оксидов азота получаем:</w:t>
      </w:r>
    </w:p>
    <w:p w14:paraId="285A5E4D" w14:textId="77777777" w:rsidR="00602AB1" w:rsidRPr="00993B79" w:rsidRDefault="00602AB1" w:rsidP="00602AB1">
      <w:pPr>
        <w:rPr>
          <w:color w:val="000000"/>
          <w:sz w:val="22"/>
        </w:rPr>
      </w:pPr>
    </w:p>
    <w:p w14:paraId="285A5E4E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>Примесь: 0301 Азота (IV) диоксид (Азота диоксид) (4)</w:t>
      </w:r>
    </w:p>
    <w:p w14:paraId="285A5E4F" w14:textId="77777777" w:rsidR="00602AB1" w:rsidRPr="00993B79" w:rsidRDefault="00602AB1" w:rsidP="00602AB1">
      <w:pPr>
        <w:rPr>
          <w:b/>
          <w:i/>
          <w:color w:val="FF00FF"/>
        </w:rPr>
      </w:pPr>
    </w:p>
    <w:p w14:paraId="285A5E50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выброс, т/год, </w:t>
      </w:r>
      <w:r w:rsidRPr="00993B79">
        <w:rPr>
          <w:b/>
          <w:i/>
          <w:color w:val="008080"/>
          <w:sz w:val="22"/>
        </w:rPr>
        <w:t xml:space="preserve">_M_ = </w:t>
      </w:r>
      <w:r w:rsidRPr="00993B79">
        <w:rPr>
          <w:i/>
          <w:color w:val="FF0000"/>
        </w:rPr>
        <w:t xml:space="preserve">0.8 · M = </w:t>
      </w:r>
      <w:r w:rsidRPr="00993B79">
        <w:rPr>
          <w:b/>
          <w:color w:val="800000"/>
        </w:rPr>
        <w:t xml:space="preserve">0.8 · 0.00003096 = </w:t>
      </w:r>
      <w:r w:rsidRPr="00993B79">
        <w:rPr>
          <w:b/>
          <w:color w:val="008000"/>
        </w:rPr>
        <w:t>0.000024768</w:t>
      </w:r>
    </w:p>
    <w:p w14:paraId="285A5E51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</w:t>
      </w:r>
      <w:proofErr w:type="spellStart"/>
      <w:proofErr w:type="gramStart"/>
      <w:r w:rsidRPr="00993B79">
        <w:rPr>
          <w:color w:val="000000"/>
          <w:sz w:val="22"/>
        </w:rPr>
        <w:t>выброс,г</w:t>
      </w:r>
      <w:proofErr w:type="spellEnd"/>
      <w:proofErr w:type="gramEnd"/>
      <w:r w:rsidRPr="00993B79">
        <w:rPr>
          <w:color w:val="000000"/>
          <w:sz w:val="22"/>
        </w:rPr>
        <w:t xml:space="preserve">/с, </w:t>
      </w:r>
      <w:r w:rsidRPr="00993B79">
        <w:rPr>
          <w:b/>
          <w:i/>
          <w:color w:val="008080"/>
          <w:sz w:val="22"/>
        </w:rPr>
        <w:t xml:space="preserve">GS = </w:t>
      </w:r>
      <w:r w:rsidRPr="00993B79">
        <w:rPr>
          <w:i/>
          <w:color w:val="FF0000"/>
        </w:rPr>
        <w:t xml:space="preserve">0.8 · G = </w:t>
      </w:r>
      <w:r w:rsidRPr="00993B79">
        <w:rPr>
          <w:b/>
          <w:color w:val="800000"/>
        </w:rPr>
        <w:t xml:space="preserve">0.8 · 0.000722 = </w:t>
      </w:r>
      <w:r w:rsidRPr="00993B79">
        <w:rPr>
          <w:b/>
          <w:color w:val="008000"/>
        </w:rPr>
        <w:t>0.000578</w:t>
      </w:r>
    </w:p>
    <w:p w14:paraId="285A5E52" w14:textId="77777777" w:rsidR="00602AB1" w:rsidRPr="00993B79" w:rsidRDefault="00602AB1" w:rsidP="00602AB1">
      <w:pPr>
        <w:rPr>
          <w:b/>
          <w:color w:val="008000"/>
        </w:rPr>
      </w:pPr>
    </w:p>
    <w:p w14:paraId="285A5E53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>Примесь: 0304 Азот (II) оксид (Азота оксид) (6)</w:t>
      </w:r>
    </w:p>
    <w:p w14:paraId="285A5E54" w14:textId="77777777" w:rsidR="00602AB1" w:rsidRPr="00993B79" w:rsidRDefault="00602AB1" w:rsidP="00602AB1">
      <w:pPr>
        <w:rPr>
          <w:b/>
          <w:i/>
          <w:color w:val="FF00FF"/>
        </w:rPr>
      </w:pPr>
    </w:p>
    <w:p w14:paraId="285A5E55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выброс, т/год, </w:t>
      </w:r>
      <w:r w:rsidRPr="00993B79">
        <w:rPr>
          <w:b/>
          <w:i/>
          <w:color w:val="008080"/>
          <w:sz w:val="22"/>
        </w:rPr>
        <w:t xml:space="preserve">_M_ = </w:t>
      </w:r>
      <w:r w:rsidRPr="00993B79">
        <w:rPr>
          <w:i/>
          <w:color w:val="FF0000"/>
        </w:rPr>
        <w:t xml:space="preserve">0.13 · M = </w:t>
      </w:r>
      <w:r w:rsidRPr="00993B79">
        <w:rPr>
          <w:b/>
          <w:color w:val="800000"/>
        </w:rPr>
        <w:t xml:space="preserve">0.13 · 0.00003096 = </w:t>
      </w:r>
      <w:r w:rsidRPr="00993B79">
        <w:rPr>
          <w:b/>
          <w:color w:val="008000"/>
        </w:rPr>
        <w:t>0.0000040248</w:t>
      </w:r>
    </w:p>
    <w:p w14:paraId="285A5E56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</w:t>
      </w:r>
      <w:proofErr w:type="spellStart"/>
      <w:proofErr w:type="gramStart"/>
      <w:r w:rsidRPr="00993B79">
        <w:rPr>
          <w:color w:val="000000"/>
          <w:sz w:val="22"/>
        </w:rPr>
        <w:t>выброс,г</w:t>
      </w:r>
      <w:proofErr w:type="spellEnd"/>
      <w:proofErr w:type="gramEnd"/>
      <w:r w:rsidRPr="00993B79">
        <w:rPr>
          <w:color w:val="000000"/>
          <w:sz w:val="22"/>
        </w:rPr>
        <w:t xml:space="preserve">/с, </w:t>
      </w:r>
      <w:r w:rsidRPr="00993B79">
        <w:rPr>
          <w:b/>
          <w:i/>
          <w:color w:val="008080"/>
          <w:sz w:val="22"/>
        </w:rPr>
        <w:t xml:space="preserve">GS = </w:t>
      </w:r>
      <w:r w:rsidRPr="00993B79">
        <w:rPr>
          <w:i/>
          <w:color w:val="FF0000"/>
        </w:rPr>
        <w:t xml:space="preserve">0.13 · G = </w:t>
      </w:r>
      <w:r w:rsidRPr="00993B79">
        <w:rPr>
          <w:b/>
          <w:color w:val="800000"/>
        </w:rPr>
        <w:t xml:space="preserve">0.13 · 0.000722 = </w:t>
      </w:r>
      <w:r w:rsidRPr="00993B79">
        <w:rPr>
          <w:b/>
          <w:color w:val="008000"/>
        </w:rPr>
        <w:t>0.0000939</w:t>
      </w:r>
    </w:p>
    <w:p w14:paraId="285A5E57" w14:textId="77777777" w:rsidR="00602AB1" w:rsidRPr="00993B79" w:rsidRDefault="00602AB1" w:rsidP="00602AB1">
      <w:pPr>
        <w:rPr>
          <w:b/>
          <w:color w:val="008000"/>
        </w:rPr>
      </w:pPr>
    </w:p>
    <w:p w14:paraId="285A5E58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>Примесь: 0328 Углерод (Сажа, Углерод черный) (583)</w:t>
      </w:r>
    </w:p>
    <w:p w14:paraId="285A5E59" w14:textId="77777777" w:rsidR="00602AB1" w:rsidRPr="00993B79" w:rsidRDefault="00602AB1" w:rsidP="00602AB1">
      <w:pPr>
        <w:rPr>
          <w:b/>
          <w:i/>
          <w:color w:val="FF00FF"/>
        </w:rPr>
      </w:pPr>
    </w:p>
    <w:p w14:paraId="285A5E5A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Удельный выброс ЗВ при прогреве двигателя, г/мин, (табл.3.10), </w:t>
      </w:r>
      <w:r w:rsidRPr="00993B79">
        <w:rPr>
          <w:b/>
          <w:i/>
          <w:color w:val="008080"/>
          <w:sz w:val="22"/>
        </w:rPr>
        <w:t xml:space="preserve">MPR = </w:t>
      </w:r>
      <w:r w:rsidRPr="00993B79">
        <w:rPr>
          <w:b/>
          <w:color w:val="008000"/>
        </w:rPr>
        <w:t>0.008</w:t>
      </w:r>
    </w:p>
    <w:p w14:paraId="285A5E5B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Пробеговые</w:t>
      </w:r>
      <w:proofErr w:type="spellEnd"/>
      <w:r w:rsidRPr="00993B79">
        <w:rPr>
          <w:color w:val="000000"/>
          <w:sz w:val="22"/>
        </w:rPr>
        <w:t xml:space="preserve"> выбросы ЗВ, г/км, (табл.3.11), </w:t>
      </w:r>
      <w:r w:rsidRPr="00993B79">
        <w:rPr>
          <w:b/>
          <w:i/>
          <w:color w:val="008080"/>
          <w:sz w:val="22"/>
        </w:rPr>
        <w:t xml:space="preserve">ML = </w:t>
      </w:r>
      <w:r w:rsidRPr="00993B79">
        <w:rPr>
          <w:b/>
          <w:color w:val="008000"/>
        </w:rPr>
        <w:t>0.13</w:t>
      </w:r>
    </w:p>
    <w:p w14:paraId="285A5E5C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Удельные выбросы ЗВ при работе на холостом ходу, г/мин,</w:t>
      </w:r>
    </w:p>
    <w:p w14:paraId="285A5E5D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(табл.3.12), </w:t>
      </w:r>
      <w:r w:rsidRPr="00993B79">
        <w:rPr>
          <w:b/>
          <w:i/>
          <w:color w:val="008080"/>
          <w:sz w:val="22"/>
        </w:rPr>
        <w:t xml:space="preserve">MXX = </w:t>
      </w:r>
      <w:r w:rsidRPr="00993B79">
        <w:rPr>
          <w:b/>
          <w:color w:val="008000"/>
        </w:rPr>
        <w:t>0.008</w:t>
      </w:r>
    </w:p>
    <w:p w14:paraId="285A5E5E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выезде 1-го автомобиля, грамм, </w:t>
      </w:r>
      <w:r w:rsidRPr="00993B79">
        <w:rPr>
          <w:b/>
          <w:i/>
          <w:color w:val="008080"/>
          <w:sz w:val="22"/>
        </w:rPr>
        <w:t xml:space="preserve">M1 = </w:t>
      </w:r>
      <w:r w:rsidRPr="00993B79">
        <w:rPr>
          <w:i/>
          <w:color w:val="FF0000"/>
        </w:rPr>
        <w:t xml:space="preserve">MPR · TPR + ML · L1 + MXX · TX = </w:t>
      </w:r>
      <w:r w:rsidRPr="00993B79">
        <w:rPr>
          <w:b/>
          <w:color w:val="800000"/>
        </w:rPr>
        <w:t xml:space="preserve">0.008 · 4 + 0.13 · 0.1 + 0.008 · 1 = </w:t>
      </w:r>
      <w:r w:rsidRPr="00993B79">
        <w:rPr>
          <w:b/>
          <w:color w:val="008000"/>
        </w:rPr>
        <w:t>0.053</w:t>
      </w:r>
    </w:p>
    <w:p w14:paraId="285A5E5F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въезде 1-го автомобиля, грамм, </w:t>
      </w:r>
      <w:r w:rsidRPr="00993B79">
        <w:rPr>
          <w:b/>
          <w:i/>
          <w:color w:val="008080"/>
          <w:sz w:val="22"/>
        </w:rPr>
        <w:t xml:space="preserve">M2 = </w:t>
      </w:r>
      <w:r w:rsidRPr="00993B79">
        <w:rPr>
          <w:i/>
          <w:color w:val="FF0000"/>
        </w:rPr>
        <w:t xml:space="preserve">ML · L2 + MXX · TX = </w:t>
      </w:r>
      <w:r w:rsidRPr="00993B79">
        <w:rPr>
          <w:b/>
          <w:color w:val="800000"/>
        </w:rPr>
        <w:t xml:space="preserve">0.13 · 0.1 + 0.008 · 1 = </w:t>
      </w:r>
      <w:r w:rsidRPr="00993B79">
        <w:rPr>
          <w:b/>
          <w:color w:val="008000"/>
        </w:rPr>
        <w:t>0.021</w:t>
      </w:r>
    </w:p>
    <w:p w14:paraId="285A5E60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 ЗВ, т/год (3.7), </w:t>
      </w:r>
      <w:r w:rsidRPr="00993B79">
        <w:rPr>
          <w:b/>
          <w:i/>
          <w:color w:val="008080"/>
          <w:sz w:val="22"/>
        </w:rPr>
        <w:t xml:space="preserve">M = </w:t>
      </w:r>
      <w:r w:rsidRPr="00993B79">
        <w:rPr>
          <w:i/>
          <w:color w:val="FF0000"/>
        </w:rPr>
        <w:t>A · (M1 + M2) · NK · DN · 10</w:t>
      </w:r>
      <w:r w:rsidRPr="00993B79">
        <w:rPr>
          <w:i/>
          <w:color w:val="FF0000"/>
          <w:vertAlign w:val="superscript"/>
        </w:rPr>
        <w:t>-6</w:t>
      </w:r>
      <w:r w:rsidRPr="00993B79">
        <w:rPr>
          <w:i/>
          <w:color w:val="FF0000"/>
        </w:rPr>
        <w:t xml:space="preserve"> = </w:t>
      </w:r>
      <w:r w:rsidRPr="00993B79">
        <w:rPr>
          <w:b/>
          <w:color w:val="800000"/>
        </w:rPr>
        <w:t>0.1 · (0.053 + 0.021) · 2 · 90 · 10</w:t>
      </w:r>
      <w:r w:rsidRPr="00993B79">
        <w:rPr>
          <w:b/>
          <w:color w:val="800000"/>
          <w:vertAlign w:val="superscript"/>
        </w:rPr>
        <w:t>-6</w:t>
      </w:r>
      <w:r w:rsidRPr="00993B79">
        <w:rPr>
          <w:b/>
          <w:color w:val="800000"/>
        </w:rPr>
        <w:t xml:space="preserve"> = </w:t>
      </w:r>
      <w:r w:rsidRPr="00993B79">
        <w:rPr>
          <w:b/>
          <w:color w:val="008000"/>
        </w:rPr>
        <w:t>0.000001332</w:t>
      </w:r>
    </w:p>
    <w:p w14:paraId="285A5E61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 ЗВ, г/с (3.10), </w:t>
      </w:r>
      <w:r w:rsidRPr="00993B79">
        <w:rPr>
          <w:b/>
          <w:i/>
          <w:color w:val="008080"/>
          <w:sz w:val="22"/>
        </w:rPr>
        <w:t xml:space="preserve">G = </w:t>
      </w:r>
      <w:r w:rsidRPr="00993B79">
        <w:rPr>
          <w:i/>
          <w:color w:val="FF0000"/>
        </w:rPr>
        <w:t xml:space="preserve">MAX(M1,M2) · NK1 / 3600 = </w:t>
      </w:r>
      <w:r w:rsidRPr="00993B79">
        <w:rPr>
          <w:b/>
          <w:color w:val="800000"/>
        </w:rPr>
        <w:t xml:space="preserve">0.053 · 2 / 3600 = </w:t>
      </w:r>
      <w:r w:rsidRPr="00993B79">
        <w:rPr>
          <w:b/>
          <w:color w:val="008000"/>
        </w:rPr>
        <w:t>0.00002944</w:t>
      </w:r>
    </w:p>
    <w:p w14:paraId="285A5E62" w14:textId="77777777" w:rsidR="00602AB1" w:rsidRPr="00993B79" w:rsidRDefault="00602AB1" w:rsidP="00602AB1">
      <w:pPr>
        <w:rPr>
          <w:b/>
          <w:color w:val="008000"/>
        </w:rPr>
      </w:pPr>
    </w:p>
    <w:p w14:paraId="285A5E63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>Примесь: 0330 Сера диоксид (Ангидрид сернистый, Сернистый газ, Сера (IV) оксид) (516)</w:t>
      </w:r>
    </w:p>
    <w:p w14:paraId="285A5E64" w14:textId="77777777" w:rsidR="00602AB1" w:rsidRPr="00993B79" w:rsidRDefault="00602AB1" w:rsidP="00602AB1">
      <w:pPr>
        <w:rPr>
          <w:b/>
          <w:i/>
          <w:color w:val="FF00FF"/>
        </w:rPr>
      </w:pPr>
    </w:p>
    <w:p w14:paraId="285A5E65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Удельный выброс ЗВ при прогреве двигателя, г/мин, (табл.3.10), </w:t>
      </w:r>
      <w:r w:rsidRPr="00993B79">
        <w:rPr>
          <w:b/>
          <w:i/>
          <w:color w:val="008080"/>
          <w:sz w:val="22"/>
        </w:rPr>
        <w:t xml:space="preserve">MPR = </w:t>
      </w:r>
      <w:r w:rsidRPr="00993B79">
        <w:rPr>
          <w:b/>
          <w:color w:val="008000"/>
        </w:rPr>
        <w:t>0.065</w:t>
      </w:r>
    </w:p>
    <w:p w14:paraId="285A5E66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Пробеговые</w:t>
      </w:r>
      <w:proofErr w:type="spellEnd"/>
      <w:r w:rsidRPr="00993B79">
        <w:rPr>
          <w:color w:val="000000"/>
          <w:sz w:val="22"/>
        </w:rPr>
        <w:t xml:space="preserve"> выбросы ЗВ, г/км, (табл.3.11), </w:t>
      </w:r>
      <w:r w:rsidRPr="00993B79">
        <w:rPr>
          <w:b/>
          <w:i/>
          <w:color w:val="008080"/>
          <w:sz w:val="22"/>
        </w:rPr>
        <w:t xml:space="preserve">ML = </w:t>
      </w:r>
      <w:r w:rsidRPr="00993B79">
        <w:rPr>
          <w:b/>
          <w:color w:val="008000"/>
        </w:rPr>
        <w:t>0.34</w:t>
      </w:r>
    </w:p>
    <w:p w14:paraId="285A5E67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Удельные выбросы ЗВ при работе на холостом ходу, г/мин,</w:t>
      </w:r>
    </w:p>
    <w:p w14:paraId="285A5E68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(табл.3.12), </w:t>
      </w:r>
      <w:r w:rsidRPr="00993B79">
        <w:rPr>
          <w:b/>
          <w:i/>
          <w:color w:val="008080"/>
          <w:sz w:val="22"/>
        </w:rPr>
        <w:t xml:space="preserve">MXX = </w:t>
      </w:r>
      <w:r w:rsidRPr="00993B79">
        <w:rPr>
          <w:b/>
          <w:color w:val="008000"/>
        </w:rPr>
        <w:t>0.065</w:t>
      </w:r>
    </w:p>
    <w:p w14:paraId="285A5E69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выезде 1-го автомобиля, грамм, </w:t>
      </w:r>
      <w:r w:rsidRPr="00993B79">
        <w:rPr>
          <w:b/>
          <w:i/>
          <w:color w:val="008080"/>
          <w:sz w:val="22"/>
        </w:rPr>
        <w:t xml:space="preserve">M1 = </w:t>
      </w:r>
      <w:r w:rsidRPr="00993B79">
        <w:rPr>
          <w:i/>
          <w:color w:val="FF0000"/>
        </w:rPr>
        <w:t xml:space="preserve">MPR · TPR + ML · L1 + MXX · TX = </w:t>
      </w:r>
      <w:r w:rsidRPr="00993B79">
        <w:rPr>
          <w:b/>
          <w:color w:val="800000"/>
        </w:rPr>
        <w:t xml:space="preserve">0.065 · 4 + 0.34 · 0.1 + 0.065 · 1 = </w:t>
      </w:r>
      <w:r w:rsidRPr="00993B79">
        <w:rPr>
          <w:b/>
          <w:color w:val="008000"/>
        </w:rPr>
        <w:t>0.359</w:t>
      </w:r>
    </w:p>
    <w:p w14:paraId="285A5E6A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въезде 1-го автомобиля, грамм, </w:t>
      </w:r>
      <w:r w:rsidRPr="00993B79">
        <w:rPr>
          <w:b/>
          <w:i/>
          <w:color w:val="008080"/>
          <w:sz w:val="22"/>
        </w:rPr>
        <w:t xml:space="preserve">M2 = </w:t>
      </w:r>
      <w:r w:rsidRPr="00993B79">
        <w:rPr>
          <w:i/>
          <w:color w:val="FF0000"/>
        </w:rPr>
        <w:t xml:space="preserve">ML · L2 + MXX · TX = </w:t>
      </w:r>
      <w:r w:rsidRPr="00993B79">
        <w:rPr>
          <w:b/>
          <w:color w:val="800000"/>
        </w:rPr>
        <w:t xml:space="preserve">0.34 · 0.1 + 0.065 · 1 = </w:t>
      </w:r>
      <w:r w:rsidRPr="00993B79">
        <w:rPr>
          <w:b/>
          <w:color w:val="008000"/>
        </w:rPr>
        <w:t>0.099</w:t>
      </w:r>
    </w:p>
    <w:p w14:paraId="285A5E6B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lastRenderedPageBreak/>
        <w:t xml:space="preserve">Валовый выброс ЗВ, т/год (3.7), </w:t>
      </w:r>
      <w:r w:rsidRPr="00993B79">
        <w:rPr>
          <w:b/>
          <w:i/>
          <w:color w:val="008080"/>
          <w:sz w:val="22"/>
        </w:rPr>
        <w:t xml:space="preserve">M = </w:t>
      </w:r>
      <w:r w:rsidRPr="00993B79">
        <w:rPr>
          <w:i/>
          <w:color w:val="FF0000"/>
        </w:rPr>
        <w:t>A · (M1 + M2) · NK · DN · 10</w:t>
      </w:r>
      <w:r w:rsidRPr="00993B79">
        <w:rPr>
          <w:i/>
          <w:color w:val="FF0000"/>
          <w:vertAlign w:val="superscript"/>
        </w:rPr>
        <w:t>-6</w:t>
      </w:r>
      <w:r w:rsidRPr="00993B79">
        <w:rPr>
          <w:i/>
          <w:color w:val="FF0000"/>
        </w:rPr>
        <w:t xml:space="preserve"> = </w:t>
      </w:r>
      <w:r w:rsidRPr="00993B79">
        <w:rPr>
          <w:b/>
          <w:color w:val="800000"/>
        </w:rPr>
        <w:t>0.1 · (0.359 + 0.099) · 2 · 90 · 10</w:t>
      </w:r>
      <w:r w:rsidRPr="00993B79">
        <w:rPr>
          <w:b/>
          <w:color w:val="800000"/>
          <w:vertAlign w:val="superscript"/>
        </w:rPr>
        <w:t>-6</w:t>
      </w:r>
      <w:r w:rsidRPr="00993B79">
        <w:rPr>
          <w:b/>
          <w:color w:val="800000"/>
        </w:rPr>
        <w:t xml:space="preserve"> = </w:t>
      </w:r>
      <w:r w:rsidRPr="00993B79">
        <w:rPr>
          <w:b/>
          <w:color w:val="008000"/>
        </w:rPr>
        <w:t>0.00000824</w:t>
      </w:r>
    </w:p>
    <w:p w14:paraId="285A5E6C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 ЗВ, г/с (3.10), </w:t>
      </w:r>
      <w:r w:rsidRPr="00993B79">
        <w:rPr>
          <w:b/>
          <w:i/>
          <w:color w:val="008080"/>
          <w:sz w:val="22"/>
        </w:rPr>
        <w:t xml:space="preserve">G = </w:t>
      </w:r>
      <w:r w:rsidRPr="00993B79">
        <w:rPr>
          <w:i/>
          <w:color w:val="FF0000"/>
        </w:rPr>
        <w:t xml:space="preserve">MAX(M1,M2) · NK1 / 3600 = </w:t>
      </w:r>
      <w:r w:rsidRPr="00993B79">
        <w:rPr>
          <w:b/>
          <w:color w:val="800000"/>
        </w:rPr>
        <w:t xml:space="preserve">0.359 · 2 / 3600 = </w:t>
      </w:r>
      <w:r w:rsidRPr="00993B79">
        <w:rPr>
          <w:b/>
          <w:color w:val="008000"/>
        </w:rPr>
        <w:t>0.0001994</w:t>
      </w:r>
    </w:p>
    <w:p w14:paraId="285A5E6D" w14:textId="77777777" w:rsidR="00602AB1" w:rsidRPr="00993B79" w:rsidRDefault="00602AB1" w:rsidP="00602AB1">
      <w:pPr>
        <w:rPr>
          <w:b/>
          <w:color w:val="008000"/>
        </w:rPr>
      </w:pPr>
    </w:p>
    <w:p w14:paraId="285A5E6E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ИТОГО выбросы по периоду: Теплый период (t&gt;5)</w:t>
      </w:r>
    </w:p>
    <w:p w14:paraId="285A5E6F" w14:textId="77777777" w:rsidR="00602AB1" w:rsidRPr="00993B79" w:rsidRDefault="00602AB1" w:rsidP="00602AB1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19"/>
        <w:gridCol w:w="253"/>
        <w:gridCol w:w="766"/>
        <w:gridCol w:w="252"/>
        <w:gridCol w:w="1018"/>
        <w:gridCol w:w="507"/>
        <w:gridCol w:w="511"/>
        <w:gridCol w:w="507"/>
        <w:gridCol w:w="1018"/>
        <w:gridCol w:w="507"/>
        <w:gridCol w:w="1018"/>
        <w:gridCol w:w="507"/>
        <w:gridCol w:w="3814"/>
        <w:gridCol w:w="4063"/>
      </w:tblGrid>
      <w:tr w:rsidR="00602AB1" w:rsidRPr="00993B79" w14:paraId="285A5E71" w14:textId="77777777" w:rsidTr="00602AB1">
        <w:tc>
          <w:tcPr>
            <w:tcW w:w="5000" w:type="pct"/>
            <w:gridSpan w:val="14"/>
          </w:tcPr>
          <w:p w14:paraId="285A5E70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Тип машины: Грузовые автомобили дизельные свыше 2 до 5 т (иномарки)</w:t>
            </w:r>
          </w:p>
        </w:tc>
      </w:tr>
      <w:tr w:rsidR="00602AB1" w:rsidRPr="00993B79" w14:paraId="285A5E7F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E72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Dn</w:t>
            </w:r>
            <w:proofErr w:type="spellEnd"/>
            <w:r w:rsidRPr="00993B79">
              <w:rPr>
                <w:b/>
                <w:i/>
                <w:color w:val="800080"/>
              </w:rPr>
              <w:t>,</w:t>
            </w:r>
          </w:p>
          <w:p w14:paraId="285A5E73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сут</w:t>
            </w:r>
            <w:proofErr w:type="spellEnd"/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E74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Nk</w:t>
            </w:r>
            <w:proofErr w:type="spellEnd"/>
            <w:r w:rsidRPr="00993B79">
              <w:rPr>
                <w:b/>
                <w:i/>
                <w:color w:val="800080"/>
              </w:rPr>
              <w:t>,</w:t>
            </w:r>
          </w:p>
          <w:p w14:paraId="285A5E75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шт</w:t>
            </w:r>
            <w:proofErr w:type="spellEnd"/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E76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A</w:t>
            </w:r>
          </w:p>
          <w:p w14:paraId="285A5E77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E78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Nk1</w:t>
            </w:r>
          </w:p>
          <w:p w14:paraId="285A5E79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шт.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E7A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L1,</w:t>
            </w:r>
          </w:p>
          <w:p w14:paraId="285A5E7B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км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E7C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L2,</w:t>
            </w:r>
          </w:p>
          <w:p w14:paraId="285A5E7D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км</w:t>
            </w:r>
          </w:p>
        </w:tc>
        <w:tc>
          <w:tcPr>
            <w:tcW w:w="26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E7E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</w:p>
        </w:tc>
      </w:tr>
      <w:tr w:rsidR="00602AB1" w:rsidRPr="00993B79" w14:paraId="285A5E87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E80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90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E81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2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E82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0.10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E83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2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E84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E85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0.1</w:t>
            </w:r>
          </w:p>
        </w:tc>
        <w:tc>
          <w:tcPr>
            <w:tcW w:w="26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E86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</w:p>
        </w:tc>
      </w:tr>
      <w:tr w:rsidR="00602AB1" w:rsidRPr="00993B79" w14:paraId="285A5E89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E88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</w:p>
        </w:tc>
      </w:tr>
      <w:tr w:rsidR="00602AB1" w:rsidRPr="00993B79" w14:paraId="285A5E9A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E8A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ЗВ</w:t>
            </w:r>
          </w:p>
          <w:p w14:paraId="285A5E8B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E8C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Tpr</w:t>
            </w:r>
            <w:proofErr w:type="spellEnd"/>
          </w:p>
          <w:p w14:paraId="285A5E8D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мин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E8E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Mpr</w:t>
            </w:r>
            <w:proofErr w:type="spellEnd"/>
            <w:r w:rsidRPr="00993B79">
              <w:rPr>
                <w:b/>
                <w:i/>
                <w:color w:val="800080"/>
              </w:rPr>
              <w:t>,</w:t>
            </w:r>
          </w:p>
          <w:p w14:paraId="285A5E8F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gramStart"/>
            <w:r w:rsidRPr="00993B79">
              <w:rPr>
                <w:b/>
                <w:i/>
                <w:color w:val="800080"/>
              </w:rPr>
              <w:t>г/мин</w:t>
            </w:r>
            <w:proofErr w:type="gramEnd"/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E90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Tx</w:t>
            </w:r>
            <w:proofErr w:type="spellEnd"/>
            <w:r w:rsidRPr="00993B79">
              <w:rPr>
                <w:b/>
                <w:i/>
                <w:color w:val="800080"/>
              </w:rPr>
              <w:t>,</w:t>
            </w:r>
          </w:p>
          <w:p w14:paraId="285A5E91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мин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E92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Mxx</w:t>
            </w:r>
            <w:proofErr w:type="spellEnd"/>
            <w:r w:rsidRPr="00993B79">
              <w:rPr>
                <w:b/>
                <w:i/>
                <w:color w:val="800080"/>
              </w:rPr>
              <w:t>,</w:t>
            </w:r>
          </w:p>
          <w:p w14:paraId="285A5E93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gramStart"/>
            <w:r w:rsidRPr="00993B79">
              <w:rPr>
                <w:b/>
                <w:i/>
                <w:color w:val="800080"/>
              </w:rPr>
              <w:t>г/мин</w:t>
            </w:r>
            <w:proofErr w:type="gramEnd"/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E94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Ml</w:t>
            </w:r>
            <w:proofErr w:type="spellEnd"/>
            <w:r w:rsidRPr="00993B79">
              <w:rPr>
                <w:b/>
                <w:i/>
                <w:color w:val="800080"/>
              </w:rPr>
              <w:t>,</w:t>
            </w:r>
          </w:p>
          <w:p w14:paraId="285A5E95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г/км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E96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г/с</w:t>
            </w:r>
          </w:p>
          <w:p w14:paraId="285A5E97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E98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т/год</w:t>
            </w:r>
          </w:p>
          <w:p w14:paraId="285A5E99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</w:p>
        </w:tc>
      </w:tr>
      <w:tr w:rsidR="00602AB1" w:rsidRPr="00993B79" w14:paraId="285A5EA3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E9B" w14:textId="77777777" w:rsidR="00602AB1" w:rsidRPr="00993B79" w:rsidRDefault="00602AB1" w:rsidP="00602AB1">
            <w:pPr>
              <w:jc w:val="center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0337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E9C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4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E9D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0.58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E9E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E9F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0.36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EA0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2.9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EA1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0.00165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EA2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0.0000652</w:t>
            </w:r>
          </w:p>
        </w:tc>
      </w:tr>
      <w:tr w:rsidR="00602AB1" w:rsidRPr="00993B79" w14:paraId="285A5EAC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EA4" w14:textId="77777777" w:rsidR="00602AB1" w:rsidRPr="00993B79" w:rsidRDefault="00602AB1" w:rsidP="00602AB1">
            <w:pPr>
              <w:jc w:val="center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2732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EA5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4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EA6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0.25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EA7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EA8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0.18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EA9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0.5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EAA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0.000683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EAB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0.0000263</w:t>
            </w:r>
          </w:p>
        </w:tc>
      </w:tr>
      <w:tr w:rsidR="00602AB1" w:rsidRPr="00993B79" w14:paraId="285A5EB5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EAD" w14:textId="77777777" w:rsidR="00602AB1" w:rsidRPr="00993B79" w:rsidRDefault="00602AB1" w:rsidP="00602AB1">
            <w:pPr>
              <w:jc w:val="center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0301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EAE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4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EAF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0.22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EB0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EB1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0.2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EB2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2.2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EB3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0.000578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EB4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0.00002477</w:t>
            </w:r>
          </w:p>
        </w:tc>
      </w:tr>
      <w:tr w:rsidR="00602AB1" w:rsidRPr="00993B79" w14:paraId="285A5EBE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EB6" w14:textId="77777777" w:rsidR="00602AB1" w:rsidRPr="00993B79" w:rsidRDefault="00602AB1" w:rsidP="00602AB1">
            <w:pPr>
              <w:jc w:val="center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0304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EB7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4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EB8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0.22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EB9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EBA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0.2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EBB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2.2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EBC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0.0000939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EBD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0.000004025</w:t>
            </w:r>
          </w:p>
        </w:tc>
      </w:tr>
      <w:tr w:rsidR="00602AB1" w:rsidRPr="00993B79" w14:paraId="285A5EC7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EBF" w14:textId="77777777" w:rsidR="00602AB1" w:rsidRPr="00993B79" w:rsidRDefault="00602AB1" w:rsidP="00602AB1">
            <w:pPr>
              <w:jc w:val="center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0328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EC0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4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EC1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0.008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EC2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EC3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0.008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EC4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0.13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EC5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0.00002944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EC6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0.000001332</w:t>
            </w:r>
          </w:p>
        </w:tc>
      </w:tr>
      <w:tr w:rsidR="00602AB1" w:rsidRPr="00993B79" w14:paraId="285A5ED0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EC8" w14:textId="77777777" w:rsidR="00602AB1" w:rsidRPr="00993B79" w:rsidRDefault="00602AB1" w:rsidP="00602AB1">
            <w:pPr>
              <w:jc w:val="center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0330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EC9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4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ECA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0.065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ECB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ECC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0.065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ECD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0.34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ECE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0.0001994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ECF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0.00000824</w:t>
            </w:r>
          </w:p>
        </w:tc>
      </w:tr>
    </w:tbl>
    <w:p w14:paraId="285A5ED1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______________________________________________________________________</w:t>
      </w:r>
    </w:p>
    <w:p w14:paraId="285A5ED2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Расчетный период: Холодный период (t&lt;-5)</w:t>
      </w:r>
    </w:p>
    <w:p w14:paraId="285A5ED3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______________________________________________________________________</w:t>
      </w:r>
    </w:p>
    <w:p w14:paraId="285A5ED4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Температура воздуха за расчетный период, град. С, </w:t>
      </w:r>
      <w:r w:rsidRPr="00993B79">
        <w:rPr>
          <w:b/>
          <w:i/>
          <w:color w:val="008080"/>
          <w:sz w:val="22"/>
        </w:rPr>
        <w:t xml:space="preserve">T = </w:t>
      </w:r>
      <w:r w:rsidRPr="00993B79">
        <w:rPr>
          <w:b/>
          <w:color w:val="008000"/>
        </w:rPr>
        <w:t>-25</w:t>
      </w:r>
    </w:p>
    <w:p w14:paraId="285A5ED5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______________________________________________________________________</w:t>
      </w:r>
    </w:p>
    <w:p w14:paraId="285A5ED6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Тип машины: Грузовые автомобили дизельные свыше 2 до 5 т (иномарки)</w:t>
      </w:r>
    </w:p>
    <w:p w14:paraId="285A5ED7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______________________________________________________________________</w:t>
      </w:r>
    </w:p>
    <w:p w14:paraId="285A5ED8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Тип топлива: Дизельное топливо</w:t>
      </w:r>
    </w:p>
    <w:p w14:paraId="285A5ED9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Количество рабочих дней в году, </w:t>
      </w:r>
      <w:proofErr w:type="spellStart"/>
      <w:r w:rsidRPr="00993B79">
        <w:rPr>
          <w:color w:val="000000"/>
          <w:sz w:val="22"/>
        </w:rPr>
        <w:t>дн</w:t>
      </w:r>
      <w:proofErr w:type="spellEnd"/>
      <w:r w:rsidRPr="00993B79">
        <w:rPr>
          <w:color w:val="000000"/>
          <w:sz w:val="22"/>
        </w:rPr>
        <w:t xml:space="preserve">., </w:t>
      </w:r>
      <w:r w:rsidRPr="00993B79">
        <w:rPr>
          <w:b/>
          <w:i/>
          <w:color w:val="008080"/>
          <w:sz w:val="22"/>
        </w:rPr>
        <w:t xml:space="preserve">DN = </w:t>
      </w:r>
      <w:r w:rsidRPr="00993B79">
        <w:rPr>
          <w:b/>
          <w:color w:val="008000"/>
        </w:rPr>
        <w:t>90</w:t>
      </w:r>
    </w:p>
    <w:p w14:paraId="285A5EDA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Наибольшее количество автомобилей, выезжающих со стоянки </w:t>
      </w:r>
      <w:proofErr w:type="gramStart"/>
      <w:r w:rsidRPr="00993B79">
        <w:rPr>
          <w:color w:val="000000"/>
          <w:sz w:val="22"/>
        </w:rPr>
        <w:t>в течении</w:t>
      </w:r>
      <w:proofErr w:type="gramEnd"/>
      <w:r w:rsidRPr="00993B79">
        <w:rPr>
          <w:color w:val="000000"/>
          <w:sz w:val="22"/>
        </w:rPr>
        <w:t xml:space="preserve"> часа, </w:t>
      </w:r>
      <w:r w:rsidRPr="00993B79">
        <w:rPr>
          <w:b/>
          <w:i/>
          <w:color w:val="008080"/>
          <w:sz w:val="22"/>
        </w:rPr>
        <w:t xml:space="preserve">NK1 = </w:t>
      </w:r>
      <w:r w:rsidRPr="00993B79">
        <w:rPr>
          <w:b/>
          <w:color w:val="008000"/>
        </w:rPr>
        <w:t>2</w:t>
      </w:r>
    </w:p>
    <w:p w14:paraId="285A5EDB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Общ. количество автомобилей данной группы за расчетный период, шт., </w:t>
      </w:r>
      <w:r w:rsidRPr="00993B79">
        <w:rPr>
          <w:b/>
          <w:i/>
          <w:color w:val="008080"/>
          <w:sz w:val="22"/>
        </w:rPr>
        <w:t xml:space="preserve">NK = </w:t>
      </w:r>
      <w:r w:rsidRPr="00993B79">
        <w:rPr>
          <w:b/>
          <w:color w:val="008000"/>
        </w:rPr>
        <w:t>2</w:t>
      </w:r>
    </w:p>
    <w:p w14:paraId="285A5EDC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Коэффициент выпуска (выезда), </w:t>
      </w:r>
      <w:r w:rsidRPr="00993B79">
        <w:rPr>
          <w:b/>
          <w:i/>
          <w:color w:val="008080"/>
          <w:sz w:val="22"/>
        </w:rPr>
        <w:t xml:space="preserve">A = </w:t>
      </w:r>
      <w:r w:rsidRPr="00993B79">
        <w:rPr>
          <w:b/>
          <w:color w:val="008000"/>
        </w:rPr>
        <w:t>0.1</w:t>
      </w:r>
    </w:p>
    <w:p w14:paraId="285A5EDD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Экологический контроль не проводится</w:t>
      </w:r>
    </w:p>
    <w:p w14:paraId="285A5EDE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Время прогрева двигателя, мин (табл. 3.20), </w:t>
      </w:r>
      <w:r w:rsidRPr="00993B79">
        <w:rPr>
          <w:b/>
          <w:i/>
          <w:color w:val="008080"/>
          <w:sz w:val="22"/>
        </w:rPr>
        <w:t xml:space="preserve">TPR = </w:t>
      </w:r>
      <w:r w:rsidRPr="00993B79">
        <w:rPr>
          <w:b/>
          <w:color w:val="008000"/>
        </w:rPr>
        <w:t>30</w:t>
      </w:r>
    </w:p>
    <w:p w14:paraId="285A5EDF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Время работы двигателя на холостом ходу, мин, </w:t>
      </w:r>
      <w:r w:rsidRPr="00993B79">
        <w:rPr>
          <w:b/>
          <w:i/>
          <w:color w:val="008080"/>
          <w:sz w:val="22"/>
        </w:rPr>
        <w:t xml:space="preserve">TX = </w:t>
      </w:r>
      <w:r w:rsidRPr="00993B79">
        <w:rPr>
          <w:b/>
          <w:color w:val="008000"/>
        </w:rPr>
        <w:t>1</w:t>
      </w:r>
    </w:p>
    <w:p w14:paraId="285A5EE0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Пробег автомобиля от ближайшего к выезду места стоянки до выезда со стоянки, км, </w:t>
      </w:r>
      <w:r w:rsidRPr="00993B79">
        <w:rPr>
          <w:b/>
          <w:i/>
          <w:color w:val="008080"/>
          <w:sz w:val="22"/>
        </w:rPr>
        <w:t xml:space="preserve">LB1 = </w:t>
      </w:r>
      <w:r w:rsidRPr="00993B79">
        <w:rPr>
          <w:b/>
          <w:color w:val="008000"/>
        </w:rPr>
        <w:t>0.1</w:t>
      </w:r>
    </w:p>
    <w:p w14:paraId="285A5EE1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Пробег автомобиля от наиболее удаленного к выезду места стоянки </w:t>
      </w:r>
      <w:proofErr w:type="gramStart"/>
      <w:r w:rsidRPr="00993B79">
        <w:rPr>
          <w:color w:val="000000"/>
          <w:sz w:val="22"/>
        </w:rPr>
        <w:t>до  выезда</w:t>
      </w:r>
      <w:proofErr w:type="gramEnd"/>
      <w:r w:rsidRPr="00993B79">
        <w:rPr>
          <w:color w:val="000000"/>
          <w:sz w:val="22"/>
        </w:rPr>
        <w:t xml:space="preserve"> со стоянки, км, </w:t>
      </w:r>
      <w:r w:rsidRPr="00993B79">
        <w:rPr>
          <w:b/>
          <w:i/>
          <w:color w:val="008080"/>
          <w:sz w:val="22"/>
        </w:rPr>
        <w:t xml:space="preserve">LD1 = </w:t>
      </w:r>
      <w:r w:rsidRPr="00993B79">
        <w:rPr>
          <w:b/>
          <w:color w:val="008000"/>
        </w:rPr>
        <w:t>0.1</w:t>
      </w:r>
    </w:p>
    <w:p w14:paraId="285A5EE2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Пробег автомобиля от ближайшего к въезду места стоянки до въезда на стоянку, км, </w:t>
      </w:r>
      <w:r w:rsidRPr="00993B79">
        <w:rPr>
          <w:b/>
          <w:i/>
          <w:color w:val="008080"/>
          <w:sz w:val="22"/>
        </w:rPr>
        <w:t xml:space="preserve">LB2 = </w:t>
      </w:r>
      <w:r w:rsidRPr="00993B79">
        <w:rPr>
          <w:b/>
          <w:color w:val="008000"/>
        </w:rPr>
        <w:t>0.1</w:t>
      </w:r>
    </w:p>
    <w:p w14:paraId="285A5EE3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Пробег автомобиля от наиболее удаленного от въезда места стоянки до въезда на стоянку, км, </w:t>
      </w:r>
      <w:r w:rsidRPr="00993B79">
        <w:rPr>
          <w:b/>
          <w:i/>
          <w:color w:val="008080"/>
          <w:sz w:val="22"/>
        </w:rPr>
        <w:t xml:space="preserve">LD2 = </w:t>
      </w:r>
      <w:r w:rsidRPr="00993B79">
        <w:rPr>
          <w:b/>
          <w:color w:val="008000"/>
        </w:rPr>
        <w:t>0.1</w:t>
      </w:r>
    </w:p>
    <w:p w14:paraId="285A5EE4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lastRenderedPageBreak/>
        <w:t xml:space="preserve">Суммарный пробег по территории или помещению стоянки (выезд), км (3.5), </w:t>
      </w:r>
      <w:r w:rsidRPr="00993B79">
        <w:rPr>
          <w:b/>
          <w:i/>
          <w:color w:val="008080"/>
          <w:sz w:val="22"/>
        </w:rPr>
        <w:t xml:space="preserve">L1 = </w:t>
      </w:r>
      <w:r w:rsidRPr="00993B79">
        <w:rPr>
          <w:i/>
          <w:color w:val="FF0000"/>
        </w:rPr>
        <w:t xml:space="preserve">(LB1 + LD1) / 2 = </w:t>
      </w:r>
      <w:r w:rsidRPr="00993B79">
        <w:rPr>
          <w:b/>
          <w:color w:val="800000"/>
        </w:rPr>
        <w:t xml:space="preserve">(0.1 + 0.1) / 2 = </w:t>
      </w:r>
      <w:r w:rsidRPr="00993B79">
        <w:rPr>
          <w:b/>
          <w:color w:val="008000"/>
        </w:rPr>
        <w:t>0.1</w:t>
      </w:r>
    </w:p>
    <w:p w14:paraId="285A5EE5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Суммарный пробег по территории или помещению стоянки (въезд), км (3.6), </w:t>
      </w:r>
      <w:r w:rsidRPr="00993B79">
        <w:rPr>
          <w:b/>
          <w:i/>
          <w:color w:val="008080"/>
          <w:sz w:val="22"/>
        </w:rPr>
        <w:t xml:space="preserve">L2 = </w:t>
      </w:r>
      <w:r w:rsidRPr="00993B79">
        <w:rPr>
          <w:i/>
          <w:color w:val="FF0000"/>
        </w:rPr>
        <w:t xml:space="preserve">(LB2 + LD2) / 2 = </w:t>
      </w:r>
      <w:r w:rsidRPr="00993B79">
        <w:rPr>
          <w:b/>
          <w:color w:val="800000"/>
        </w:rPr>
        <w:t xml:space="preserve">(0.1 + 0.1) / 2 = </w:t>
      </w:r>
      <w:r w:rsidRPr="00993B79">
        <w:rPr>
          <w:b/>
          <w:color w:val="008000"/>
        </w:rPr>
        <w:t>0.1</w:t>
      </w:r>
    </w:p>
    <w:p w14:paraId="285A5EE6" w14:textId="77777777" w:rsidR="00602AB1" w:rsidRPr="00993B79" w:rsidRDefault="00602AB1" w:rsidP="00602AB1">
      <w:pPr>
        <w:rPr>
          <w:b/>
          <w:color w:val="008000"/>
        </w:rPr>
      </w:pPr>
    </w:p>
    <w:p w14:paraId="285A5EE7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>Примесь: 0337 Углерод оксид (Окись углерода, Угарный газ) (584)</w:t>
      </w:r>
    </w:p>
    <w:p w14:paraId="285A5EE8" w14:textId="77777777" w:rsidR="00602AB1" w:rsidRPr="00993B79" w:rsidRDefault="00602AB1" w:rsidP="00602AB1">
      <w:pPr>
        <w:rPr>
          <w:b/>
          <w:i/>
          <w:color w:val="FF00FF"/>
        </w:rPr>
      </w:pPr>
    </w:p>
    <w:p w14:paraId="285A5EE9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Удельный выброс ЗВ при прогреве двигателя, г/мин, (табл.3.10), </w:t>
      </w:r>
      <w:r w:rsidRPr="00993B79">
        <w:rPr>
          <w:b/>
          <w:i/>
          <w:color w:val="008080"/>
          <w:sz w:val="22"/>
        </w:rPr>
        <w:t xml:space="preserve">MPR = </w:t>
      </w:r>
      <w:r w:rsidRPr="00993B79">
        <w:rPr>
          <w:b/>
          <w:color w:val="008000"/>
        </w:rPr>
        <w:t>0.87</w:t>
      </w:r>
    </w:p>
    <w:p w14:paraId="285A5EEA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Пробеговые</w:t>
      </w:r>
      <w:proofErr w:type="spellEnd"/>
      <w:r w:rsidRPr="00993B79">
        <w:rPr>
          <w:color w:val="000000"/>
          <w:sz w:val="22"/>
        </w:rPr>
        <w:t xml:space="preserve"> выбросы ЗВ, г/км, (табл.3.11), </w:t>
      </w:r>
      <w:r w:rsidRPr="00993B79">
        <w:rPr>
          <w:b/>
          <w:i/>
          <w:color w:val="008080"/>
          <w:sz w:val="22"/>
        </w:rPr>
        <w:t xml:space="preserve">ML = </w:t>
      </w:r>
      <w:r w:rsidRPr="00993B79">
        <w:rPr>
          <w:b/>
          <w:color w:val="008000"/>
        </w:rPr>
        <w:t>3.5</w:t>
      </w:r>
    </w:p>
    <w:p w14:paraId="285A5EEB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Удельные выбросы ЗВ при работе на холостом ходу, г/мин,</w:t>
      </w:r>
    </w:p>
    <w:p w14:paraId="285A5EEC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(табл.3.12), </w:t>
      </w:r>
      <w:r w:rsidRPr="00993B79">
        <w:rPr>
          <w:b/>
          <w:i/>
          <w:color w:val="008080"/>
          <w:sz w:val="22"/>
        </w:rPr>
        <w:t xml:space="preserve">MXX = </w:t>
      </w:r>
      <w:r w:rsidRPr="00993B79">
        <w:rPr>
          <w:b/>
          <w:color w:val="008000"/>
        </w:rPr>
        <w:t>0.36</w:t>
      </w:r>
    </w:p>
    <w:p w14:paraId="285A5EED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выезде 1-го автомобиля, грамм, </w:t>
      </w:r>
      <w:r w:rsidRPr="00993B79">
        <w:rPr>
          <w:b/>
          <w:i/>
          <w:color w:val="008080"/>
          <w:sz w:val="22"/>
        </w:rPr>
        <w:t xml:space="preserve">M1 = </w:t>
      </w:r>
      <w:r w:rsidRPr="00993B79">
        <w:rPr>
          <w:i/>
          <w:color w:val="FF0000"/>
        </w:rPr>
        <w:t xml:space="preserve">MPR · TPR + ML · L1 + MXX · TX = </w:t>
      </w:r>
      <w:r w:rsidRPr="00993B79">
        <w:rPr>
          <w:b/>
          <w:color w:val="800000"/>
        </w:rPr>
        <w:t xml:space="preserve">0.87 · 30 + 3.5 · 0.1 + 0.36 · 1 = </w:t>
      </w:r>
      <w:r w:rsidRPr="00993B79">
        <w:rPr>
          <w:b/>
          <w:color w:val="008000"/>
        </w:rPr>
        <w:t>26.8</w:t>
      </w:r>
    </w:p>
    <w:p w14:paraId="285A5EEE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въезде 1-го автомобиля, грамм, </w:t>
      </w:r>
      <w:r w:rsidRPr="00993B79">
        <w:rPr>
          <w:b/>
          <w:i/>
          <w:color w:val="008080"/>
          <w:sz w:val="22"/>
        </w:rPr>
        <w:t xml:space="preserve">M2 = </w:t>
      </w:r>
      <w:r w:rsidRPr="00993B79">
        <w:rPr>
          <w:i/>
          <w:color w:val="FF0000"/>
        </w:rPr>
        <w:t xml:space="preserve">ML · L2 + MXX · TX = </w:t>
      </w:r>
      <w:r w:rsidRPr="00993B79">
        <w:rPr>
          <w:b/>
          <w:color w:val="800000"/>
        </w:rPr>
        <w:t xml:space="preserve">3.5 · 0.1 + 0.36 · 1 = </w:t>
      </w:r>
      <w:r w:rsidRPr="00993B79">
        <w:rPr>
          <w:b/>
          <w:color w:val="008000"/>
        </w:rPr>
        <w:t>0.71</w:t>
      </w:r>
    </w:p>
    <w:p w14:paraId="285A5EEF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 ЗВ, т/год (3.7), </w:t>
      </w:r>
      <w:r w:rsidRPr="00993B79">
        <w:rPr>
          <w:b/>
          <w:i/>
          <w:color w:val="008080"/>
          <w:sz w:val="22"/>
        </w:rPr>
        <w:t xml:space="preserve">M = </w:t>
      </w:r>
      <w:r w:rsidRPr="00993B79">
        <w:rPr>
          <w:i/>
          <w:color w:val="FF0000"/>
        </w:rPr>
        <w:t>A · (M1 + M2) · NK · DN · 10</w:t>
      </w:r>
      <w:r w:rsidRPr="00993B79">
        <w:rPr>
          <w:i/>
          <w:color w:val="FF0000"/>
          <w:vertAlign w:val="superscript"/>
        </w:rPr>
        <w:t>-6</w:t>
      </w:r>
      <w:r w:rsidRPr="00993B79">
        <w:rPr>
          <w:i/>
          <w:color w:val="FF0000"/>
        </w:rPr>
        <w:t xml:space="preserve"> = </w:t>
      </w:r>
      <w:r w:rsidRPr="00993B79">
        <w:rPr>
          <w:b/>
          <w:color w:val="800000"/>
        </w:rPr>
        <w:t>0.1 · (26.8 + 0.71) · 2 · 90 · 10</w:t>
      </w:r>
      <w:r w:rsidRPr="00993B79">
        <w:rPr>
          <w:b/>
          <w:color w:val="800000"/>
          <w:vertAlign w:val="superscript"/>
        </w:rPr>
        <w:t>-6</w:t>
      </w:r>
      <w:r w:rsidRPr="00993B79">
        <w:rPr>
          <w:b/>
          <w:color w:val="800000"/>
        </w:rPr>
        <w:t xml:space="preserve"> = </w:t>
      </w:r>
      <w:r w:rsidRPr="00993B79">
        <w:rPr>
          <w:b/>
          <w:color w:val="008000"/>
        </w:rPr>
        <w:t>0.000495</w:t>
      </w:r>
    </w:p>
    <w:p w14:paraId="285A5EF0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 ЗВ, г/с (3.10), </w:t>
      </w:r>
      <w:r w:rsidRPr="00993B79">
        <w:rPr>
          <w:b/>
          <w:i/>
          <w:color w:val="008080"/>
          <w:sz w:val="22"/>
        </w:rPr>
        <w:t xml:space="preserve">G = </w:t>
      </w:r>
      <w:r w:rsidRPr="00993B79">
        <w:rPr>
          <w:i/>
          <w:color w:val="FF0000"/>
        </w:rPr>
        <w:t xml:space="preserve">MAX(M1,M2) · NK1 / 3600 = </w:t>
      </w:r>
      <w:r w:rsidRPr="00993B79">
        <w:rPr>
          <w:b/>
          <w:color w:val="800000"/>
        </w:rPr>
        <w:t xml:space="preserve">26.8 · 2 / 3600 = </w:t>
      </w:r>
      <w:r w:rsidRPr="00993B79">
        <w:rPr>
          <w:b/>
          <w:color w:val="008000"/>
        </w:rPr>
        <w:t>0.0149</w:t>
      </w:r>
    </w:p>
    <w:p w14:paraId="285A5EF1" w14:textId="77777777" w:rsidR="00602AB1" w:rsidRPr="00993B79" w:rsidRDefault="00602AB1" w:rsidP="00602AB1">
      <w:pPr>
        <w:rPr>
          <w:b/>
          <w:color w:val="008000"/>
        </w:rPr>
      </w:pPr>
    </w:p>
    <w:p w14:paraId="285A5EF2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>Примесь: 2732 Керосин (654*)</w:t>
      </w:r>
    </w:p>
    <w:p w14:paraId="285A5EF3" w14:textId="77777777" w:rsidR="00602AB1" w:rsidRPr="00993B79" w:rsidRDefault="00602AB1" w:rsidP="00602AB1">
      <w:pPr>
        <w:rPr>
          <w:b/>
          <w:i/>
          <w:color w:val="FF00FF"/>
        </w:rPr>
      </w:pPr>
    </w:p>
    <w:p w14:paraId="285A5EF4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Удельный выброс ЗВ при прогреве двигателя, г/мин, (табл.3.10), </w:t>
      </w:r>
      <w:r w:rsidRPr="00993B79">
        <w:rPr>
          <w:b/>
          <w:i/>
          <w:color w:val="008080"/>
          <w:sz w:val="22"/>
        </w:rPr>
        <w:t xml:space="preserve">MPR = </w:t>
      </w:r>
      <w:r w:rsidRPr="00993B79">
        <w:rPr>
          <w:b/>
          <w:color w:val="008000"/>
        </w:rPr>
        <w:t>0.3</w:t>
      </w:r>
    </w:p>
    <w:p w14:paraId="285A5EF5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Пробеговые</w:t>
      </w:r>
      <w:proofErr w:type="spellEnd"/>
      <w:r w:rsidRPr="00993B79">
        <w:rPr>
          <w:color w:val="000000"/>
          <w:sz w:val="22"/>
        </w:rPr>
        <w:t xml:space="preserve"> выбросы ЗВ, г/км, (табл.3.11), </w:t>
      </w:r>
      <w:r w:rsidRPr="00993B79">
        <w:rPr>
          <w:b/>
          <w:i/>
          <w:color w:val="008080"/>
          <w:sz w:val="22"/>
        </w:rPr>
        <w:t xml:space="preserve">ML = </w:t>
      </w:r>
      <w:r w:rsidRPr="00993B79">
        <w:rPr>
          <w:b/>
          <w:color w:val="008000"/>
        </w:rPr>
        <w:t>0.6</w:t>
      </w:r>
    </w:p>
    <w:p w14:paraId="285A5EF6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Удельные выбросы ЗВ при работе на холостом ходу, г/мин,</w:t>
      </w:r>
    </w:p>
    <w:p w14:paraId="285A5EF7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(табл.3.12), </w:t>
      </w:r>
      <w:r w:rsidRPr="00993B79">
        <w:rPr>
          <w:b/>
          <w:i/>
          <w:color w:val="008080"/>
          <w:sz w:val="22"/>
        </w:rPr>
        <w:t xml:space="preserve">MXX = </w:t>
      </w:r>
      <w:r w:rsidRPr="00993B79">
        <w:rPr>
          <w:b/>
          <w:color w:val="008000"/>
        </w:rPr>
        <w:t>0.18</w:t>
      </w:r>
    </w:p>
    <w:p w14:paraId="285A5EF8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выезде 1-го автомобиля, грамм, </w:t>
      </w:r>
      <w:r w:rsidRPr="00993B79">
        <w:rPr>
          <w:b/>
          <w:i/>
          <w:color w:val="008080"/>
          <w:sz w:val="22"/>
        </w:rPr>
        <w:t xml:space="preserve">M1 = </w:t>
      </w:r>
      <w:r w:rsidRPr="00993B79">
        <w:rPr>
          <w:i/>
          <w:color w:val="FF0000"/>
        </w:rPr>
        <w:t xml:space="preserve">MPR · TPR + ML · L1 + MXX · TX = </w:t>
      </w:r>
      <w:r w:rsidRPr="00993B79">
        <w:rPr>
          <w:b/>
          <w:color w:val="800000"/>
        </w:rPr>
        <w:t xml:space="preserve">0.3 · 30 + 0.6 · 0.1 + 0.18 · 1 = </w:t>
      </w:r>
      <w:r w:rsidRPr="00993B79">
        <w:rPr>
          <w:b/>
          <w:color w:val="008000"/>
        </w:rPr>
        <w:t>9.24</w:t>
      </w:r>
    </w:p>
    <w:p w14:paraId="285A5EF9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въезде 1-го автомобиля, грамм, </w:t>
      </w:r>
      <w:r w:rsidRPr="00993B79">
        <w:rPr>
          <w:b/>
          <w:i/>
          <w:color w:val="008080"/>
          <w:sz w:val="22"/>
        </w:rPr>
        <w:t xml:space="preserve">M2 = </w:t>
      </w:r>
      <w:r w:rsidRPr="00993B79">
        <w:rPr>
          <w:i/>
          <w:color w:val="FF0000"/>
        </w:rPr>
        <w:t xml:space="preserve">ML · L2 + MXX · TX = </w:t>
      </w:r>
      <w:r w:rsidRPr="00993B79">
        <w:rPr>
          <w:b/>
          <w:color w:val="800000"/>
        </w:rPr>
        <w:t xml:space="preserve">0.6 · 0.1 + 0.18 · 1 = </w:t>
      </w:r>
      <w:r w:rsidRPr="00993B79">
        <w:rPr>
          <w:b/>
          <w:color w:val="008000"/>
        </w:rPr>
        <w:t>0.24</w:t>
      </w:r>
    </w:p>
    <w:p w14:paraId="285A5EFA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 ЗВ, т/год (3.7), </w:t>
      </w:r>
      <w:r w:rsidRPr="00993B79">
        <w:rPr>
          <w:b/>
          <w:i/>
          <w:color w:val="008080"/>
          <w:sz w:val="22"/>
        </w:rPr>
        <w:t xml:space="preserve">M = </w:t>
      </w:r>
      <w:r w:rsidRPr="00993B79">
        <w:rPr>
          <w:i/>
          <w:color w:val="FF0000"/>
        </w:rPr>
        <w:t>A · (M1 + M2) · NK · DN · 10</w:t>
      </w:r>
      <w:r w:rsidRPr="00993B79">
        <w:rPr>
          <w:i/>
          <w:color w:val="FF0000"/>
          <w:vertAlign w:val="superscript"/>
        </w:rPr>
        <w:t>-6</w:t>
      </w:r>
      <w:r w:rsidRPr="00993B79">
        <w:rPr>
          <w:i/>
          <w:color w:val="FF0000"/>
        </w:rPr>
        <w:t xml:space="preserve"> = </w:t>
      </w:r>
      <w:r w:rsidRPr="00993B79">
        <w:rPr>
          <w:b/>
          <w:color w:val="800000"/>
        </w:rPr>
        <w:t>0.1 · (9.24 + 0.24) · 2 · 90 · 10</w:t>
      </w:r>
      <w:r w:rsidRPr="00993B79">
        <w:rPr>
          <w:b/>
          <w:color w:val="800000"/>
          <w:vertAlign w:val="superscript"/>
        </w:rPr>
        <w:t>-6</w:t>
      </w:r>
      <w:r w:rsidRPr="00993B79">
        <w:rPr>
          <w:b/>
          <w:color w:val="800000"/>
        </w:rPr>
        <w:t xml:space="preserve"> = </w:t>
      </w:r>
      <w:r w:rsidRPr="00993B79">
        <w:rPr>
          <w:b/>
          <w:color w:val="008000"/>
        </w:rPr>
        <w:t>0.0001706</w:t>
      </w:r>
    </w:p>
    <w:p w14:paraId="285A5EFB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 ЗВ, г/с (3.10), </w:t>
      </w:r>
      <w:r w:rsidRPr="00993B79">
        <w:rPr>
          <w:b/>
          <w:i/>
          <w:color w:val="008080"/>
          <w:sz w:val="22"/>
        </w:rPr>
        <w:t xml:space="preserve">G = </w:t>
      </w:r>
      <w:r w:rsidRPr="00993B79">
        <w:rPr>
          <w:i/>
          <w:color w:val="FF0000"/>
        </w:rPr>
        <w:t xml:space="preserve">MAX(M1,M2) · NK1 / 3600 = </w:t>
      </w:r>
      <w:r w:rsidRPr="00993B79">
        <w:rPr>
          <w:b/>
          <w:color w:val="800000"/>
        </w:rPr>
        <w:t xml:space="preserve">9.24 · 2 / 3600 = </w:t>
      </w:r>
      <w:r w:rsidRPr="00993B79">
        <w:rPr>
          <w:b/>
          <w:color w:val="008000"/>
        </w:rPr>
        <w:t>0.00513</w:t>
      </w:r>
    </w:p>
    <w:p w14:paraId="285A5EFC" w14:textId="77777777" w:rsidR="00602AB1" w:rsidRPr="00993B79" w:rsidRDefault="00602AB1" w:rsidP="00602AB1">
      <w:pPr>
        <w:rPr>
          <w:b/>
          <w:color w:val="008000"/>
        </w:rPr>
      </w:pPr>
    </w:p>
    <w:p w14:paraId="285A5EFD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РАСЧЕТ выбросов оксидов азота:</w:t>
      </w:r>
    </w:p>
    <w:p w14:paraId="285A5EFE" w14:textId="77777777" w:rsidR="00602AB1" w:rsidRPr="00993B79" w:rsidRDefault="00602AB1" w:rsidP="00602AB1">
      <w:pPr>
        <w:rPr>
          <w:color w:val="000000"/>
          <w:sz w:val="22"/>
        </w:rPr>
      </w:pPr>
    </w:p>
    <w:p w14:paraId="285A5EFF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Удельный выброс ЗВ при прогреве двигателя, г/мин, (табл.3.10), </w:t>
      </w:r>
      <w:r w:rsidRPr="00993B79">
        <w:rPr>
          <w:b/>
          <w:i/>
          <w:color w:val="008080"/>
          <w:sz w:val="22"/>
        </w:rPr>
        <w:t xml:space="preserve">MPR = </w:t>
      </w:r>
      <w:r w:rsidRPr="00993B79">
        <w:rPr>
          <w:b/>
          <w:color w:val="008000"/>
        </w:rPr>
        <w:t>0.33</w:t>
      </w:r>
    </w:p>
    <w:p w14:paraId="285A5F00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Пробеговые</w:t>
      </w:r>
      <w:proofErr w:type="spellEnd"/>
      <w:r w:rsidRPr="00993B79">
        <w:rPr>
          <w:color w:val="000000"/>
          <w:sz w:val="22"/>
        </w:rPr>
        <w:t xml:space="preserve"> выбросы ЗВ, г/км, (табл.3.11), </w:t>
      </w:r>
      <w:r w:rsidRPr="00993B79">
        <w:rPr>
          <w:b/>
          <w:i/>
          <w:color w:val="008080"/>
          <w:sz w:val="22"/>
        </w:rPr>
        <w:t xml:space="preserve">ML = </w:t>
      </w:r>
      <w:r w:rsidRPr="00993B79">
        <w:rPr>
          <w:b/>
          <w:color w:val="008000"/>
        </w:rPr>
        <w:t>2.2</w:t>
      </w:r>
    </w:p>
    <w:p w14:paraId="285A5F01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Удельные выбросы ЗВ при работе на холостом ходу, г/мин,</w:t>
      </w:r>
    </w:p>
    <w:p w14:paraId="285A5F02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(табл.3.12), </w:t>
      </w:r>
      <w:r w:rsidRPr="00993B79">
        <w:rPr>
          <w:b/>
          <w:i/>
          <w:color w:val="008080"/>
          <w:sz w:val="22"/>
        </w:rPr>
        <w:t xml:space="preserve">MXX = </w:t>
      </w:r>
      <w:r w:rsidRPr="00993B79">
        <w:rPr>
          <w:b/>
          <w:color w:val="008000"/>
        </w:rPr>
        <w:t>0.2</w:t>
      </w:r>
    </w:p>
    <w:p w14:paraId="285A5F03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выезде 1-го автомобиля, грамм, </w:t>
      </w:r>
      <w:r w:rsidRPr="00993B79">
        <w:rPr>
          <w:b/>
          <w:i/>
          <w:color w:val="008080"/>
          <w:sz w:val="22"/>
        </w:rPr>
        <w:t xml:space="preserve">M1 = </w:t>
      </w:r>
      <w:r w:rsidRPr="00993B79">
        <w:rPr>
          <w:i/>
          <w:color w:val="FF0000"/>
        </w:rPr>
        <w:t xml:space="preserve">MPR · TPR + ML · L1 + MXX · TX = </w:t>
      </w:r>
      <w:r w:rsidRPr="00993B79">
        <w:rPr>
          <w:b/>
          <w:color w:val="800000"/>
        </w:rPr>
        <w:t xml:space="preserve">0.33 · 30 + 2.2 · 0.1 + 0.2 · 1 = </w:t>
      </w:r>
      <w:r w:rsidRPr="00993B79">
        <w:rPr>
          <w:b/>
          <w:color w:val="008000"/>
        </w:rPr>
        <w:t>10.32</w:t>
      </w:r>
    </w:p>
    <w:p w14:paraId="285A5F04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въезде 1-го автомобиля, грамм, </w:t>
      </w:r>
      <w:r w:rsidRPr="00993B79">
        <w:rPr>
          <w:b/>
          <w:i/>
          <w:color w:val="008080"/>
          <w:sz w:val="22"/>
        </w:rPr>
        <w:t xml:space="preserve">M2 = </w:t>
      </w:r>
      <w:r w:rsidRPr="00993B79">
        <w:rPr>
          <w:i/>
          <w:color w:val="FF0000"/>
        </w:rPr>
        <w:t xml:space="preserve">ML · L2 + MXX · TX = </w:t>
      </w:r>
      <w:r w:rsidRPr="00993B79">
        <w:rPr>
          <w:b/>
          <w:color w:val="800000"/>
        </w:rPr>
        <w:t xml:space="preserve">2.2 · 0.1 + 0.2 · 1 = </w:t>
      </w:r>
      <w:r w:rsidRPr="00993B79">
        <w:rPr>
          <w:b/>
          <w:color w:val="008000"/>
        </w:rPr>
        <w:t>0.42</w:t>
      </w:r>
    </w:p>
    <w:p w14:paraId="285A5F05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 ЗВ, т/год (3.7), </w:t>
      </w:r>
      <w:r w:rsidRPr="00993B79">
        <w:rPr>
          <w:b/>
          <w:i/>
          <w:color w:val="008080"/>
          <w:sz w:val="22"/>
        </w:rPr>
        <w:t xml:space="preserve">M = </w:t>
      </w:r>
      <w:r w:rsidRPr="00993B79">
        <w:rPr>
          <w:i/>
          <w:color w:val="FF0000"/>
        </w:rPr>
        <w:t>A · (M1 + M2) · NK · DN · 10</w:t>
      </w:r>
      <w:r w:rsidRPr="00993B79">
        <w:rPr>
          <w:i/>
          <w:color w:val="FF0000"/>
          <w:vertAlign w:val="superscript"/>
        </w:rPr>
        <w:t>-6</w:t>
      </w:r>
      <w:r w:rsidRPr="00993B79">
        <w:rPr>
          <w:i/>
          <w:color w:val="FF0000"/>
        </w:rPr>
        <w:t xml:space="preserve"> = </w:t>
      </w:r>
      <w:r w:rsidRPr="00993B79">
        <w:rPr>
          <w:b/>
          <w:color w:val="800000"/>
        </w:rPr>
        <w:t>0.1 · (10.32 + 0.42) · 2 · 90 · 10</w:t>
      </w:r>
      <w:r w:rsidRPr="00993B79">
        <w:rPr>
          <w:b/>
          <w:color w:val="800000"/>
          <w:vertAlign w:val="superscript"/>
        </w:rPr>
        <w:t>-6</w:t>
      </w:r>
      <w:r w:rsidRPr="00993B79">
        <w:rPr>
          <w:b/>
          <w:color w:val="800000"/>
        </w:rPr>
        <w:t xml:space="preserve"> = </w:t>
      </w:r>
      <w:r w:rsidRPr="00993B79">
        <w:rPr>
          <w:b/>
          <w:color w:val="008000"/>
        </w:rPr>
        <w:t>0.0001933</w:t>
      </w:r>
    </w:p>
    <w:p w14:paraId="285A5F06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 ЗВ, г/с (3.10), </w:t>
      </w:r>
      <w:r w:rsidRPr="00993B79">
        <w:rPr>
          <w:b/>
          <w:i/>
          <w:color w:val="008080"/>
          <w:sz w:val="22"/>
        </w:rPr>
        <w:t xml:space="preserve">G = </w:t>
      </w:r>
      <w:r w:rsidRPr="00993B79">
        <w:rPr>
          <w:i/>
          <w:color w:val="FF0000"/>
        </w:rPr>
        <w:t xml:space="preserve">MAX(M1,M2) · NK1 / 3600 = </w:t>
      </w:r>
      <w:r w:rsidRPr="00993B79">
        <w:rPr>
          <w:b/>
          <w:color w:val="800000"/>
        </w:rPr>
        <w:t xml:space="preserve">10.32 · 2 / 3600 = </w:t>
      </w:r>
      <w:r w:rsidRPr="00993B79">
        <w:rPr>
          <w:b/>
          <w:color w:val="008000"/>
        </w:rPr>
        <w:t>0.00573</w:t>
      </w:r>
    </w:p>
    <w:p w14:paraId="285A5F07" w14:textId="77777777" w:rsidR="00602AB1" w:rsidRPr="00993B79" w:rsidRDefault="00602AB1" w:rsidP="00602AB1">
      <w:pPr>
        <w:rPr>
          <w:b/>
          <w:color w:val="008000"/>
        </w:rPr>
      </w:pPr>
    </w:p>
    <w:p w14:paraId="285A5F08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lastRenderedPageBreak/>
        <w:t>С учетом трансформации оксидов азота получаем:</w:t>
      </w:r>
    </w:p>
    <w:p w14:paraId="285A5F09" w14:textId="77777777" w:rsidR="00602AB1" w:rsidRPr="00993B79" w:rsidRDefault="00602AB1" w:rsidP="00602AB1">
      <w:pPr>
        <w:rPr>
          <w:color w:val="000000"/>
          <w:sz w:val="22"/>
        </w:rPr>
      </w:pPr>
    </w:p>
    <w:p w14:paraId="285A5F0A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>Примесь: 0301 Азота (IV) диоксид (Азота диоксид) (4)</w:t>
      </w:r>
    </w:p>
    <w:p w14:paraId="285A5F0B" w14:textId="77777777" w:rsidR="00602AB1" w:rsidRPr="00993B79" w:rsidRDefault="00602AB1" w:rsidP="00602AB1">
      <w:pPr>
        <w:rPr>
          <w:b/>
          <w:i/>
          <w:color w:val="FF00FF"/>
        </w:rPr>
      </w:pPr>
    </w:p>
    <w:p w14:paraId="285A5F0C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выброс, т/год, </w:t>
      </w:r>
      <w:r w:rsidRPr="00993B79">
        <w:rPr>
          <w:b/>
          <w:i/>
          <w:color w:val="008080"/>
          <w:sz w:val="22"/>
        </w:rPr>
        <w:t xml:space="preserve">_M_ = </w:t>
      </w:r>
      <w:r w:rsidRPr="00993B79">
        <w:rPr>
          <w:i/>
          <w:color w:val="FF0000"/>
        </w:rPr>
        <w:t xml:space="preserve">0.8 · M = </w:t>
      </w:r>
      <w:r w:rsidRPr="00993B79">
        <w:rPr>
          <w:b/>
          <w:color w:val="800000"/>
        </w:rPr>
        <w:t xml:space="preserve">0.8 · 0.0001933 = </w:t>
      </w:r>
      <w:r w:rsidRPr="00993B79">
        <w:rPr>
          <w:b/>
          <w:color w:val="008000"/>
        </w:rPr>
        <w:t>0.00015464</w:t>
      </w:r>
    </w:p>
    <w:p w14:paraId="285A5F0D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</w:t>
      </w:r>
      <w:proofErr w:type="spellStart"/>
      <w:proofErr w:type="gramStart"/>
      <w:r w:rsidRPr="00993B79">
        <w:rPr>
          <w:color w:val="000000"/>
          <w:sz w:val="22"/>
        </w:rPr>
        <w:t>выброс,г</w:t>
      </w:r>
      <w:proofErr w:type="spellEnd"/>
      <w:proofErr w:type="gramEnd"/>
      <w:r w:rsidRPr="00993B79">
        <w:rPr>
          <w:color w:val="000000"/>
          <w:sz w:val="22"/>
        </w:rPr>
        <w:t xml:space="preserve">/с, </w:t>
      </w:r>
      <w:r w:rsidRPr="00993B79">
        <w:rPr>
          <w:b/>
          <w:i/>
          <w:color w:val="008080"/>
          <w:sz w:val="22"/>
        </w:rPr>
        <w:t xml:space="preserve">GS = </w:t>
      </w:r>
      <w:r w:rsidRPr="00993B79">
        <w:rPr>
          <w:i/>
          <w:color w:val="FF0000"/>
        </w:rPr>
        <w:t xml:space="preserve">0.8 · G = </w:t>
      </w:r>
      <w:r w:rsidRPr="00993B79">
        <w:rPr>
          <w:b/>
          <w:color w:val="800000"/>
        </w:rPr>
        <w:t xml:space="preserve">0.8 · 0.00573 = </w:t>
      </w:r>
      <w:r w:rsidRPr="00993B79">
        <w:rPr>
          <w:b/>
          <w:color w:val="008000"/>
        </w:rPr>
        <w:t>0.00458</w:t>
      </w:r>
    </w:p>
    <w:p w14:paraId="285A5F0E" w14:textId="77777777" w:rsidR="00602AB1" w:rsidRPr="00993B79" w:rsidRDefault="00602AB1" w:rsidP="00602AB1">
      <w:pPr>
        <w:rPr>
          <w:b/>
          <w:color w:val="008000"/>
        </w:rPr>
      </w:pPr>
    </w:p>
    <w:p w14:paraId="285A5F0F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>Примесь: 0304 Азот (II) оксид (Азота оксид) (6)</w:t>
      </w:r>
    </w:p>
    <w:p w14:paraId="285A5F10" w14:textId="77777777" w:rsidR="00602AB1" w:rsidRPr="00993B79" w:rsidRDefault="00602AB1" w:rsidP="00602AB1">
      <w:pPr>
        <w:rPr>
          <w:b/>
          <w:i/>
          <w:color w:val="FF00FF"/>
        </w:rPr>
      </w:pPr>
    </w:p>
    <w:p w14:paraId="285A5F11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выброс, т/год, </w:t>
      </w:r>
      <w:r w:rsidRPr="00993B79">
        <w:rPr>
          <w:b/>
          <w:i/>
          <w:color w:val="008080"/>
          <w:sz w:val="22"/>
        </w:rPr>
        <w:t xml:space="preserve">_M_ = </w:t>
      </w:r>
      <w:r w:rsidRPr="00993B79">
        <w:rPr>
          <w:i/>
          <w:color w:val="FF0000"/>
        </w:rPr>
        <w:t xml:space="preserve">0.13 · M = </w:t>
      </w:r>
      <w:r w:rsidRPr="00993B79">
        <w:rPr>
          <w:b/>
          <w:color w:val="800000"/>
        </w:rPr>
        <w:t xml:space="preserve">0.13 · 0.0001933 = </w:t>
      </w:r>
      <w:r w:rsidRPr="00993B79">
        <w:rPr>
          <w:b/>
          <w:color w:val="008000"/>
        </w:rPr>
        <w:t>0.000025129</w:t>
      </w:r>
    </w:p>
    <w:p w14:paraId="285A5F12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</w:t>
      </w:r>
      <w:proofErr w:type="spellStart"/>
      <w:proofErr w:type="gramStart"/>
      <w:r w:rsidRPr="00993B79">
        <w:rPr>
          <w:color w:val="000000"/>
          <w:sz w:val="22"/>
        </w:rPr>
        <w:t>выброс,г</w:t>
      </w:r>
      <w:proofErr w:type="spellEnd"/>
      <w:proofErr w:type="gramEnd"/>
      <w:r w:rsidRPr="00993B79">
        <w:rPr>
          <w:color w:val="000000"/>
          <w:sz w:val="22"/>
        </w:rPr>
        <w:t xml:space="preserve">/с, </w:t>
      </w:r>
      <w:r w:rsidRPr="00993B79">
        <w:rPr>
          <w:b/>
          <w:i/>
          <w:color w:val="008080"/>
          <w:sz w:val="22"/>
        </w:rPr>
        <w:t xml:space="preserve">GS = </w:t>
      </w:r>
      <w:r w:rsidRPr="00993B79">
        <w:rPr>
          <w:i/>
          <w:color w:val="FF0000"/>
        </w:rPr>
        <w:t xml:space="preserve">0.13 · G = </w:t>
      </w:r>
      <w:r w:rsidRPr="00993B79">
        <w:rPr>
          <w:b/>
          <w:color w:val="800000"/>
        </w:rPr>
        <w:t xml:space="preserve">0.13 · 0.00573 = </w:t>
      </w:r>
      <w:r w:rsidRPr="00993B79">
        <w:rPr>
          <w:b/>
          <w:color w:val="008000"/>
        </w:rPr>
        <w:t>0.000745</w:t>
      </w:r>
    </w:p>
    <w:p w14:paraId="285A5F13" w14:textId="77777777" w:rsidR="00602AB1" w:rsidRPr="00993B79" w:rsidRDefault="00602AB1" w:rsidP="00602AB1">
      <w:pPr>
        <w:rPr>
          <w:b/>
          <w:color w:val="008000"/>
        </w:rPr>
      </w:pPr>
    </w:p>
    <w:p w14:paraId="285A5F14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>Примесь: 0328 Углерод (Сажа, Углерод черный) (583)</w:t>
      </w:r>
    </w:p>
    <w:p w14:paraId="285A5F15" w14:textId="77777777" w:rsidR="00602AB1" w:rsidRPr="00993B79" w:rsidRDefault="00602AB1" w:rsidP="00602AB1">
      <w:pPr>
        <w:rPr>
          <w:b/>
          <w:i/>
          <w:color w:val="FF00FF"/>
        </w:rPr>
      </w:pPr>
    </w:p>
    <w:p w14:paraId="285A5F16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Удельный выброс ЗВ при прогреве двигателя, г/мин, (табл.3.10), </w:t>
      </w:r>
      <w:r w:rsidRPr="00993B79">
        <w:rPr>
          <w:b/>
          <w:i/>
          <w:color w:val="008080"/>
          <w:sz w:val="22"/>
        </w:rPr>
        <w:t xml:space="preserve">MPR = </w:t>
      </w:r>
      <w:r w:rsidRPr="00993B79">
        <w:rPr>
          <w:b/>
          <w:color w:val="008000"/>
        </w:rPr>
        <w:t>0.016</w:t>
      </w:r>
    </w:p>
    <w:p w14:paraId="285A5F17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Пробеговые</w:t>
      </w:r>
      <w:proofErr w:type="spellEnd"/>
      <w:r w:rsidRPr="00993B79">
        <w:rPr>
          <w:color w:val="000000"/>
          <w:sz w:val="22"/>
        </w:rPr>
        <w:t xml:space="preserve"> выбросы ЗВ, г/км, (табл.3.11), </w:t>
      </w:r>
      <w:r w:rsidRPr="00993B79">
        <w:rPr>
          <w:b/>
          <w:i/>
          <w:color w:val="008080"/>
          <w:sz w:val="22"/>
        </w:rPr>
        <w:t xml:space="preserve">ML = </w:t>
      </w:r>
      <w:r w:rsidRPr="00993B79">
        <w:rPr>
          <w:b/>
          <w:color w:val="008000"/>
        </w:rPr>
        <w:t>0.2</w:t>
      </w:r>
    </w:p>
    <w:p w14:paraId="285A5F18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Удельные выбросы ЗВ при работе на холостом ходу, г/мин,</w:t>
      </w:r>
    </w:p>
    <w:p w14:paraId="285A5F19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(табл.3.12), </w:t>
      </w:r>
      <w:r w:rsidRPr="00993B79">
        <w:rPr>
          <w:b/>
          <w:i/>
          <w:color w:val="008080"/>
          <w:sz w:val="22"/>
        </w:rPr>
        <w:t xml:space="preserve">MXX = </w:t>
      </w:r>
      <w:r w:rsidRPr="00993B79">
        <w:rPr>
          <w:b/>
          <w:color w:val="008000"/>
        </w:rPr>
        <w:t>0.008</w:t>
      </w:r>
    </w:p>
    <w:p w14:paraId="285A5F1A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выезде 1-го автомобиля, грамм, </w:t>
      </w:r>
      <w:r w:rsidRPr="00993B79">
        <w:rPr>
          <w:b/>
          <w:i/>
          <w:color w:val="008080"/>
          <w:sz w:val="22"/>
        </w:rPr>
        <w:t xml:space="preserve">M1 = </w:t>
      </w:r>
      <w:r w:rsidRPr="00993B79">
        <w:rPr>
          <w:i/>
          <w:color w:val="FF0000"/>
        </w:rPr>
        <w:t xml:space="preserve">MPR · TPR + ML · L1 + MXX · TX = </w:t>
      </w:r>
      <w:r w:rsidRPr="00993B79">
        <w:rPr>
          <w:b/>
          <w:color w:val="800000"/>
        </w:rPr>
        <w:t xml:space="preserve">0.016 · 30 + 0.2 · 0.1 + 0.008 · 1 = </w:t>
      </w:r>
      <w:r w:rsidRPr="00993B79">
        <w:rPr>
          <w:b/>
          <w:color w:val="008000"/>
        </w:rPr>
        <w:t>0.508</w:t>
      </w:r>
    </w:p>
    <w:p w14:paraId="285A5F1B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въезде 1-го автомобиля, грамм, </w:t>
      </w:r>
      <w:r w:rsidRPr="00993B79">
        <w:rPr>
          <w:b/>
          <w:i/>
          <w:color w:val="008080"/>
          <w:sz w:val="22"/>
        </w:rPr>
        <w:t xml:space="preserve">M2 = </w:t>
      </w:r>
      <w:r w:rsidRPr="00993B79">
        <w:rPr>
          <w:i/>
          <w:color w:val="FF0000"/>
        </w:rPr>
        <w:t xml:space="preserve">ML · L2 + MXX · TX = </w:t>
      </w:r>
      <w:r w:rsidRPr="00993B79">
        <w:rPr>
          <w:b/>
          <w:color w:val="800000"/>
        </w:rPr>
        <w:t xml:space="preserve">0.2 · 0.1 + 0.008 · 1 = </w:t>
      </w:r>
      <w:r w:rsidRPr="00993B79">
        <w:rPr>
          <w:b/>
          <w:color w:val="008000"/>
        </w:rPr>
        <w:t>0.028</w:t>
      </w:r>
    </w:p>
    <w:p w14:paraId="285A5F1C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 ЗВ, т/год (3.7), </w:t>
      </w:r>
      <w:r w:rsidRPr="00993B79">
        <w:rPr>
          <w:b/>
          <w:i/>
          <w:color w:val="008080"/>
          <w:sz w:val="22"/>
        </w:rPr>
        <w:t xml:space="preserve">M = </w:t>
      </w:r>
      <w:r w:rsidRPr="00993B79">
        <w:rPr>
          <w:i/>
          <w:color w:val="FF0000"/>
        </w:rPr>
        <w:t>A · (M1 + M2) · NK · DN · 10</w:t>
      </w:r>
      <w:r w:rsidRPr="00993B79">
        <w:rPr>
          <w:i/>
          <w:color w:val="FF0000"/>
          <w:vertAlign w:val="superscript"/>
        </w:rPr>
        <w:t>-6</w:t>
      </w:r>
      <w:r w:rsidRPr="00993B79">
        <w:rPr>
          <w:i/>
          <w:color w:val="FF0000"/>
        </w:rPr>
        <w:t xml:space="preserve"> = </w:t>
      </w:r>
      <w:r w:rsidRPr="00993B79">
        <w:rPr>
          <w:b/>
          <w:color w:val="800000"/>
        </w:rPr>
        <w:t>0.1 · (0.508 + 0.028) · 2 · 90 · 10</w:t>
      </w:r>
      <w:r w:rsidRPr="00993B79">
        <w:rPr>
          <w:b/>
          <w:color w:val="800000"/>
          <w:vertAlign w:val="superscript"/>
        </w:rPr>
        <w:t>-6</w:t>
      </w:r>
      <w:r w:rsidRPr="00993B79">
        <w:rPr>
          <w:b/>
          <w:color w:val="800000"/>
        </w:rPr>
        <w:t xml:space="preserve"> = </w:t>
      </w:r>
      <w:r w:rsidRPr="00993B79">
        <w:rPr>
          <w:b/>
          <w:color w:val="008000"/>
        </w:rPr>
        <w:t>0.00000965</w:t>
      </w:r>
    </w:p>
    <w:p w14:paraId="285A5F1D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 ЗВ, г/с (3.10), </w:t>
      </w:r>
      <w:r w:rsidRPr="00993B79">
        <w:rPr>
          <w:b/>
          <w:i/>
          <w:color w:val="008080"/>
          <w:sz w:val="22"/>
        </w:rPr>
        <w:t xml:space="preserve">G = </w:t>
      </w:r>
      <w:r w:rsidRPr="00993B79">
        <w:rPr>
          <w:i/>
          <w:color w:val="FF0000"/>
        </w:rPr>
        <w:t xml:space="preserve">MAX(M1,M2) · NK1 / 3600 = </w:t>
      </w:r>
      <w:r w:rsidRPr="00993B79">
        <w:rPr>
          <w:b/>
          <w:color w:val="800000"/>
        </w:rPr>
        <w:t xml:space="preserve">0.508 · 2 / 3600 = </w:t>
      </w:r>
      <w:r w:rsidRPr="00993B79">
        <w:rPr>
          <w:b/>
          <w:color w:val="008000"/>
        </w:rPr>
        <w:t>0.000282</w:t>
      </w:r>
    </w:p>
    <w:p w14:paraId="285A5F1E" w14:textId="77777777" w:rsidR="00602AB1" w:rsidRPr="00993B79" w:rsidRDefault="00602AB1" w:rsidP="00602AB1">
      <w:pPr>
        <w:rPr>
          <w:b/>
          <w:color w:val="008000"/>
        </w:rPr>
      </w:pPr>
    </w:p>
    <w:p w14:paraId="285A5F1F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>Примесь: 0330 Сера диоксид (Ангидрид сернистый, Сернистый газ, Сера (IV) оксид) (516)</w:t>
      </w:r>
    </w:p>
    <w:p w14:paraId="285A5F20" w14:textId="77777777" w:rsidR="00602AB1" w:rsidRPr="00993B79" w:rsidRDefault="00602AB1" w:rsidP="00602AB1">
      <w:pPr>
        <w:rPr>
          <w:b/>
          <w:i/>
          <w:color w:val="FF00FF"/>
        </w:rPr>
      </w:pPr>
    </w:p>
    <w:p w14:paraId="285A5F21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Удельный выброс ЗВ при прогреве двигателя, г/мин, (табл.3.10), </w:t>
      </w:r>
      <w:r w:rsidRPr="00993B79">
        <w:rPr>
          <w:b/>
          <w:i/>
          <w:color w:val="008080"/>
          <w:sz w:val="22"/>
        </w:rPr>
        <w:t xml:space="preserve">MPR = </w:t>
      </w:r>
      <w:r w:rsidRPr="00993B79">
        <w:rPr>
          <w:b/>
          <w:color w:val="008000"/>
        </w:rPr>
        <w:t>0.078</w:t>
      </w:r>
    </w:p>
    <w:p w14:paraId="285A5F22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Пробеговые</w:t>
      </w:r>
      <w:proofErr w:type="spellEnd"/>
      <w:r w:rsidRPr="00993B79">
        <w:rPr>
          <w:color w:val="000000"/>
          <w:sz w:val="22"/>
        </w:rPr>
        <w:t xml:space="preserve"> выбросы ЗВ, г/км, (табл.3.11), </w:t>
      </w:r>
      <w:r w:rsidRPr="00993B79">
        <w:rPr>
          <w:b/>
          <w:i/>
          <w:color w:val="008080"/>
          <w:sz w:val="22"/>
        </w:rPr>
        <w:t xml:space="preserve">ML = </w:t>
      </w:r>
      <w:r w:rsidRPr="00993B79">
        <w:rPr>
          <w:b/>
          <w:color w:val="008000"/>
        </w:rPr>
        <w:t>0.43</w:t>
      </w:r>
    </w:p>
    <w:p w14:paraId="285A5F23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Удельные выбросы ЗВ при работе на холостом ходу, г/мин,</w:t>
      </w:r>
    </w:p>
    <w:p w14:paraId="285A5F24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(табл.3.12), </w:t>
      </w:r>
      <w:r w:rsidRPr="00993B79">
        <w:rPr>
          <w:b/>
          <w:i/>
          <w:color w:val="008080"/>
          <w:sz w:val="22"/>
        </w:rPr>
        <w:t xml:space="preserve">MXX = </w:t>
      </w:r>
      <w:r w:rsidRPr="00993B79">
        <w:rPr>
          <w:b/>
          <w:color w:val="008000"/>
        </w:rPr>
        <w:t>0.065</w:t>
      </w:r>
    </w:p>
    <w:p w14:paraId="285A5F25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выезде 1-го автомобиля, грамм, </w:t>
      </w:r>
      <w:r w:rsidRPr="00993B79">
        <w:rPr>
          <w:b/>
          <w:i/>
          <w:color w:val="008080"/>
          <w:sz w:val="22"/>
        </w:rPr>
        <w:t xml:space="preserve">M1 = </w:t>
      </w:r>
      <w:r w:rsidRPr="00993B79">
        <w:rPr>
          <w:i/>
          <w:color w:val="FF0000"/>
        </w:rPr>
        <w:t xml:space="preserve">MPR · TPR + ML · L1 + MXX · TX = </w:t>
      </w:r>
      <w:r w:rsidRPr="00993B79">
        <w:rPr>
          <w:b/>
          <w:color w:val="800000"/>
        </w:rPr>
        <w:t xml:space="preserve">0.078 · 30 + 0.43 · 0.1 + 0.065 · 1 = </w:t>
      </w:r>
      <w:r w:rsidRPr="00993B79">
        <w:rPr>
          <w:b/>
          <w:color w:val="008000"/>
        </w:rPr>
        <w:t>2.45</w:t>
      </w:r>
    </w:p>
    <w:p w14:paraId="285A5F26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ЗВ при въезде 1-го автомобиля, грамм, </w:t>
      </w:r>
      <w:r w:rsidRPr="00993B79">
        <w:rPr>
          <w:b/>
          <w:i/>
          <w:color w:val="008080"/>
          <w:sz w:val="22"/>
        </w:rPr>
        <w:t xml:space="preserve">M2 = </w:t>
      </w:r>
      <w:r w:rsidRPr="00993B79">
        <w:rPr>
          <w:i/>
          <w:color w:val="FF0000"/>
        </w:rPr>
        <w:t xml:space="preserve">ML · L2 + MXX · TX = </w:t>
      </w:r>
      <w:r w:rsidRPr="00993B79">
        <w:rPr>
          <w:b/>
          <w:color w:val="800000"/>
        </w:rPr>
        <w:t xml:space="preserve">0.43 · 0.1 + 0.065 · 1 = </w:t>
      </w:r>
      <w:r w:rsidRPr="00993B79">
        <w:rPr>
          <w:b/>
          <w:color w:val="008000"/>
        </w:rPr>
        <w:t>0.108</w:t>
      </w:r>
    </w:p>
    <w:p w14:paraId="285A5F27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 ЗВ, т/год (3.7), </w:t>
      </w:r>
      <w:r w:rsidRPr="00993B79">
        <w:rPr>
          <w:b/>
          <w:i/>
          <w:color w:val="008080"/>
          <w:sz w:val="22"/>
        </w:rPr>
        <w:t xml:space="preserve">M = </w:t>
      </w:r>
      <w:r w:rsidRPr="00993B79">
        <w:rPr>
          <w:i/>
          <w:color w:val="FF0000"/>
        </w:rPr>
        <w:t>A · (M1 + M2) · NK · DN · 10</w:t>
      </w:r>
      <w:r w:rsidRPr="00993B79">
        <w:rPr>
          <w:i/>
          <w:color w:val="FF0000"/>
          <w:vertAlign w:val="superscript"/>
        </w:rPr>
        <w:t>-6</w:t>
      </w:r>
      <w:r w:rsidRPr="00993B79">
        <w:rPr>
          <w:i/>
          <w:color w:val="FF0000"/>
        </w:rPr>
        <w:t xml:space="preserve"> = </w:t>
      </w:r>
      <w:r w:rsidRPr="00993B79">
        <w:rPr>
          <w:b/>
          <w:color w:val="800000"/>
        </w:rPr>
        <w:t>0.1 · (2.45 + 0.108) · 2 · 90 · 10</w:t>
      </w:r>
      <w:r w:rsidRPr="00993B79">
        <w:rPr>
          <w:b/>
          <w:color w:val="800000"/>
          <w:vertAlign w:val="superscript"/>
        </w:rPr>
        <w:t>-6</w:t>
      </w:r>
      <w:r w:rsidRPr="00993B79">
        <w:rPr>
          <w:b/>
          <w:color w:val="800000"/>
        </w:rPr>
        <w:t xml:space="preserve"> = </w:t>
      </w:r>
      <w:r w:rsidRPr="00993B79">
        <w:rPr>
          <w:b/>
          <w:color w:val="008000"/>
        </w:rPr>
        <w:t>0.000046</w:t>
      </w:r>
    </w:p>
    <w:p w14:paraId="285A5F28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 ЗВ, г/с (3.10), </w:t>
      </w:r>
      <w:r w:rsidRPr="00993B79">
        <w:rPr>
          <w:b/>
          <w:i/>
          <w:color w:val="008080"/>
          <w:sz w:val="22"/>
        </w:rPr>
        <w:t xml:space="preserve">G = </w:t>
      </w:r>
      <w:r w:rsidRPr="00993B79">
        <w:rPr>
          <w:i/>
          <w:color w:val="FF0000"/>
        </w:rPr>
        <w:t xml:space="preserve">MAX(M1,M2) · NK1 / 3600 = </w:t>
      </w:r>
      <w:r w:rsidRPr="00993B79">
        <w:rPr>
          <w:b/>
          <w:color w:val="800000"/>
        </w:rPr>
        <w:t xml:space="preserve">2.45 · 2 / 3600 = </w:t>
      </w:r>
      <w:r w:rsidRPr="00993B79">
        <w:rPr>
          <w:b/>
          <w:color w:val="008000"/>
        </w:rPr>
        <w:t>0.00136</w:t>
      </w:r>
    </w:p>
    <w:p w14:paraId="285A5F29" w14:textId="77777777" w:rsidR="00602AB1" w:rsidRPr="00993B79" w:rsidRDefault="00602AB1" w:rsidP="00602AB1">
      <w:pPr>
        <w:rPr>
          <w:b/>
          <w:color w:val="008000"/>
        </w:rPr>
      </w:pPr>
    </w:p>
    <w:p w14:paraId="285A5F2A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ИТОГО выбросы по периоду: Холодный период (t&lt;-5)</w:t>
      </w:r>
    </w:p>
    <w:p w14:paraId="285A5F2B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Температура воздуха за расчетный период, град. С, </w:t>
      </w:r>
      <w:r w:rsidRPr="00993B79">
        <w:rPr>
          <w:b/>
          <w:i/>
          <w:color w:val="008080"/>
          <w:sz w:val="22"/>
        </w:rPr>
        <w:t xml:space="preserve">T = </w:t>
      </w:r>
      <w:r w:rsidRPr="00993B79">
        <w:rPr>
          <w:b/>
          <w:color w:val="008000"/>
        </w:rPr>
        <w:t>-25</w:t>
      </w:r>
    </w:p>
    <w:p w14:paraId="285A5F2C" w14:textId="77777777" w:rsidR="00602AB1" w:rsidRPr="00993B79" w:rsidRDefault="00602AB1" w:rsidP="00602AB1">
      <w:pPr>
        <w:rPr>
          <w:color w:val="000000"/>
          <w:sz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019"/>
        <w:gridCol w:w="253"/>
        <w:gridCol w:w="766"/>
        <w:gridCol w:w="252"/>
        <w:gridCol w:w="1018"/>
        <w:gridCol w:w="507"/>
        <w:gridCol w:w="511"/>
        <w:gridCol w:w="507"/>
        <w:gridCol w:w="1018"/>
        <w:gridCol w:w="507"/>
        <w:gridCol w:w="1018"/>
        <w:gridCol w:w="507"/>
        <w:gridCol w:w="3814"/>
        <w:gridCol w:w="4063"/>
      </w:tblGrid>
      <w:tr w:rsidR="00602AB1" w:rsidRPr="00993B79" w14:paraId="285A5F2E" w14:textId="77777777" w:rsidTr="00602AB1">
        <w:tc>
          <w:tcPr>
            <w:tcW w:w="5000" w:type="pct"/>
            <w:gridSpan w:val="14"/>
          </w:tcPr>
          <w:p w14:paraId="285A5F2D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Тип машины: Грузовые автомобили дизельные свыше 2 до 5 т (иномарки)</w:t>
            </w:r>
          </w:p>
        </w:tc>
      </w:tr>
      <w:tr w:rsidR="00602AB1" w:rsidRPr="00993B79" w14:paraId="285A5F3C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F2F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Dn</w:t>
            </w:r>
            <w:proofErr w:type="spellEnd"/>
            <w:r w:rsidRPr="00993B79">
              <w:rPr>
                <w:b/>
                <w:i/>
                <w:color w:val="800080"/>
              </w:rPr>
              <w:t>,</w:t>
            </w:r>
          </w:p>
          <w:p w14:paraId="285A5F30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сут</w:t>
            </w:r>
            <w:proofErr w:type="spellEnd"/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F31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Nk</w:t>
            </w:r>
            <w:proofErr w:type="spellEnd"/>
            <w:r w:rsidRPr="00993B79">
              <w:rPr>
                <w:b/>
                <w:i/>
                <w:color w:val="800080"/>
              </w:rPr>
              <w:t>,</w:t>
            </w:r>
          </w:p>
          <w:p w14:paraId="285A5F32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шт</w:t>
            </w:r>
            <w:proofErr w:type="spellEnd"/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F33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A</w:t>
            </w:r>
          </w:p>
          <w:p w14:paraId="285A5F34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F35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Nk1</w:t>
            </w:r>
          </w:p>
          <w:p w14:paraId="285A5F36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шт.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F37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L1,</w:t>
            </w:r>
          </w:p>
          <w:p w14:paraId="285A5F38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км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F39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L2,</w:t>
            </w:r>
          </w:p>
          <w:p w14:paraId="285A5F3A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км</w:t>
            </w:r>
          </w:p>
        </w:tc>
        <w:tc>
          <w:tcPr>
            <w:tcW w:w="26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F3B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</w:p>
        </w:tc>
      </w:tr>
      <w:tr w:rsidR="00602AB1" w:rsidRPr="00993B79" w14:paraId="285A5F44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F3D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90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F3E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2</w:t>
            </w:r>
          </w:p>
        </w:tc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F3F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0.10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F40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2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F41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F42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0.1</w:t>
            </w:r>
          </w:p>
        </w:tc>
        <w:tc>
          <w:tcPr>
            <w:tcW w:w="266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F43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</w:p>
        </w:tc>
      </w:tr>
      <w:tr w:rsidR="00602AB1" w:rsidRPr="00993B79" w14:paraId="285A5F46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5000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F45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</w:p>
        </w:tc>
      </w:tr>
      <w:tr w:rsidR="00602AB1" w:rsidRPr="00993B79" w14:paraId="285A5F57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F47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ЗВ</w:t>
            </w:r>
          </w:p>
          <w:p w14:paraId="285A5F48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F49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Tpr</w:t>
            </w:r>
            <w:proofErr w:type="spellEnd"/>
          </w:p>
          <w:p w14:paraId="285A5F4A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мин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F4B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Mpr</w:t>
            </w:r>
            <w:proofErr w:type="spellEnd"/>
            <w:r w:rsidRPr="00993B79">
              <w:rPr>
                <w:b/>
                <w:i/>
                <w:color w:val="800080"/>
              </w:rPr>
              <w:t>,</w:t>
            </w:r>
          </w:p>
          <w:p w14:paraId="285A5F4C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gramStart"/>
            <w:r w:rsidRPr="00993B79">
              <w:rPr>
                <w:b/>
                <w:i/>
                <w:color w:val="800080"/>
              </w:rPr>
              <w:t>г/мин</w:t>
            </w:r>
            <w:proofErr w:type="gramEnd"/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F4D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Tx</w:t>
            </w:r>
            <w:proofErr w:type="spellEnd"/>
            <w:r w:rsidRPr="00993B79">
              <w:rPr>
                <w:b/>
                <w:i/>
                <w:color w:val="800080"/>
              </w:rPr>
              <w:t>,</w:t>
            </w:r>
          </w:p>
          <w:p w14:paraId="285A5F4E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мин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F4F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Mxx</w:t>
            </w:r>
            <w:proofErr w:type="spellEnd"/>
            <w:r w:rsidRPr="00993B79">
              <w:rPr>
                <w:b/>
                <w:i/>
                <w:color w:val="800080"/>
              </w:rPr>
              <w:t>,</w:t>
            </w:r>
          </w:p>
          <w:p w14:paraId="285A5F50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gramStart"/>
            <w:r w:rsidRPr="00993B79">
              <w:rPr>
                <w:b/>
                <w:i/>
                <w:color w:val="800080"/>
              </w:rPr>
              <w:t>г/мин</w:t>
            </w:r>
            <w:proofErr w:type="gramEnd"/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F51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proofErr w:type="spellStart"/>
            <w:r w:rsidRPr="00993B79">
              <w:rPr>
                <w:b/>
                <w:i/>
                <w:color w:val="800080"/>
              </w:rPr>
              <w:t>Ml</w:t>
            </w:r>
            <w:proofErr w:type="spellEnd"/>
            <w:r w:rsidRPr="00993B79">
              <w:rPr>
                <w:b/>
                <w:i/>
                <w:color w:val="800080"/>
              </w:rPr>
              <w:t>,</w:t>
            </w:r>
          </w:p>
          <w:p w14:paraId="285A5F52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г/км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F53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г/с</w:t>
            </w:r>
          </w:p>
          <w:p w14:paraId="285A5F54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F55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т/год</w:t>
            </w:r>
          </w:p>
          <w:p w14:paraId="285A5F56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</w:p>
        </w:tc>
      </w:tr>
      <w:tr w:rsidR="00602AB1" w:rsidRPr="00993B79" w14:paraId="285A5F60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F58" w14:textId="77777777" w:rsidR="00602AB1" w:rsidRPr="00993B79" w:rsidRDefault="00602AB1" w:rsidP="00602AB1">
            <w:pPr>
              <w:jc w:val="center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0337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F59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30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F5A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0.87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F5B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F5C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0.36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F5D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3.5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F5E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0.0149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F5F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0.000495</w:t>
            </w:r>
          </w:p>
        </w:tc>
      </w:tr>
      <w:tr w:rsidR="00602AB1" w:rsidRPr="00993B79" w14:paraId="285A5F69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F61" w14:textId="77777777" w:rsidR="00602AB1" w:rsidRPr="00993B79" w:rsidRDefault="00602AB1" w:rsidP="00602AB1">
            <w:pPr>
              <w:jc w:val="center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2732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F62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30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F63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0.3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F64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F65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0.18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F66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0.6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F67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0.00513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F68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0.0001706</w:t>
            </w:r>
          </w:p>
        </w:tc>
      </w:tr>
      <w:tr w:rsidR="00602AB1" w:rsidRPr="00993B79" w14:paraId="285A5F72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F6A" w14:textId="77777777" w:rsidR="00602AB1" w:rsidRPr="00993B79" w:rsidRDefault="00602AB1" w:rsidP="00602AB1">
            <w:pPr>
              <w:jc w:val="center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0301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F6B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30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F6C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0.33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F6D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F6E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0.2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F6F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2.2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F70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0.00458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F71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0.0001546</w:t>
            </w:r>
          </w:p>
        </w:tc>
      </w:tr>
      <w:tr w:rsidR="00602AB1" w:rsidRPr="00993B79" w14:paraId="285A5F7B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F73" w14:textId="77777777" w:rsidR="00602AB1" w:rsidRPr="00993B79" w:rsidRDefault="00602AB1" w:rsidP="00602AB1">
            <w:pPr>
              <w:jc w:val="center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0304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F74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30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F75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0.33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F76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F77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0.2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F78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2.2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F79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0.000745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F7A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0.00002513</w:t>
            </w:r>
          </w:p>
        </w:tc>
      </w:tr>
      <w:tr w:rsidR="00602AB1" w:rsidRPr="00993B79" w14:paraId="285A5F84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F7C" w14:textId="77777777" w:rsidR="00602AB1" w:rsidRPr="00993B79" w:rsidRDefault="00602AB1" w:rsidP="00602AB1">
            <w:pPr>
              <w:jc w:val="center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0328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F7D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30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F7E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0.016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F7F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F80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0.008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F81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0.2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F82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0.000282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F83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0.00000965</w:t>
            </w:r>
          </w:p>
        </w:tc>
      </w:tr>
      <w:tr w:rsidR="00602AB1" w:rsidRPr="00993B79" w14:paraId="285A5F8D" w14:textId="77777777" w:rsidTr="00602AB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4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F85" w14:textId="77777777" w:rsidR="00602AB1" w:rsidRPr="00993B79" w:rsidRDefault="00602AB1" w:rsidP="00602AB1">
            <w:pPr>
              <w:jc w:val="center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0330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F86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30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F87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0.078</w:t>
            </w:r>
          </w:p>
        </w:tc>
        <w:tc>
          <w:tcPr>
            <w:tcW w:w="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F88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1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F89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0.065</w:t>
            </w:r>
          </w:p>
        </w:tc>
        <w:tc>
          <w:tcPr>
            <w:tcW w:w="48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F8A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0.43</w:t>
            </w:r>
          </w:p>
        </w:tc>
        <w:tc>
          <w:tcPr>
            <w:tcW w:w="1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F8B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0.00136</w:t>
            </w:r>
          </w:p>
        </w:tc>
        <w:tc>
          <w:tcPr>
            <w:tcW w:w="1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F8C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0.000046</w:t>
            </w:r>
          </w:p>
        </w:tc>
      </w:tr>
    </w:tbl>
    <w:p w14:paraId="285A5F8E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ИТОГО ВЫБРОСЫ ОТ СТОЯНКИ АВТОМОБИЛЕЙ</w:t>
      </w:r>
    </w:p>
    <w:p w14:paraId="285A5F8F" w14:textId="77777777" w:rsidR="00602AB1" w:rsidRPr="00993B79" w:rsidRDefault="00602AB1" w:rsidP="00602AB1">
      <w:pPr>
        <w:rPr>
          <w:color w:val="000000"/>
          <w:sz w:val="22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25"/>
        <w:gridCol w:w="8107"/>
        <w:gridCol w:w="3152"/>
        <w:gridCol w:w="3376"/>
      </w:tblGrid>
      <w:tr w:rsidR="00602AB1" w:rsidRPr="00993B79" w14:paraId="285A5F94" w14:textId="77777777" w:rsidTr="00602AB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F90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F91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F92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5F93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Выброс т/год</w:t>
            </w:r>
          </w:p>
        </w:tc>
      </w:tr>
      <w:tr w:rsidR="00602AB1" w:rsidRPr="00993B79" w14:paraId="285A5F99" w14:textId="77777777" w:rsidTr="00602AB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F95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F96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F97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0.00458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F98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0.000241648</w:t>
            </w:r>
          </w:p>
        </w:tc>
      </w:tr>
      <w:tr w:rsidR="00602AB1" w:rsidRPr="00993B79" w14:paraId="285A5F9E" w14:textId="77777777" w:rsidTr="00602AB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F9A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F9B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F9C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0.000745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F9D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0.0000392678</w:t>
            </w:r>
          </w:p>
        </w:tc>
      </w:tr>
      <w:tr w:rsidR="00602AB1" w:rsidRPr="00993B79" w14:paraId="285A5FA3" w14:textId="77777777" w:rsidTr="00602AB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F9F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0328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FA0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FA1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0.000282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FA2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0.000014928</w:t>
            </w:r>
          </w:p>
        </w:tc>
      </w:tr>
      <w:tr w:rsidR="00602AB1" w:rsidRPr="00993B79" w14:paraId="285A5FA8" w14:textId="77777777" w:rsidTr="00602AB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FA4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0330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FA5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FA6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0.00136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FA7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0.00007182</w:t>
            </w:r>
          </w:p>
        </w:tc>
      </w:tr>
      <w:tr w:rsidR="00602AB1" w:rsidRPr="00993B79" w14:paraId="285A5FAD" w14:textId="77777777" w:rsidTr="00602AB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FA9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FAA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FAB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0.0149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FAC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0.0007217</w:t>
            </w:r>
          </w:p>
        </w:tc>
      </w:tr>
      <w:tr w:rsidR="00602AB1" w:rsidRPr="00993B79" w14:paraId="285A5FB2" w14:textId="77777777" w:rsidTr="00602AB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FAE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2732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FAF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Керосин (654*)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FB0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0.00513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5FB1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0.0002526</w:t>
            </w:r>
          </w:p>
        </w:tc>
      </w:tr>
    </w:tbl>
    <w:p w14:paraId="285A5FB3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Максимальные разовые выбросы достигнуты в холодный период</w:t>
      </w:r>
    </w:p>
    <w:p w14:paraId="285A5FB4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при температуре -25 градусов C</w:t>
      </w:r>
    </w:p>
    <w:p w14:paraId="285A5FB5" w14:textId="77777777" w:rsidR="00602AB1" w:rsidRPr="00993B79" w:rsidRDefault="00602AB1" w:rsidP="00602AB1">
      <w:pPr>
        <w:rPr>
          <w:color w:val="000000"/>
          <w:sz w:val="22"/>
        </w:rPr>
      </w:pPr>
    </w:p>
    <w:p w14:paraId="285A5FB6" w14:textId="77777777" w:rsidR="00602AB1" w:rsidRPr="00993B79" w:rsidRDefault="00602AB1" w:rsidP="00602AB1">
      <w:pPr>
        <w:rPr>
          <w:color w:val="000000"/>
          <w:sz w:val="22"/>
        </w:rPr>
      </w:pPr>
    </w:p>
    <w:p w14:paraId="285A5FB7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Источник загрязнения: 0011, Организованный источник</w:t>
      </w:r>
    </w:p>
    <w:p w14:paraId="285A5FB8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Источник выделения: 0011 20, Сварочный участок</w:t>
      </w:r>
    </w:p>
    <w:p w14:paraId="285A5FB9" w14:textId="77777777" w:rsidR="00602AB1" w:rsidRPr="00993B79" w:rsidRDefault="00602AB1" w:rsidP="00602AB1">
      <w:pPr>
        <w:rPr>
          <w:color w:val="000000"/>
          <w:sz w:val="22"/>
        </w:rPr>
      </w:pPr>
    </w:p>
    <w:p w14:paraId="285A5FBA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Список литературы:</w:t>
      </w:r>
    </w:p>
    <w:p w14:paraId="285A5FBB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Методика расчета выбросов загрязняющих веществ в атмосферу</w:t>
      </w:r>
    </w:p>
    <w:p w14:paraId="285A5FBC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при сварочных работах (по величинам удельных</w:t>
      </w:r>
    </w:p>
    <w:p w14:paraId="285A5FBD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выбросов). РНД 211.2.02.03-2004. Астана, 2005</w:t>
      </w:r>
    </w:p>
    <w:p w14:paraId="285A5FBE" w14:textId="77777777" w:rsidR="00602AB1" w:rsidRPr="00993B79" w:rsidRDefault="00602AB1" w:rsidP="00602AB1">
      <w:pPr>
        <w:rPr>
          <w:color w:val="000000"/>
          <w:sz w:val="22"/>
        </w:rPr>
      </w:pPr>
    </w:p>
    <w:p w14:paraId="285A5FBF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Коэффициент трансформации оксидов азота в NO2, </w:t>
      </w:r>
      <w:r w:rsidRPr="00993B79">
        <w:rPr>
          <w:b/>
          <w:i/>
          <w:color w:val="008080"/>
          <w:sz w:val="22"/>
        </w:rPr>
        <w:t xml:space="preserve">KNO2 = </w:t>
      </w:r>
      <w:r w:rsidRPr="00993B79">
        <w:rPr>
          <w:b/>
          <w:color w:val="008000"/>
        </w:rPr>
        <w:t>0.8</w:t>
      </w:r>
    </w:p>
    <w:p w14:paraId="285A5FC0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Коэффициент трансформации оксидов азота в NO, </w:t>
      </w:r>
      <w:r w:rsidRPr="00993B79">
        <w:rPr>
          <w:b/>
          <w:i/>
          <w:color w:val="008080"/>
          <w:sz w:val="22"/>
        </w:rPr>
        <w:t xml:space="preserve">KNO = </w:t>
      </w:r>
      <w:r w:rsidRPr="00993B79">
        <w:rPr>
          <w:b/>
          <w:color w:val="008000"/>
        </w:rPr>
        <w:t>0.13</w:t>
      </w:r>
    </w:p>
    <w:p w14:paraId="285A5FC1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lastRenderedPageBreak/>
        <w:t xml:space="preserve">Степень очистки, доли ед., </w:t>
      </w:r>
      <w:r w:rsidRPr="00993B79">
        <w:rPr>
          <w:b/>
          <w:i/>
          <w:color w:val="008080"/>
          <w:sz w:val="22"/>
        </w:rPr>
        <w:sym w:font="Symbol" w:char="F068"/>
      </w:r>
      <w:r w:rsidRPr="00993B79">
        <w:rPr>
          <w:b/>
          <w:i/>
          <w:color w:val="008080"/>
          <w:sz w:val="22"/>
        </w:rPr>
        <w:t xml:space="preserve"> = </w:t>
      </w:r>
      <w:r w:rsidRPr="00993B79">
        <w:rPr>
          <w:b/>
          <w:color w:val="008000"/>
        </w:rPr>
        <w:t>0</w:t>
      </w:r>
    </w:p>
    <w:p w14:paraId="285A5FC2" w14:textId="77777777" w:rsidR="00602AB1" w:rsidRPr="00993B79" w:rsidRDefault="00602AB1" w:rsidP="00602AB1">
      <w:pPr>
        <w:rPr>
          <w:b/>
          <w:color w:val="008000"/>
        </w:rPr>
      </w:pPr>
    </w:p>
    <w:p w14:paraId="285A5FC3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РАСЧЕТ выбросов ЗВ от сварки металлов</w:t>
      </w:r>
    </w:p>
    <w:p w14:paraId="285A5FC4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Вид сварки: Ручная дуговая сварка сталей штучными электродами</w:t>
      </w:r>
    </w:p>
    <w:p w14:paraId="285A5FC5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Электрод (сварочный материал): ЦЛ-1</w:t>
      </w:r>
      <w:r w:rsidR="001B268E" w:rsidRPr="00993B79">
        <w:rPr>
          <w:color w:val="000000"/>
          <w:sz w:val="22"/>
        </w:rPr>
        <w:t>1</w:t>
      </w:r>
    </w:p>
    <w:p w14:paraId="285A5FC6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Расход сварочных материалов, кг/год, </w:t>
      </w:r>
      <w:r w:rsidRPr="00993B79">
        <w:rPr>
          <w:b/>
          <w:i/>
          <w:color w:val="008080"/>
          <w:sz w:val="22"/>
        </w:rPr>
        <w:t xml:space="preserve">BГОД = </w:t>
      </w:r>
      <w:r w:rsidRPr="00993B79">
        <w:rPr>
          <w:b/>
          <w:color w:val="008000"/>
        </w:rPr>
        <w:t>40</w:t>
      </w:r>
    </w:p>
    <w:p w14:paraId="285A5FC7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Фактический максимальный расход сварочных материалов,</w:t>
      </w:r>
    </w:p>
    <w:p w14:paraId="285A5FC8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 учетом дискретности работы оборудования, кг/час, </w:t>
      </w:r>
      <w:r w:rsidRPr="00993B79">
        <w:rPr>
          <w:b/>
          <w:i/>
          <w:color w:val="008080"/>
          <w:sz w:val="22"/>
        </w:rPr>
        <w:t xml:space="preserve">BЧАС = </w:t>
      </w:r>
      <w:r w:rsidRPr="00993B79">
        <w:rPr>
          <w:b/>
          <w:color w:val="008000"/>
        </w:rPr>
        <w:t>0.5</w:t>
      </w:r>
    </w:p>
    <w:p w14:paraId="285A5FC9" w14:textId="77777777" w:rsidR="00602AB1" w:rsidRPr="00993B79" w:rsidRDefault="00602AB1" w:rsidP="00602AB1">
      <w:pPr>
        <w:rPr>
          <w:b/>
          <w:color w:val="008000"/>
        </w:rPr>
      </w:pPr>
    </w:p>
    <w:p w14:paraId="285A5FCA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Удельное выделение сварочного аэрозоля,</w:t>
      </w:r>
    </w:p>
    <w:p w14:paraId="285A5FCB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г/кг расходуемого материала (табл. 1, 3), </w:t>
      </w:r>
      <w:r w:rsidRPr="00993B79">
        <w:rPr>
          <w:b/>
          <w:i/>
          <w:color w:val="008080"/>
          <w:sz w:val="22"/>
        </w:rPr>
        <w:t>K</w:t>
      </w:r>
      <w:r w:rsidRPr="00993B79">
        <w:rPr>
          <w:b/>
          <w:i/>
          <w:color w:val="008080"/>
          <w:sz w:val="18"/>
        </w:rPr>
        <w:fldChar w:fldCharType="begin"/>
      </w:r>
      <w:r w:rsidRPr="00993B79">
        <w:rPr>
          <w:b/>
          <w:i/>
          <w:color w:val="008080"/>
          <w:sz w:val="18"/>
        </w:rPr>
        <w:instrText xml:space="preserve"> EQ \o\ac(\s\do5( M);;\s\up5( X)) </w:instrText>
      </w:r>
      <w:r w:rsidRPr="00993B79">
        <w:rPr>
          <w:b/>
          <w:i/>
          <w:color w:val="008080"/>
          <w:sz w:val="18"/>
        </w:rPr>
        <w:fldChar w:fldCharType="end"/>
      </w:r>
      <w:r w:rsidRPr="00993B79">
        <w:rPr>
          <w:b/>
          <w:i/>
          <w:color w:val="008080"/>
          <w:sz w:val="22"/>
        </w:rPr>
        <w:t xml:space="preserve"> = </w:t>
      </w:r>
      <w:r w:rsidRPr="00993B79">
        <w:rPr>
          <w:b/>
          <w:color w:val="008000"/>
        </w:rPr>
        <w:t>10</w:t>
      </w:r>
    </w:p>
    <w:p w14:paraId="285A5FCC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в том числе:</w:t>
      </w:r>
    </w:p>
    <w:p w14:paraId="285A5FCD" w14:textId="77777777" w:rsidR="00602AB1" w:rsidRPr="00993B79" w:rsidRDefault="00602AB1" w:rsidP="00602AB1">
      <w:pPr>
        <w:rPr>
          <w:color w:val="000000"/>
          <w:sz w:val="22"/>
        </w:rPr>
      </w:pPr>
    </w:p>
    <w:p w14:paraId="285A5FCE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>Примесь: 0123 Железо (II, III) оксиды (в пересчете на железо) (</w:t>
      </w:r>
      <w:proofErr w:type="spellStart"/>
      <w:r w:rsidRPr="00993B79">
        <w:rPr>
          <w:b/>
          <w:i/>
          <w:color w:val="FF00FF"/>
        </w:rPr>
        <w:t>диЖелезо</w:t>
      </w:r>
      <w:proofErr w:type="spellEnd"/>
      <w:r w:rsidRPr="00993B79">
        <w:rPr>
          <w:b/>
          <w:i/>
          <w:color w:val="FF00FF"/>
        </w:rPr>
        <w:t xml:space="preserve"> триоксид, Железа оксид) (274)</w:t>
      </w:r>
    </w:p>
    <w:p w14:paraId="285A5FCF" w14:textId="77777777" w:rsidR="00602AB1" w:rsidRPr="00993B79" w:rsidRDefault="00602AB1" w:rsidP="00602AB1">
      <w:pPr>
        <w:rPr>
          <w:b/>
          <w:i/>
          <w:color w:val="FF00FF"/>
        </w:rPr>
      </w:pPr>
    </w:p>
    <w:p w14:paraId="285A5FD0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Удельное выделение загрязняющих веществ,</w:t>
      </w:r>
    </w:p>
    <w:p w14:paraId="285A5FD1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г/кг расходуемого материала (табл. 1, 3), </w:t>
      </w:r>
      <w:r w:rsidRPr="00993B79">
        <w:rPr>
          <w:b/>
          <w:i/>
          <w:color w:val="008080"/>
          <w:sz w:val="22"/>
        </w:rPr>
        <w:t>K</w:t>
      </w:r>
      <w:r w:rsidRPr="00993B79">
        <w:rPr>
          <w:b/>
          <w:i/>
          <w:color w:val="008080"/>
          <w:sz w:val="18"/>
        </w:rPr>
        <w:fldChar w:fldCharType="begin"/>
      </w:r>
      <w:r w:rsidRPr="00993B79">
        <w:rPr>
          <w:b/>
          <w:i/>
          <w:color w:val="008080"/>
          <w:sz w:val="18"/>
        </w:rPr>
        <w:instrText xml:space="preserve"> EQ \o\ac(\s\do5( M);;\s\up5( X)) </w:instrText>
      </w:r>
      <w:r w:rsidRPr="00993B79">
        <w:rPr>
          <w:b/>
          <w:i/>
          <w:color w:val="008080"/>
          <w:sz w:val="18"/>
        </w:rPr>
        <w:fldChar w:fldCharType="end"/>
      </w:r>
      <w:r w:rsidRPr="00993B79">
        <w:rPr>
          <w:b/>
          <w:i/>
          <w:color w:val="008080"/>
          <w:sz w:val="22"/>
        </w:rPr>
        <w:t xml:space="preserve"> = </w:t>
      </w:r>
      <w:r w:rsidRPr="00993B79">
        <w:rPr>
          <w:b/>
          <w:color w:val="008000"/>
        </w:rPr>
        <w:t>9.2</w:t>
      </w:r>
    </w:p>
    <w:p w14:paraId="285A5FD2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Степень очистки, доли ед., </w:t>
      </w:r>
      <w:r w:rsidRPr="00993B79">
        <w:rPr>
          <w:b/>
          <w:i/>
          <w:color w:val="008080"/>
          <w:sz w:val="22"/>
        </w:rPr>
        <w:sym w:font="Symbol" w:char="F068"/>
      </w:r>
      <w:r w:rsidRPr="00993B79">
        <w:rPr>
          <w:b/>
          <w:i/>
          <w:color w:val="008080"/>
          <w:sz w:val="22"/>
        </w:rPr>
        <w:t xml:space="preserve"> = </w:t>
      </w:r>
      <w:r w:rsidRPr="00993B79">
        <w:rPr>
          <w:b/>
          <w:color w:val="008000"/>
        </w:rPr>
        <w:t>0</w:t>
      </w:r>
    </w:p>
    <w:p w14:paraId="285A5FD3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выброс, т/год (5.1), </w:t>
      </w:r>
      <w:r w:rsidRPr="00993B79">
        <w:rPr>
          <w:b/>
          <w:i/>
          <w:color w:val="008080"/>
          <w:sz w:val="22"/>
        </w:rPr>
        <w:t xml:space="preserve">MГОД = </w:t>
      </w:r>
      <w:r w:rsidRPr="00993B79">
        <w:rPr>
          <w:i/>
          <w:color w:val="FF0000"/>
        </w:rPr>
        <w:t>K</w:t>
      </w:r>
      <w:r w:rsidRPr="00993B79">
        <w:rPr>
          <w:i/>
          <w:color w:val="FF0000"/>
          <w:sz w:val="20"/>
        </w:rPr>
        <w:fldChar w:fldCharType="begin"/>
      </w:r>
      <w:r w:rsidRPr="00993B79">
        <w:rPr>
          <w:i/>
          <w:color w:val="FF0000"/>
          <w:sz w:val="20"/>
        </w:rPr>
        <w:instrText xml:space="preserve"> EQ \o\ac(\s\do6( M);;\s\up6( X)) </w:instrText>
      </w:r>
      <w:r w:rsidRPr="00993B79">
        <w:rPr>
          <w:i/>
          <w:color w:val="FF0000"/>
          <w:sz w:val="20"/>
        </w:rPr>
        <w:fldChar w:fldCharType="end"/>
      </w:r>
      <w:r w:rsidRPr="00993B79">
        <w:rPr>
          <w:i/>
          <w:color w:val="FF0000"/>
        </w:rPr>
        <w:t xml:space="preserve"> · BГОД / 10</w:t>
      </w:r>
      <w:r w:rsidRPr="00993B79">
        <w:rPr>
          <w:i/>
          <w:color w:val="FF0000"/>
          <w:vertAlign w:val="superscript"/>
        </w:rPr>
        <w:t>6</w:t>
      </w:r>
      <w:r w:rsidRPr="00993B79">
        <w:rPr>
          <w:i/>
          <w:color w:val="FF0000"/>
        </w:rPr>
        <w:t xml:space="preserve"> · (1-</w:t>
      </w:r>
      <w:r w:rsidRPr="00993B79">
        <w:rPr>
          <w:i/>
          <w:color w:val="FF0000"/>
        </w:rPr>
        <w:sym w:font="Symbol" w:char="F068"/>
      </w:r>
      <w:r w:rsidRPr="00993B79">
        <w:rPr>
          <w:i/>
          <w:color w:val="FF0000"/>
        </w:rPr>
        <w:t xml:space="preserve">) = </w:t>
      </w:r>
      <w:r w:rsidRPr="00993B79">
        <w:rPr>
          <w:b/>
          <w:color w:val="800000"/>
        </w:rPr>
        <w:t>9.2 · 40 / 10</w:t>
      </w:r>
      <w:r w:rsidRPr="00993B79">
        <w:rPr>
          <w:b/>
          <w:color w:val="800000"/>
          <w:vertAlign w:val="superscript"/>
        </w:rPr>
        <w:t>6</w:t>
      </w:r>
      <w:r w:rsidRPr="00993B79">
        <w:rPr>
          <w:b/>
          <w:color w:val="800000"/>
        </w:rPr>
        <w:t xml:space="preserve"> · (</w:t>
      </w:r>
      <w:proofErr w:type="gramStart"/>
      <w:r w:rsidRPr="00993B79">
        <w:rPr>
          <w:b/>
          <w:color w:val="800000"/>
        </w:rPr>
        <w:t>1-0</w:t>
      </w:r>
      <w:proofErr w:type="gramEnd"/>
      <w:r w:rsidRPr="00993B79">
        <w:rPr>
          <w:b/>
          <w:color w:val="800000"/>
        </w:rPr>
        <w:t xml:space="preserve">) = </w:t>
      </w:r>
      <w:r w:rsidRPr="00993B79">
        <w:rPr>
          <w:b/>
          <w:color w:val="008000"/>
        </w:rPr>
        <w:t>0.000368</w:t>
      </w:r>
    </w:p>
    <w:p w14:paraId="285A5FD4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из разовых выброс, г/с (5.2), </w:t>
      </w:r>
      <w:r w:rsidRPr="00993B79">
        <w:rPr>
          <w:b/>
          <w:i/>
          <w:color w:val="008080"/>
          <w:sz w:val="22"/>
        </w:rPr>
        <w:t xml:space="preserve">MСЕК = </w:t>
      </w:r>
      <w:r w:rsidRPr="00993B79">
        <w:rPr>
          <w:i/>
          <w:color w:val="FF0000"/>
        </w:rPr>
        <w:t>K</w:t>
      </w:r>
      <w:r w:rsidRPr="00993B79">
        <w:rPr>
          <w:i/>
          <w:color w:val="FF0000"/>
          <w:sz w:val="20"/>
        </w:rPr>
        <w:fldChar w:fldCharType="begin"/>
      </w:r>
      <w:r w:rsidRPr="00993B79">
        <w:rPr>
          <w:i/>
          <w:color w:val="FF0000"/>
          <w:sz w:val="20"/>
        </w:rPr>
        <w:instrText xml:space="preserve"> EQ \o\ac(\s\do6( M);;\s\up6( X)) </w:instrText>
      </w:r>
      <w:r w:rsidRPr="00993B79">
        <w:rPr>
          <w:i/>
          <w:color w:val="FF0000"/>
          <w:sz w:val="20"/>
        </w:rPr>
        <w:fldChar w:fldCharType="end"/>
      </w:r>
      <w:r w:rsidRPr="00993B79">
        <w:rPr>
          <w:i/>
          <w:color w:val="FF0000"/>
        </w:rPr>
        <w:t xml:space="preserve"> · BЧАС / 3600 · (1-</w:t>
      </w:r>
      <w:r w:rsidRPr="00993B79">
        <w:rPr>
          <w:i/>
          <w:color w:val="FF0000"/>
        </w:rPr>
        <w:sym w:font="Symbol" w:char="F068"/>
      </w:r>
      <w:r w:rsidRPr="00993B79">
        <w:rPr>
          <w:i/>
          <w:color w:val="FF0000"/>
        </w:rPr>
        <w:t xml:space="preserve">) = </w:t>
      </w:r>
      <w:r w:rsidRPr="00993B79">
        <w:rPr>
          <w:b/>
          <w:color w:val="800000"/>
        </w:rPr>
        <w:t>9.2 · 0.5 / 3600 · (</w:t>
      </w:r>
      <w:proofErr w:type="gramStart"/>
      <w:r w:rsidRPr="00993B79">
        <w:rPr>
          <w:b/>
          <w:color w:val="800000"/>
        </w:rPr>
        <w:t>1-0</w:t>
      </w:r>
      <w:proofErr w:type="gramEnd"/>
      <w:r w:rsidRPr="00993B79">
        <w:rPr>
          <w:b/>
          <w:color w:val="800000"/>
        </w:rPr>
        <w:t xml:space="preserve">) = </w:t>
      </w:r>
      <w:r w:rsidRPr="00993B79">
        <w:rPr>
          <w:b/>
          <w:color w:val="008000"/>
        </w:rPr>
        <w:t>0.001278</w:t>
      </w:r>
    </w:p>
    <w:p w14:paraId="285A5FD5" w14:textId="77777777" w:rsidR="00602AB1" w:rsidRPr="00993B79" w:rsidRDefault="00602AB1" w:rsidP="00602AB1">
      <w:pPr>
        <w:rPr>
          <w:b/>
          <w:color w:val="008000"/>
        </w:rPr>
      </w:pPr>
    </w:p>
    <w:p w14:paraId="285A5FD6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>Примесь: 0143 Марганец и его соединения (в пересчете на марганца (IV) оксид) (327)</w:t>
      </w:r>
    </w:p>
    <w:p w14:paraId="285A5FD7" w14:textId="77777777" w:rsidR="00602AB1" w:rsidRPr="00993B79" w:rsidRDefault="00602AB1" w:rsidP="00602AB1">
      <w:pPr>
        <w:rPr>
          <w:b/>
          <w:i/>
          <w:color w:val="FF00FF"/>
        </w:rPr>
      </w:pPr>
    </w:p>
    <w:p w14:paraId="285A5FD8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Удельное выделение загрязняющих веществ,</w:t>
      </w:r>
    </w:p>
    <w:p w14:paraId="285A5FD9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г/кг расходуемого материала (табл. 1, 3), </w:t>
      </w:r>
      <w:r w:rsidRPr="00993B79">
        <w:rPr>
          <w:b/>
          <w:i/>
          <w:color w:val="008080"/>
          <w:sz w:val="22"/>
        </w:rPr>
        <w:t>K</w:t>
      </w:r>
      <w:r w:rsidRPr="00993B79">
        <w:rPr>
          <w:b/>
          <w:i/>
          <w:color w:val="008080"/>
          <w:sz w:val="18"/>
        </w:rPr>
        <w:fldChar w:fldCharType="begin"/>
      </w:r>
      <w:r w:rsidRPr="00993B79">
        <w:rPr>
          <w:b/>
          <w:i/>
          <w:color w:val="008080"/>
          <w:sz w:val="18"/>
        </w:rPr>
        <w:instrText xml:space="preserve"> EQ \o\ac(\s\do5( M);;\s\up5( X)) </w:instrText>
      </w:r>
      <w:r w:rsidRPr="00993B79">
        <w:rPr>
          <w:b/>
          <w:i/>
          <w:color w:val="008080"/>
          <w:sz w:val="18"/>
        </w:rPr>
        <w:fldChar w:fldCharType="end"/>
      </w:r>
      <w:r w:rsidRPr="00993B79">
        <w:rPr>
          <w:b/>
          <w:i/>
          <w:color w:val="008080"/>
          <w:sz w:val="22"/>
        </w:rPr>
        <w:t xml:space="preserve"> = </w:t>
      </w:r>
      <w:r w:rsidRPr="00993B79">
        <w:rPr>
          <w:b/>
          <w:color w:val="008000"/>
        </w:rPr>
        <w:t>0.63</w:t>
      </w:r>
    </w:p>
    <w:p w14:paraId="285A5FDA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Степень очистки, доли ед., </w:t>
      </w:r>
      <w:r w:rsidRPr="00993B79">
        <w:rPr>
          <w:b/>
          <w:i/>
          <w:color w:val="008080"/>
          <w:sz w:val="22"/>
        </w:rPr>
        <w:sym w:font="Symbol" w:char="F068"/>
      </w:r>
      <w:r w:rsidRPr="00993B79">
        <w:rPr>
          <w:b/>
          <w:i/>
          <w:color w:val="008080"/>
          <w:sz w:val="22"/>
        </w:rPr>
        <w:t xml:space="preserve"> = </w:t>
      </w:r>
      <w:r w:rsidRPr="00993B79">
        <w:rPr>
          <w:b/>
          <w:color w:val="008000"/>
        </w:rPr>
        <w:t>0</w:t>
      </w:r>
    </w:p>
    <w:p w14:paraId="285A5FDB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выброс, т/год (5.1), </w:t>
      </w:r>
      <w:r w:rsidRPr="00993B79">
        <w:rPr>
          <w:b/>
          <w:i/>
          <w:color w:val="008080"/>
          <w:sz w:val="22"/>
        </w:rPr>
        <w:t xml:space="preserve">MГОД = </w:t>
      </w:r>
      <w:r w:rsidRPr="00993B79">
        <w:rPr>
          <w:i/>
          <w:color w:val="FF0000"/>
        </w:rPr>
        <w:t>K</w:t>
      </w:r>
      <w:r w:rsidRPr="00993B79">
        <w:rPr>
          <w:i/>
          <w:color w:val="FF0000"/>
          <w:sz w:val="20"/>
        </w:rPr>
        <w:fldChar w:fldCharType="begin"/>
      </w:r>
      <w:r w:rsidRPr="00993B79">
        <w:rPr>
          <w:i/>
          <w:color w:val="FF0000"/>
          <w:sz w:val="20"/>
        </w:rPr>
        <w:instrText xml:space="preserve"> EQ \o\ac(\s\do6( M);;\s\up6( X)) </w:instrText>
      </w:r>
      <w:r w:rsidRPr="00993B79">
        <w:rPr>
          <w:i/>
          <w:color w:val="FF0000"/>
          <w:sz w:val="20"/>
        </w:rPr>
        <w:fldChar w:fldCharType="end"/>
      </w:r>
      <w:r w:rsidRPr="00993B79">
        <w:rPr>
          <w:i/>
          <w:color w:val="FF0000"/>
        </w:rPr>
        <w:t xml:space="preserve"> · BГОД / 10</w:t>
      </w:r>
      <w:r w:rsidRPr="00993B79">
        <w:rPr>
          <w:i/>
          <w:color w:val="FF0000"/>
          <w:vertAlign w:val="superscript"/>
        </w:rPr>
        <w:t>6</w:t>
      </w:r>
      <w:r w:rsidRPr="00993B79">
        <w:rPr>
          <w:i/>
          <w:color w:val="FF0000"/>
        </w:rPr>
        <w:t xml:space="preserve"> · (1-</w:t>
      </w:r>
      <w:r w:rsidRPr="00993B79">
        <w:rPr>
          <w:i/>
          <w:color w:val="FF0000"/>
        </w:rPr>
        <w:sym w:font="Symbol" w:char="F068"/>
      </w:r>
      <w:r w:rsidRPr="00993B79">
        <w:rPr>
          <w:i/>
          <w:color w:val="FF0000"/>
        </w:rPr>
        <w:t xml:space="preserve">) = </w:t>
      </w:r>
      <w:r w:rsidRPr="00993B79">
        <w:rPr>
          <w:b/>
          <w:color w:val="800000"/>
        </w:rPr>
        <w:t>0.63 · 40 / 10</w:t>
      </w:r>
      <w:r w:rsidRPr="00993B79">
        <w:rPr>
          <w:b/>
          <w:color w:val="800000"/>
          <w:vertAlign w:val="superscript"/>
        </w:rPr>
        <w:t>6</w:t>
      </w:r>
      <w:r w:rsidRPr="00993B79">
        <w:rPr>
          <w:b/>
          <w:color w:val="800000"/>
        </w:rPr>
        <w:t xml:space="preserve"> · (</w:t>
      </w:r>
      <w:proofErr w:type="gramStart"/>
      <w:r w:rsidRPr="00993B79">
        <w:rPr>
          <w:b/>
          <w:color w:val="800000"/>
        </w:rPr>
        <w:t>1-0</w:t>
      </w:r>
      <w:proofErr w:type="gramEnd"/>
      <w:r w:rsidRPr="00993B79">
        <w:rPr>
          <w:b/>
          <w:color w:val="800000"/>
        </w:rPr>
        <w:t xml:space="preserve">) = </w:t>
      </w:r>
      <w:r w:rsidRPr="00993B79">
        <w:rPr>
          <w:b/>
          <w:color w:val="008000"/>
        </w:rPr>
        <w:t>0.0000252</w:t>
      </w:r>
    </w:p>
    <w:p w14:paraId="285A5FDC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из разовых выброс, г/с (5.2), </w:t>
      </w:r>
      <w:r w:rsidRPr="00993B79">
        <w:rPr>
          <w:b/>
          <w:i/>
          <w:color w:val="008080"/>
          <w:sz w:val="22"/>
        </w:rPr>
        <w:t xml:space="preserve">MСЕК = </w:t>
      </w:r>
      <w:r w:rsidRPr="00993B79">
        <w:rPr>
          <w:i/>
          <w:color w:val="FF0000"/>
        </w:rPr>
        <w:t>K</w:t>
      </w:r>
      <w:r w:rsidRPr="00993B79">
        <w:rPr>
          <w:i/>
          <w:color w:val="FF0000"/>
          <w:sz w:val="20"/>
        </w:rPr>
        <w:fldChar w:fldCharType="begin"/>
      </w:r>
      <w:r w:rsidRPr="00993B79">
        <w:rPr>
          <w:i/>
          <w:color w:val="FF0000"/>
          <w:sz w:val="20"/>
        </w:rPr>
        <w:instrText xml:space="preserve"> EQ \o\ac(\s\do6( M);;\s\up6( X)) </w:instrText>
      </w:r>
      <w:r w:rsidRPr="00993B79">
        <w:rPr>
          <w:i/>
          <w:color w:val="FF0000"/>
          <w:sz w:val="20"/>
        </w:rPr>
        <w:fldChar w:fldCharType="end"/>
      </w:r>
      <w:r w:rsidRPr="00993B79">
        <w:rPr>
          <w:i/>
          <w:color w:val="FF0000"/>
        </w:rPr>
        <w:t xml:space="preserve"> · BЧАС / 3600 · (1-</w:t>
      </w:r>
      <w:r w:rsidRPr="00993B79">
        <w:rPr>
          <w:i/>
          <w:color w:val="FF0000"/>
        </w:rPr>
        <w:sym w:font="Symbol" w:char="F068"/>
      </w:r>
      <w:r w:rsidRPr="00993B79">
        <w:rPr>
          <w:i/>
          <w:color w:val="FF0000"/>
        </w:rPr>
        <w:t xml:space="preserve">) = </w:t>
      </w:r>
      <w:r w:rsidRPr="00993B79">
        <w:rPr>
          <w:b/>
          <w:color w:val="800000"/>
        </w:rPr>
        <w:t>0.63 · 0.5 / 3600 · (</w:t>
      </w:r>
      <w:proofErr w:type="gramStart"/>
      <w:r w:rsidRPr="00993B79">
        <w:rPr>
          <w:b/>
          <w:color w:val="800000"/>
        </w:rPr>
        <w:t>1-0</w:t>
      </w:r>
      <w:proofErr w:type="gramEnd"/>
      <w:r w:rsidRPr="00993B79">
        <w:rPr>
          <w:b/>
          <w:color w:val="800000"/>
        </w:rPr>
        <w:t xml:space="preserve">) = </w:t>
      </w:r>
      <w:r w:rsidRPr="00993B79">
        <w:rPr>
          <w:b/>
          <w:color w:val="008000"/>
        </w:rPr>
        <w:t>0.0000875</w:t>
      </w:r>
    </w:p>
    <w:p w14:paraId="285A5FDD" w14:textId="77777777" w:rsidR="00602AB1" w:rsidRPr="00993B79" w:rsidRDefault="00602AB1" w:rsidP="00602AB1">
      <w:pPr>
        <w:rPr>
          <w:b/>
          <w:color w:val="008000"/>
        </w:rPr>
      </w:pPr>
    </w:p>
    <w:p w14:paraId="285A5FDE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>Примесь: 0203 Хром /в пересчете на хром (VI) оксид/ (Хром шестивалентный) (647)</w:t>
      </w:r>
    </w:p>
    <w:p w14:paraId="285A5FDF" w14:textId="77777777" w:rsidR="00602AB1" w:rsidRPr="00993B79" w:rsidRDefault="00602AB1" w:rsidP="00602AB1">
      <w:pPr>
        <w:rPr>
          <w:b/>
          <w:i/>
          <w:color w:val="FF00FF"/>
        </w:rPr>
      </w:pPr>
    </w:p>
    <w:p w14:paraId="285A5FE0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Удельное выделение загрязняющих веществ,</w:t>
      </w:r>
    </w:p>
    <w:p w14:paraId="285A5FE1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lastRenderedPageBreak/>
        <w:t xml:space="preserve">г/кг расходуемого материала (табл. 1, 3), </w:t>
      </w:r>
      <w:r w:rsidRPr="00993B79">
        <w:rPr>
          <w:b/>
          <w:i/>
          <w:color w:val="008080"/>
          <w:sz w:val="22"/>
        </w:rPr>
        <w:t>K</w:t>
      </w:r>
      <w:r w:rsidRPr="00993B79">
        <w:rPr>
          <w:b/>
          <w:i/>
          <w:color w:val="008080"/>
          <w:sz w:val="18"/>
        </w:rPr>
        <w:fldChar w:fldCharType="begin"/>
      </w:r>
      <w:r w:rsidRPr="00993B79">
        <w:rPr>
          <w:b/>
          <w:i/>
          <w:color w:val="008080"/>
          <w:sz w:val="18"/>
        </w:rPr>
        <w:instrText xml:space="preserve"> EQ \o\ac(\s\do5( M);;\s\up5( X)) </w:instrText>
      </w:r>
      <w:r w:rsidRPr="00993B79">
        <w:rPr>
          <w:b/>
          <w:i/>
          <w:color w:val="008080"/>
          <w:sz w:val="18"/>
        </w:rPr>
        <w:fldChar w:fldCharType="end"/>
      </w:r>
      <w:r w:rsidRPr="00993B79">
        <w:rPr>
          <w:b/>
          <w:i/>
          <w:color w:val="008080"/>
          <w:sz w:val="22"/>
        </w:rPr>
        <w:t xml:space="preserve"> = </w:t>
      </w:r>
      <w:r w:rsidRPr="00993B79">
        <w:rPr>
          <w:b/>
          <w:color w:val="008000"/>
        </w:rPr>
        <w:t>0.17</w:t>
      </w:r>
    </w:p>
    <w:p w14:paraId="285A5FE2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Степень очистки, доли ед., </w:t>
      </w:r>
      <w:r w:rsidRPr="00993B79">
        <w:rPr>
          <w:b/>
          <w:i/>
          <w:color w:val="008080"/>
          <w:sz w:val="22"/>
        </w:rPr>
        <w:sym w:font="Symbol" w:char="F068"/>
      </w:r>
      <w:r w:rsidRPr="00993B79">
        <w:rPr>
          <w:b/>
          <w:i/>
          <w:color w:val="008080"/>
          <w:sz w:val="22"/>
        </w:rPr>
        <w:t xml:space="preserve"> = </w:t>
      </w:r>
      <w:r w:rsidRPr="00993B79">
        <w:rPr>
          <w:b/>
          <w:color w:val="008000"/>
        </w:rPr>
        <w:t>0</w:t>
      </w:r>
    </w:p>
    <w:p w14:paraId="285A5FE3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выброс, т/год (5.1), </w:t>
      </w:r>
      <w:r w:rsidRPr="00993B79">
        <w:rPr>
          <w:b/>
          <w:i/>
          <w:color w:val="008080"/>
          <w:sz w:val="22"/>
        </w:rPr>
        <w:t xml:space="preserve">MГОД = </w:t>
      </w:r>
      <w:r w:rsidRPr="00993B79">
        <w:rPr>
          <w:i/>
          <w:color w:val="FF0000"/>
        </w:rPr>
        <w:t>K</w:t>
      </w:r>
      <w:r w:rsidRPr="00993B79">
        <w:rPr>
          <w:i/>
          <w:color w:val="FF0000"/>
          <w:sz w:val="20"/>
        </w:rPr>
        <w:fldChar w:fldCharType="begin"/>
      </w:r>
      <w:r w:rsidRPr="00993B79">
        <w:rPr>
          <w:i/>
          <w:color w:val="FF0000"/>
          <w:sz w:val="20"/>
        </w:rPr>
        <w:instrText xml:space="preserve"> EQ \o\ac(\s\do6( M);;\s\up6( X)) </w:instrText>
      </w:r>
      <w:r w:rsidRPr="00993B79">
        <w:rPr>
          <w:i/>
          <w:color w:val="FF0000"/>
          <w:sz w:val="20"/>
        </w:rPr>
        <w:fldChar w:fldCharType="end"/>
      </w:r>
      <w:r w:rsidRPr="00993B79">
        <w:rPr>
          <w:i/>
          <w:color w:val="FF0000"/>
        </w:rPr>
        <w:t xml:space="preserve"> · BГОД / 10</w:t>
      </w:r>
      <w:r w:rsidRPr="00993B79">
        <w:rPr>
          <w:i/>
          <w:color w:val="FF0000"/>
          <w:vertAlign w:val="superscript"/>
        </w:rPr>
        <w:t>6</w:t>
      </w:r>
      <w:r w:rsidRPr="00993B79">
        <w:rPr>
          <w:i/>
          <w:color w:val="FF0000"/>
        </w:rPr>
        <w:t xml:space="preserve"> · (1-</w:t>
      </w:r>
      <w:r w:rsidRPr="00993B79">
        <w:rPr>
          <w:i/>
          <w:color w:val="FF0000"/>
        </w:rPr>
        <w:sym w:font="Symbol" w:char="F068"/>
      </w:r>
      <w:r w:rsidRPr="00993B79">
        <w:rPr>
          <w:i/>
          <w:color w:val="FF0000"/>
        </w:rPr>
        <w:t xml:space="preserve">) = </w:t>
      </w:r>
      <w:r w:rsidRPr="00993B79">
        <w:rPr>
          <w:b/>
          <w:color w:val="800000"/>
        </w:rPr>
        <w:t>0.17 · 40 / 10</w:t>
      </w:r>
      <w:r w:rsidRPr="00993B79">
        <w:rPr>
          <w:b/>
          <w:color w:val="800000"/>
          <w:vertAlign w:val="superscript"/>
        </w:rPr>
        <w:t>6</w:t>
      </w:r>
      <w:r w:rsidRPr="00993B79">
        <w:rPr>
          <w:b/>
          <w:color w:val="800000"/>
        </w:rPr>
        <w:t xml:space="preserve"> · (</w:t>
      </w:r>
      <w:proofErr w:type="gramStart"/>
      <w:r w:rsidRPr="00993B79">
        <w:rPr>
          <w:b/>
          <w:color w:val="800000"/>
        </w:rPr>
        <w:t>1-0</w:t>
      </w:r>
      <w:proofErr w:type="gramEnd"/>
      <w:r w:rsidRPr="00993B79">
        <w:rPr>
          <w:b/>
          <w:color w:val="800000"/>
        </w:rPr>
        <w:t xml:space="preserve">) = </w:t>
      </w:r>
      <w:r w:rsidRPr="00993B79">
        <w:rPr>
          <w:b/>
          <w:color w:val="008000"/>
        </w:rPr>
        <w:t>0.0000068</w:t>
      </w:r>
    </w:p>
    <w:p w14:paraId="285A5FE4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из разовых выброс, г/с (5.2), </w:t>
      </w:r>
      <w:r w:rsidRPr="00993B79">
        <w:rPr>
          <w:b/>
          <w:i/>
          <w:color w:val="008080"/>
          <w:sz w:val="22"/>
        </w:rPr>
        <w:t xml:space="preserve">MСЕК = </w:t>
      </w:r>
      <w:r w:rsidRPr="00993B79">
        <w:rPr>
          <w:i/>
          <w:color w:val="FF0000"/>
        </w:rPr>
        <w:t>K</w:t>
      </w:r>
      <w:r w:rsidRPr="00993B79">
        <w:rPr>
          <w:i/>
          <w:color w:val="FF0000"/>
          <w:sz w:val="20"/>
        </w:rPr>
        <w:fldChar w:fldCharType="begin"/>
      </w:r>
      <w:r w:rsidRPr="00993B79">
        <w:rPr>
          <w:i/>
          <w:color w:val="FF0000"/>
          <w:sz w:val="20"/>
        </w:rPr>
        <w:instrText xml:space="preserve"> EQ \o\ac(\s\do6( M);;\s\up6( X)) </w:instrText>
      </w:r>
      <w:r w:rsidRPr="00993B79">
        <w:rPr>
          <w:i/>
          <w:color w:val="FF0000"/>
          <w:sz w:val="20"/>
        </w:rPr>
        <w:fldChar w:fldCharType="end"/>
      </w:r>
      <w:r w:rsidRPr="00993B79">
        <w:rPr>
          <w:i/>
          <w:color w:val="FF0000"/>
        </w:rPr>
        <w:t xml:space="preserve"> · BЧАС / 3600 · (1-</w:t>
      </w:r>
      <w:r w:rsidRPr="00993B79">
        <w:rPr>
          <w:i/>
          <w:color w:val="FF0000"/>
        </w:rPr>
        <w:sym w:font="Symbol" w:char="F068"/>
      </w:r>
      <w:r w:rsidRPr="00993B79">
        <w:rPr>
          <w:i/>
          <w:color w:val="FF0000"/>
        </w:rPr>
        <w:t xml:space="preserve">) = </w:t>
      </w:r>
      <w:r w:rsidRPr="00993B79">
        <w:rPr>
          <w:b/>
          <w:color w:val="800000"/>
        </w:rPr>
        <w:t>0.17 · 0.5 / 3600 · (</w:t>
      </w:r>
      <w:proofErr w:type="gramStart"/>
      <w:r w:rsidRPr="00993B79">
        <w:rPr>
          <w:b/>
          <w:color w:val="800000"/>
        </w:rPr>
        <w:t>1-0</w:t>
      </w:r>
      <w:proofErr w:type="gramEnd"/>
      <w:r w:rsidRPr="00993B79">
        <w:rPr>
          <w:b/>
          <w:color w:val="800000"/>
        </w:rPr>
        <w:t xml:space="preserve">) = </w:t>
      </w:r>
      <w:r w:rsidRPr="00993B79">
        <w:rPr>
          <w:b/>
          <w:color w:val="008000"/>
        </w:rPr>
        <w:t>0.0000236</w:t>
      </w:r>
    </w:p>
    <w:p w14:paraId="285A5FE5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-----------------------------</w:t>
      </w:r>
    </w:p>
    <w:p w14:paraId="285A5FE6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Газы:</w:t>
      </w:r>
    </w:p>
    <w:p w14:paraId="285A5FE7" w14:textId="77777777" w:rsidR="00602AB1" w:rsidRPr="00993B79" w:rsidRDefault="00602AB1" w:rsidP="00602AB1">
      <w:pPr>
        <w:rPr>
          <w:color w:val="000000"/>
          <w:sz w:val="22"/>
        </w:rPr>
      </w:pPr>
    </w:p>
    <w:p w14:paraId="285A5FE8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>Примесь: 0342 Фтористые газообразные соединения /в пересчете на фтор/ (617)</w:t>
      </w:r>
    </w:p>
    <w:p w14:paraId="285A5FE9" w14:textId="77777777" w:rsidR="00602AB1" w:rsidRPr="00993B79" w:rsidRDefault="00602AB1" w:rsidP="00602AB1">
      <w:pPr>
        <w:rPr>
          <w:b/>
          <w:i/>
          <w:color w:val="FF00FF"/>
        </w:rPr>
      </w:pPr>
    </w:p>
    <w:p w14:paraId="285A5FEA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Удельное выделение загрязняющих веществ,</w:t>
      </w:r>
    </w:p>
    <w:p w14:paraId="285A5FEB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г/кг расходуемого материала (табл. 1, 3), </w:t>
      </w:r>
      <w:r w:rsidRPr="00993B79">
        <w:rPr>
          <w:b/>
          <w:i/>
          <w:color w:val="008080"/>
          <w:sz w:val="22"/>
        </w:rPr>
        <w:t>K</w:t>
      </w:r>
      <w:r w:rsidRPr="00993B79">
        <w:rPr>
          <w:b/>
          <w:i/>
          <w:color w:val="008080"/>
          <w:sz w:val="18"/>
        </w:rPr>
        <w:fldChar w:fldCharType="begin"/>
      </w:r>
      <w:r w:rsidRPr="00993B79">
        <w:rPr>
          <w:b/>
          <w:i/>
          <w:color w:val="008080"/>
          <w:sz w:val="18"/>
        </w:rPr>
        <w:instrText xml:space="preserve"> EQ \o\ac(\s\do5( M);;\s\up5( X)) </w:instrText>
      </w:r>
      <w:r w:rsidRPr="00993B79">
        <w:rPr>
          <w:b/>
          <w:i/>
          <w:color w:val="008080"/>
          <w:sz w:val="18"/>
        </w:rPr>
        <w:fldChar w:fldCharType="end"/>
      </w:r>
      <w:r w:rsidRPr="00993B79">
        <w:rPr>
          <w:b/>
          <w:i/>
          <w:color w:val="008080"/>
          <w:sz w:val="22"/>
        </w:rPr>
        <w:t xml:space="preserve"> = </w:t>
      </w:r>
      <w:r w:rsidRPr="00993B79">
        <w:rPr>
          <w:b/>
          <w:color w:val="008000"/>
        </w:rPr>
        <w:t>1.13</w:t>
      </w:r>
    </w:p>
    <w:p w14:paraId="285A5FEC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Степень очистки, доли ед., </w:t>
      </w:r>
      <w:r w:rsidRPr="00993B79">
        <w:rPr>
          <w:b/>
          <w:i/>
          <w:color w:val="008080"/>
          <w:sz w:val="22"/>
        </w:rPr>
        <w:sym w:font="Symbol" w:char="F068"/>
      </w:r>
      <w:r w:rsidRPr="00993B79">
        <w:rPr>
          <w:b/>
          <w:i/>
          <w:color w:val="008080"/>
          <w:sz w:val="22"/>
        </w:rPr>
        <w:t xml:space="preserve"> = </w:t>
      </w:r>
      <w:r w:rsidRPr="00993B79">
        <w:rPr>
          <w:b/>
          <w:color w:val="008000"/>
        </w:rPr>
        <w:t>0</w:t>
      </w:r>
    </w:p>
    <w:p w14:paraId="285A5FED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выброс, т/год (5.1), </w:t>
      </w:r>
      <w:r w:rsidRPr="00993B79">
        <w:rPr>
          <w:b/>
          <w:i/>
          <w:color w:val="008080"/>
          <w:sz w:val="22"/>
        </w:rPr>
        <w:t xml:space="preserve">MГОД = </w:t>
      </w:r>
      <w:r w:rsidRPr="00993B79">
        <w:rPr>
          <w:i/>
          <w:color w:val="FF0000"/>
        </w:rPr>
        <w:t>K</w:t>
      </w:r>
      <w:r w:rsidRPr="00993B79">
        <w:rPr>
          <w:i/>
          <w:color w:val="FF0000"/>
          <w:sz w:val="20"/>
        </w:rPr>
        <w:fldChar w:fldCharType="begin"/>
      </w:r>
      <w:r w:rsidRPr="00993B79">
        <w:rPr>
          <w:i/>
          <w:color w:val="FF0000"/>
          <w:sz w:val="20"/>
        </w:rPr>
        <w:instrText xml:space="preserve"> EQ \o\ac(\s\do6( M);;\s\up6( X)) </w:instrText>
      </w:r>
      <w:r w:rsidRPr="00993B79">
        <w:rPr>
          <w:i/>
          <w:color w:val="FF0000"/>
          <w:sz w:val="20"/>
        </w:rPr>
        <w:fldChar w:fldCharType="end"/>
      </w:r>
      <w:r w:rsidRPr="00993B79">
        <w:rPr>
          <w:i/>
          <w:color w:val="FF0000"/>
        </w:rPr>
        <w:t xml:space="preserve"> · BГОД / 10</w:t>
      </w:r>
      <w:r w:rsidRPr="00993B79">
        <w:rPr>
          <w:i/>
          <w:color w:val="FF0000"/>
          <w:vertAlign w:val="superscript"/>
        </w:rPr>
        <w:t>6</w:t>
      </w:r>
      <w:r w:rsidRPr="00993B79">
        <w:rPr>
          <w:i/>
          <w:color w:val="FF0000"/>
        </w:rPr>
        <w:t xml:space="preserve"> · (1-</w:t>
      </w:r>
      <w:r w:rsidRPr="00993B79">
        <w:rPr>
          <w:i/>
          <w:color w:val="FF0000"/>
        </w:rPr>
        <w:sym w:font="Symbol" w:char="F068"/>
      </w:r>
      <w:r w:rsidRPr="00993B79">
        <w:rPr>
          <w:i/>
          <w:color w:val="FF0000"/>
        </w:rPr>
        <w:t xml:space="preserve">) = </w:t>
      </w:r>
      <w:r w:rsidRPr="00993B79">
        <w:rPr>
          <w:b/>
          <w:color w:val="800000"/>
        </w:rPr>
        <w:t>1.13 · 40 / 10</w:t>
      </w:r>
      <w:r w:rsidRPr="00993B79">
        <w:rPr>
          <w:b/>
          <w:color w:val="800000"/>
          <w:vertAlign w:val="superscript"/>
        </w:rPr>
        <w:t>6</w:t>
      </w:r>
      <w:r w:rsidRPr="00993B79">
        <w:rPr>
          <w:b/>
          <w:color w:val="800000"/>
        </w:rPr>
        <w:t xml:space="preserve"> · (</w:t>
      </w:r>
      <w:proofErr w:type="gramStart"/>
      <w:r w:rsidRPr="00993B79">
        <w:rPr>
          <w:b/>
          <w:color w:val="800000"/>
        </w:rPr>
        <w:t>1-0</w:t>
      </w:r>
      <w:proofErr w:type="gramEnd"/>
      <w:r w:rsidRPr="00993B79">
        <w:rPr>
          <w:b/>
          <w:color w:val="800000"/>
        </w:rPr>
        <w:t xml:space="preserve">) = </w:t>
      </w:r>
      <w:r w:rsidRPr="00993B79">
        <w:rPr>
          <w:b/>
          <w:color w:val="008000"/>
        </w:rPr>
        <w:t>0.0000452</w:t>
      </w:r>
    </w:p>
    <w:p w14:paraId="285A5FEE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из разовых выброс, г/с (5.2), </w:t>
      </w:r>
      <w:r w:rsidRPr="00993B79">
        <w:rPr>
          <w:b/>
          <w:i/>
          <w:color w:val="008080"/>
          <w:sz w:val="22"/>
        </w:rPr>
        <w:t xml:space="preserve">MСЕК = </w:t>
      </w:r>
      <w:r w:rsidRPr="00993B79">
        <w:rPr>
          <w:i/>
          <w:color w:val="FF0000"/>
        </w:rPr>
        <w:t>K</w:t>
      </w:r>
      <w:r w:rsidRPr="00993B79">
        <w:rPr>
          <w:i/>
          <w:color w:val="FF0000"/>
          <w:sz w:val="20"/>
        </w:rPr>
        <w:fldChar w:fldCharType="begin"/>
      </w:r>
      <w:r w:rsidRPr="00993B79">
        <w:rPr>
          <w:i/>
          <w:color w:val="FF0000"/>
          <w:sz w:val="20"/>
        </w:rPr>
        <w:instrText xml:space="preserve"> EQ \o\ac(\s\do6( M);;\s\up6( X)) </w:instrText>
      </w:r>
      <w:r w:rsidRPr="00993B79">
        <w:rPr>
          <w:i/>
          <w:color w:val="FF0000"/>
          <w:sz w:val="20"/>
        </w:rPr>
        <w:fldChar w:fldCharType="end"/>
      </w:r>
      <w:r w:rsidRPr="00993B79">
        <w:rPr>
          <w:i/>
          <w:color w:val="FF0000"/>
        </w:rPr>
        <w:t xml:space="preserve"> · BЧАС / 3600 · (1-</w:t>
      </w:r>
      <w:r w:rsidRPr="00993B79">
        <w:rPr>
          <w:i/>
          <w:color w:val="FF0000"/>
        </w:rPr>
        <w:sym w:font="Symbol" w:char="F068"/>
      </w:r>
      <w:r w:rsidRPr="00993B79">
        <w:rPr>
          <w:i/>
          <w:color w:val="FF0000"/>
        </w:rPr>
        <w:t xml:space="preserve">) = </w:t>
      </w:r>
      <w:r w:rsidRPr="00993B79">
        <w:rPr>
          <w:b/>
          <w:color w:val="800000"/>
        </w:rPr>
        <w:t>1.13 · 0.5 / 3600 · (</w:t>
      </w:r>
      <w:proofErr w:type="gramStart"/>
      <w:r w:rsidRPr="00993B79">
        <w:rPr>
          <w:b/>
          <w:color w:val="800000"/>
        </w:rPr>
        <w:t>1-0</w:t>
      </w:r>
      <w:proofErr w:type="gramEnd"/>
      <w:r w:rsidRPr="00993B79">
        <w:rPr>
          <w:b/>
          <w:color w:val="800000"/>
        </w:rPr>
        <w:t xml:space="preserve">) = </w:t>
      </w:r>
      <w:r w:rsidRPr="00993B79">
        <w:rPr>
          <w:b/>
          <w:color w:val="008000"/>
        </w:rPr>
        <w:t>0.000157</w:t>
      </w:r>
    </w:p>
    <w:p w14:paraId="285A5FEF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Вид сварки: Ручная дуговая сварка сталей штучными электродами</w:t>
      </w:r>
    </w:p>
    <w:p w14:paraId="285A5FF0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Электрод (сварочный материал): УОНИ-13/55</w:t>
      </w:r>
    </w:p>
    <w:p w14:paraId="285A5FF1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Расход сварочных материалов, кг/год, </w:t>
      </w:r>
      <w:r w:rsidRPr="00993B79">
        <w:rPr>
          <w:b/>
          <w:i/>
          <w:color w:val="008080"/>
          <w:sz w:val="22"/>
        </w:rPr>
        <w:t xml:space="preserve">BГОД = </w:t>
      </w:r>
      <w:r w:rsidRPr="00993B79">
        <w:rPr>
          <w:b/>
          <w:color w:val="008000"/>
        </w:rPr>
        <w:t>50</w:t>
      </w:r>
    </w:p>
    <w:p w14:paraId="285A5FF2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Фактический максимальный расход сварочных материалов,</w:t>
      </w:r>
    </w:p>
    <w:p w14:paraId="285A5FF3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 учетом дискретности работы оборудования, кг/час, </w:t>
      </w:r>
      <w:r w:rsidRPr="00993B79">
        <w:rPr>
          <w:b/>
          <w:i/>
          <w:color w:val="008080"/>
          <w:sz w:val="22"/>
        </w:rPr>
        <w:t xml:space="preserve">BЧАС = </w:t>
      </w:r>
      <w:r w:rsidRPr="00993B79">
        <w:rPr>
          <w:b/>
          <w:color w:val="008000"/>
        </w:rPr>
        <w:t>0.5</w:t>
      </w:r>
    </w:p>
    <w:p w14:paraId="285A5FF4" w14:textId="77777777" w:rsidR="00602AB1" w:rsidRPr="00993B79" w:rsidRDefault="00602AB1" w:rsidP="00602AB1">
      <w:pPr>
        <w:rPr>
          <w:b/>
          <w:color w:val="008000"/>
        </w:rPr>
      </w:pPr>
    </w:p>
    <w:p w14:paraId="285A5FF5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Удельное выделение сварочного аэрозоля,</w:t>
      </w:r>
    </w:p>
    <w:p w14:paraId="285A5FF6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г/кг расходуемого материала (табл. 1, 3), </w:t>
      </w:r>
      <w:r w:rsidRPr="00993B79">
        <w:rPr>
          <w:b/>
          <w:i/>
          <w:color w:val="008080"/>
          <w:sz w:val="22"/>
        </w:rPr>
        <w:t>K</w:t>
      </w:r>
      <w:r w:rsidRPr="00993B79">
        <w:rPr>
          <w:b/>
          <w:i/>
          <w:color w:val="008080"/>
          <w:sz w:val="18"/>
        </w:rPr>
        <w:fldChar w:fldCharType="begin"/>
      </w:r>
      <w:r w:rsidRPr="00993B79">
        <w:rPr>
          <w:b/>
          <w:i/>
          <w:color w:val="008080"/>
          <w:sz w:val="18"/>
        </w:rPr>
        <w:instrText xml:space="preserve"> EQ \o\ac(\s\do5( M);;\s\up5( X)) </w:instrText>
      </w:r>
      <w:r w:rsidRPr="00993B79">
        <w:rPr>
          <w:b/>
          <w:i/>
          <w:color w:val="008080"/>
          <w:sz w:val="18"/>
        </w:rPr>
        <w:fldChar w:fldCharType="end"/>
      </w:r>
      <w:r w:rsidRPr="00993B79">
        <w:rPr>
          <w:b/>
          <w:i/>
          <w:color w:val="008080"/>
          <w:sz w:val="22"/>
        </w:rPr>
        <w:t xml:space="preserve"> = </w:t>
      </w:r>
      <w:r w:rsidRPr="00993B79">
        <w:rPr>
          <w:b/>
          <w:color w:val="008000"/>
        </w:rPr>
        <w:t>16.99</w:t>
      </w:r>
    </w:p>
    <w:p w14:paraId="285A5FF7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в том числе:</w:t>
      </w:r>
    </w:p>
    <w:p w14:paraId="285A5FF8" w14:textId="77777777" w:rsidR="00602AB1" w:rsidRPr="00993B79" w:rsidRDefault="00602AB1" w:rsidP="00602AB1">
      <w:pPr>
        <w:rPr>
          <w:color w:val="000000"/>
          <w:sz w:val="22"/>
        </w:rPr>
      </w:pPr>
    </w:p>
    <w:p w14:paraId="285A5FF9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>Примесь: 0123 Железо (II, III) оксиды (в пересчете на железо) (</w:t>
      </w:r>
      <w:proofErr w:type="spellStart"/>
      <w:r w:rsidRPr="00993B79">
        <w:rPr>
          <w:b/>
          <w:i/>
          <w:color w:val="FF00FF"/>
        </w:rPr>
        <w:t>диЖелезо</w:t>
      </w:r>
      <w:proofErr w:type="spellEnd"/>
      <w:r w:rsidRPr="00993B79">
        <w:rPr>
          <w:b/>
          <w:i/>
          <w:color w:val="FF00FF"/>
        </w:rPr>
        <w:t xml:space="preserve"> триоксид, Железа оксид) (274)</w:t>
      </w:r>
    </w:p>
    <w:p w14:paraId="285A5FFA" w14:textId="77777777" w:rsidR="00602AB1" w:rsidRPr="00993B79" w:rsidRDefault="00602AB1" w:rsidP="00602AB1">
      <w:pPr>
        <w:rPr>
          <w:b/>
          <w:i/>
          <w:color w:val="FF00FF"/>
        </w:rPr>
      </w:pPr>
    </w:p>
    <w:p w14:paraId="285A5FFB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Удельное выделение загрязняющих веществ,</w:t>
      </w:r>
    </w:p>
    <w:p w14:paraId="285A5FFC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г/кг расходуемого материала (табл. 1, 3), </w:t>
      </w:r>
      <w:r w:rsidRPr="00993B79">
        <w:rPr>
          <w:b/>
          <w:i/>
          <w:color w:val="008080"/>
          <w:sz w:val="22"/>
        </w:rPr>
        <w:t>K</w:t>
      </w:r>
      <w:r w:rsidRPr="00993B79">
        <w:rPr>
          <w:b/>
          <w:i/>
          <w:color w:val="008080"/>
          <w:sz w:val="18"/>
        </w:rPr>
        <w:fldChar w:fldCharType="begin"/>
      </w:r>
      <w:r w:rsidRPr="00993B79">
        <w:rPr>
          <w:b/>
          <w:i/>
          <w:color w:val="008080"/>
          <w:sz w:val="18"/>
        </w:rPr>
        <w:instrText xml:space="preserve"> EQ \o\ac(\s\do5( M);;\s\up5( X)) </w:instrText>
      </w:r>
      <w:r w:rsidRPr="00993B79">
        <w:rPr>
          <w:b/>
          <w:i/>
          <w:color w:val="008080"/>
          <w:sz w:val="18"/>
        </w:rPr>
        <w:fldChar w:fldCharType="end"/>
      </w:r>
      <w:r w:rsidRPr="00993B79">
        <w:rPr>
          <w:b/>
          <w:i/>
          <w:color w:val="008080"/>
          <w:sz w:val="22"/>
        </w:rPr>
        <w:t xml:space="preserve"> = </w:t>
      </w:r>
      <w:r w:rsidRPr="00993B79">
        <w:rPr>
          <w:b/>
          <w:color w:val="008000"/>
        </w:rPr>
        <w:t>13.9</w:t>
      </w:r>
    </w:p>
    <w:p w14:paraId="285A5FFD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Степень очистки, доли ед., </w:t>
      </w:r>
      <w:r w:rsidRPr="00993B79">
        <w:rPr>
          <w:b/>
          <w:i/>
          <w:color w:val="008080"/>
          <w:sz w:val="22"/>
        </w:rPr>
        <w:sym w:font="Symbol" w:char="F068"/>
      </w:r>
      <w:r w:rsidRPr="00993B79">
        <w:rPr>
          <w:b/>
          <w:i/>
          <w:color w:val="008080"/>
          <w:sz w:val="22"/>
        </w:rPr>
        <w:t xml:space="preserve"> = </w:t>
      </w:r>
      <w:r w:rsidRPr="00993B79">
        <w:rPr>
          <w:b/>
          <w:color w:val="008000"/>
        </w:rPr>
        <w:t>0</w:t>
      </w:r>
    </w:p>
    <w:p w14:paraId="285A5FFE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выброс, т/год (5.1), </w:t>
      </w:r>
      <w:r w:rsidRPr="00993B79">
        <w:rPr>
          <w:b/>
          <w:i/>
          <w:color w:val="008080"/>
          <w:sz w:val="22"/>
        </w:rPr>
        <w:t xml:space="preserve">MГОД = </w:t>
      </w:r>
      <w:r w:rsidRPr="00993B79">
        <w:rPr>
          <w:i/>
          <w:color w:val="FF0000"/>
        </w:rPr>
        <w:t>K</w:t>
      </w:r>
      <w:r w:rsidRPr="00993B79">
        <w:rPr>
          <w:i/>
          <w:color w:val="FF0000"/>
          <w:sz w:val="20"/>
        </w:rPr>
        <w:fldChar w:fldCharType="begin"/>
      </w:r>
      <w:r w:rsidRPr="00993B79">
        <w:rPr>
          <w:i/>
          <w:color w:val="FF0000"/>
          <w:sz w:val="20"/>
        </w:rPr>
        <w:instrText xml:space="preserve"> EQ \o\ac(\s\do6( M);;\s\up6( X)) </w:instrText>
      </w:r>
      <w:r w:rsidRPr="00993B79">
        <w:rPr>
          <w:i/>
          <w:color w:val="FF0000"/>
          <w:sz w:val="20"/>
        </w:rPr>
        <w:fldChar w:fldCharType="end"/>
      </w:r>
      <w:r w:rsidRPr="00993B79">
        <w:rPr>
          <w:i/>
          <w:color w:val="FF0000"/>
        </w:rPr>
        <w:t xml:space="preserve"> · BГОД / 10</w:t>
      </w:r>
      <w:r w:rsidRPr="00993B79">
        <w:rPr>
          <w:i/>
          <w:color w:val="FF0000"/>
          <w:vertAlign w:val="superscript"/>
        </w:rPr>
        <w:t>6</w:t>
      </w:r>
      <w:r w:rsidRPr="00993B79">
        <w:rPr>
          <w:i/>
          <w:color w:val="FF0000"/>
        </w:rPr>
        <w:t xml:space="preserve"> · (1-</w:t>
      </w:r>
      <w:r w:rsidRPr="00993B79">
        <w:rPr>
          <w:i/>
          <w:color w:val="FF0000"/>
        </w:rPr>
        <w:sym w:font="Symbol" w:char="F068"/>
      </w:r>
      <w:r w:rsidRPr="00993B79">
        <w:rPr>
          <w:i/>
          <w:color w:val="FF0000"/>
        </w:rPr>
        <w:t xml:space="preserve">) = </w:t>
      </w:r>
      <w:r w:rsidRPr="00993B79">
        <w:rPr>
          <w:b/>
          <w:color w:val="800000"/>
        </w:rPr>
        <w:t>13.9 · 50 / 10</w:t>
      </w:r>
      <w:r w:rsidRPr="00993B79">
        <w:rPr>
          <w:b/>
          <w:color w:val="800000"/>
          <w:vertAlign w:val="superscript"/>
        </w:rPr>
        <w:t>6</w:t>
      </w:r>
      <w:r w:rsidRPr="00993B79">
        <w:rPr>
          <w:b/>
          <w:color w:val="800000"/>
        </w:rPr>
        <w:t xml:space="preserve"> · (</w:t>
      </w:r>
      <w:proofErr w:type="gramStart"/>
      <w:r w:rsidRPr="00993B79">
        <w:rPr>
          <w:b/>
          <w:color w:val="800000"/>
        </w:rPr>
        <w:t>1-0</w:t>
      </w:r>
      <w:proofErr w:type="gramEnd"/>
      <w:r w:rsidRPr="00993B79">
        <w:rPr>
          <w:b/>
          <w:color w:val="800000"/>
        </w:rPr>
        <w:t xml:space="preserve">) = </w:t>
      </w:r>
      <w:r w:rsidRPr="00993B79">
        <w:rPr>
          <w:b/>
          <w:color w:val="008000"/>
        </w:rPr>
        <w:t>0.000695</w:t>
      </w:r>
    </w:p>
    <w:p w14:paraId="285A5FFF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lastRenderedPageBreak/>
        <w:t xml:space="preserve">Максимальный из разовых выброс, г/с (5.2), </w:t>
      </w:r>
      <w:r w:rsidRPr="00993B79">
        <w:rPr>
          <w:b/>
          <w:i/>
          <w:color w:val="008080"/>
          <w:sz w:val="22"/>
        </w:rPr>
        <w:t xml:space="preserve">MСЕК = </w:t>
      </w:r>
      <w:r w:rsidRPr="00993B79">
        <w:rPr>
          <w:i/>
          <w:color w:val="FF0000"/>
        </w:rPr>
        <w:t>K</w:t>
      </w:r>
      <w:r w:rsidRPr="00993B79">
        <w:rPr>
          <w:i/>
          <w:color w:val="FF0000"/>
          <w:sz w:val="20"/>
        </w:rPr>
        <w:fldChar w:fldCharType="begin"/>
      </w:r>
      <w:r w:rsidRPr="00993B79">
        <w:rPr>
          <w:i/>
          <w:color w:val="FF0000"/>
          <w:sz w:val="20"/>
        </w:rPr>
        <w:instrText xml:space="preserve"> EQ \o\ac(\s\do6( M);;\s\up6( X)) </w:instrText>
      </w:r>
      <w:r w:rsidRPr="00993B79">
        <w:rPr>
          <w:i/>
          <w:color w:val="FF0000"/>
          <w:sz w:val="20"/>
        </w:rPr>
        <w:fldChar w:fldCharType="end"/>
      </w:r>
      <w:r w:rsidRPr="00993B79">
        <w:rPr>
          <w:i/>
          <w:color w:val="FF0000"/>
        </w:rPr>
        <w:t xml:space="preserve"> · BЧАС / 3600 · (1-</w:t>
      </w:r>
      <w:r w:rsidRPr="00993B79">
        <w:rPr>
          <w:i/>
          <w:color w:val="FF0000"/>
        </w:rPr>
        <w:sym w:font="Symbol" w:char="F068"/>
      </w:r>
      <w:r w:rsidRPr="00993B79">
        <w:rPr>
          <w:i/>
          <w:color w:val="FF0000"/>
        </w:rPr>
        <w:t xml:space="preserve">) = </w:t>
      </w:r>
      <w:r w:rsidRPr="00993B79">
        <w:rPr>
          <w:b/>
          <w:color w:val="800000"/>
        </w:rPr>
        <w:t>13.9 · 0.5 / 3600 · (</w:t>
      </w:r>
      <w:proofErr w:type="gramStart"/>
      <w:r w:rsidRPr="00993B79">
        <w:rPr>
          <w:b/>
          <w:color w:val="800000"/>
        </w:rPr>
        <w:t>1-0</w:t>
      </w:r>
      <w:proofErr w:type="gramEnd"/>
      <w:r w:rsidRPr="00993B79">
        <w:rPr>
          <w:b/>
          <w:color w:val="800000"/>
        </w:rPr>
        <w:t xml:space="preserve">) = </w:t>
      </w:r>
      <w:r w:rsidRPr="00993B79">
        <w:rPr>
          <w:b/>
          <w:color w:val="008000"/>
        </w:rPr>
        <w:t>0.00193</w:t>
      </w:r>
    </w:p>
    <w:p w14:paraId="285A6000" w14:textId="77777777" w:rsidR="00602AB1" w:rsidRPr="00993B79" w:rsidRDefault="00602AB1" w:rsidP="00602AB1">
      <w:pPr>
        <w:rPr>
          <w:b/>
          <w:color w:val="008000"/>
        </w:rPr>
      </w:pPr>
    </w:p>
    <w:p w14:paraId="285A6001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>Примесь: 0143 Марганец и его соединения (в пересчете на марганца (IV) оксид) (327)</w:t>
      </w:r>
    </w:p>
    <w:p w14:paraId="285A6002" w14:textId="77777777" w:rsidR="00602AB1" w:rsidRPr="00993B79" w:rsidRDefault="00602AB1" w:rsidP="00602AB1">
      <w:pPr>
        <w:rPr>
          <w:b/>
          <w:i/>
          <w:color w:val="FF00FF"/>
        </w:rPr>
      </w:pPr>
    </w:p>
    <w:p w14:paraId="285A6003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Удельное выделение загрязняющих веществ,</w:t>
      </w:r>
    </w:p>
    <w:p w14:paraId="285A6004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г/кг расходуемого материала (табл. 1, 3), </w:t>
      </w:r>
      <w:r w:rsidRPr="00993B79">
        <w:rPr>
          <w:b/>
          <w:i/>
          <w:color w:val="008080"/>
          <w:sz w:val="22"/>
        </w:rPr>
        <w:t>K</w:t>
      </w:r>
      <w:r w:rsidRPr="00993B79">
        <w:rPr>
          <w:b/>
          <w:i/>
          <w:color w:val="008080"/>
          <w:sz w:val="18"/>
        </w:rPr>
        <w:fldChar w:fldCharType="begin"/>
      </w:r>
      <w:r w:rsidRPr="00993B79">
        <w:rPr>
          <w:b/>
          <w:i/>
          <w:color w:val="008080"/>
          <w:sz w:val="18"/>
        </w:rPr>
        <w:instrText xml:space="preserve"> EQ \o\ac(\s\do5( M);;\s\up5( X)) </w:instrText>
      </w:r>
      <w:r w:rsidRPr="00993B79">
        <w:rPr>
          <w:b/>
          <w:i/>
          <w:color w:val="008080"/>
          <w:sz w:val="18"/>
        </w:rPr>
        <w:fldChar w:fldCharType="end"/>
      </w:r>
      <w:r w:rsidRPr="00993B79">
        <w:rPr>
          <w:b/>
          <w:i/>
          <w:color w:val="008080"/>
          <w:sz w:val="22"/>
        </w:rPr>
        <w:t xml:space="preserve"> = </w:t>
      </w:r>
      <w:r w:rsidRPr="00993B79">
        <w:rPr>
          <w:b/>
          <w:color w:val="008000"/>
        </w:rPr>
        <w:t>1.09</w:t>
      </w:r>
    </w:p>
    <w:p w14:paraId="285A6005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Степень очистки, доли ед., </w:t>
      </w:r>
      <w:r w:rsidRPr="00993B79">
        <w:rPr>
          <w:b/>
          <w:i/>
          <w:color w:val="008080"/>
          <w:sz w:val="22"/>
        </w:rPr>
        <w:sym w:font="Symbol" w:char="F068"/>
      </w:r>
      <w:r w:rsidRPr="00993B79">
        <w:rPr>
          <w:b/>
          <w:i/>
          <w:color w:val="008080"/>
          <w:sz w:val="22"/>
        </w:rPr>
        <w:t xml:space="preserve"> = </w:t>
      </w:r>
      <w:r w:rsidRPr="00993B79">
        <w:rPr>
          <w:b/>
          <w:color w:val="008000"/>
        </w:rPr>
        <w:t>0</w:t>
      </w:r>
    </w:p>
    <w:p w14:paraId="285A6006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выброс, т/год (5.1), </w:t>
      </w:r>
      <w:r w:rsidRPr="00993B79">
        <w:rPr>
          <w:b/>
          <w:i/>
          <w:color w:val="008080"/>
          <w:sz w:val="22"/>
        </w:rPr>
        <w:t xml:space="preserve">MГОД = </w:t>
      </w:r>
      <w:r w:rsidRPr="00993B79">
        <w:rPr>
          <w:i/>
          <w:color w:val="FF0000"/>
        </w:rPr>
        <w:t>K</w:t>
      </w:r>
      <w:r w:rsidRPr="00993B79">
        <w:rPr>
          <w:i/>
          <w:color w:val="FF0000"/>
          <w:sz w:val="20"/>
        </w:rPr>
        <w:fldChar w:fldCharType="begin"/>
      </w:r>
      <w:r w:rsidRPr="00993B79">
        <w:rPr>
          <w:i/>
          <w:color w:val="FF0000"/>
          <w:sz w:val="20"/>
        </w:rPr>
        <w:instrText xml:space="preserve"> EQ \o\ac(\s\do6( M);;\s\up6( X)) </w:instrText>
      </w:r>
      <w:r w:rsidRPr="00993B79">
        <w:rPr>
          <w:i/>
          <w:color w:val="FF0000"/>
          <w:sz w:val="20"/>
        </w:rPr>
        <w:fldChar w:fldCharType="end"/>
      </w:r>
      <w:r w:rsidRPr="00993B79">
        <w:rPr>
          <w:i/>
          <w:color w:val="FF0000"/>
        </w:rPr>
        <w:t xml:space="preserve"> · BГОД / 10</w:t>
      </w:r>
      <w:r w:rsidRPr="00993B79">
        <w:rPr>
          <w:i/>
          <w:color w:val="FF0000"/>
          <w:vertAlign w:val="superscript"/>
        </w:rPr>
        <w:t>6</w:t>
      </w:r>
      <w:r w:rsidRPr="00993B79">
        <w:rPr>
          <w:i/>
          <w:color w:val="FF0000"/>
        </w:rPr>
        <w:t xml:space="preserve"> · (1-</w:t>
      </w:r>
      <w:r w:rsidRPr="00993B79">
        <w:rPr>
          <w:i/>
          <w:color w:val="FF0000"/>
        </w:rPr>
        <w:sym w:font="Symbol" w:char="F068"/>
      </w:r>
      <w:r w:rsidRPr="00993B79">
        <w:rPr>
          <w:i/>
          <w:color w:val="FF0000"/>
        </w:rPr>
        <w:t xml:space="preserve">) = </w:t>
      </w:r>
      <w:r w:rsidRPr="00993B79">
        <w:rPr>
          <w:b/>
          <w:color w:val="800000"/>
        </w:rPr>
        <w:t>1.09 · 50 / 10</w:t>
      </w:r>
      <w:r w:rsidRPr="00993B79">
        <w:rPr>
          <w:b/>
          <w:color w:val="800000"/>
          <w:vertAlign w:val="superscript"/>
        </w:rPr>
        <w:t>6</w:t>
      </w:r>
      <w:r w:rsidRPr="00993B79">
        <w:rPr>
          <w:b/>
          <w:color w:val="800000"/>
        </w:rPr>
        <w:t xml:space="preserve"> · (</w:t>
      </w:r>
      <w:proofErr w:type="gramStart"/>
      <w:r w:rsidRPr="00993B79">
        <w:rPr>
          <w:b/>
          <w:color w:val="800000"/>
        </w:rPr>
        <w:t>1-0</w:t>
      </w:r>
      <w:proofErr w:type="gramEnd"/>
      <w:r w:rsidRPr="00993B79">
        <w:rPr>
          <w:b/>
          <w:color w:val="800000"/>
        </w:rPr>
        <w:t xml:space="preserve">) = </w:t>
      </w:r>
      <w:r w:rsidRPr="00993B79">
        <w:rPr>
          <w:b/>
          <w:color w:val="008000"/>
        </w:rPr>
        <w:t>0.0000545</w:t>
      </w:r>
    </w:p>
    <w:p w14:paraId="285A6007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из разовых выброс, г/с (5.2), </w:t>
      </w:r>
      <w:r w:rsidRPr="00993B79">
        <w:rPr>
          <w:b/>
          <w:i/>
          <w:color w:val="008080"/>
          <w:sz w:val="22"/>
        </w:rPr>
        <w:t xml:space="preserve">MСЕК = </w:t>
      </w:r>
      <w:r w:rsidRPr="00993B79">
        <w:rPr>
          <w:i/>
          <w:color w:val="FF0000"/>
        </w:rPr>
        <w:t>K</w:t>
      </w:r>
      <w:r w:rsidRPr="00993B79">
        <w:rPr>
          <w:i/>
          <w:color w:val="FF0000"/>
          <w:sz w:val="20"/>
        </w:rPr>
        <w:fldChar w:fldCharType="begin"/>
      </w:r>
      <w:r w:rsidRPr="00993B79">
        <w:rPr>
          <w:i/>
          <w:color w:val="FF0000"/>
          <w:sz w:val="20"/>
        </w:rPr>
        <w:instrText xml:space="preserve"> EQ \o\ac(\s\do6( M);;\s\up6( X)) </w:instrText>
      </w:r>
      <w:r w:rsidRPr="00993B79">
        <w:rPr>
          <w:i/>
          <w:color w:val="FF0000"/>
          <w:sz w:val="20"/>
        </w:rPr>
        <w:fldChar w:fldCharType="end"/>
      </w:r>
      <w:r w:rsidRPr="00993B79">
        <w:rPr>
          <w:i/>
          <w:color w:val="FF0000"/>
        </w:rPr>
        <w:t xml:space="preserve"> · BЧАС / 3600 · (1-</w:t>
      </w:r>
      <w:r w:rsidRPr="00993B79">
        <w:rPr>
          <w:i/>
          <w:color w:val="FF0000"/>
        </w:rPr>
        <w:sym w:font="Symbol" w:char="F068"/>
      </w:r>
      <w:r w:rsidRPr="00993B79">
        <w:rPr>
          <w:i/>
          <w:color w:val="FF0000"/>
        </w:rPr>
        <w:t xml:space="preserve">) = </w:t>
      </w:r>
      <w:r w:rsidRPr="00993B79">
        <w:rPr>
          <w:b/>
          <w:color w:val="800000"/>
        </w:rPr>
        <w:t>1.09 · 0.5 / 3600 · (</w:t>
      </w:r>
      <w:proofErr w:type="gramStart"/>
      <w:r w:rsidRPr="00993B79">
        <w:rPr>
          <w:b/>
          <w:color w:val="800000"/>
        </w:rPr>
        <w:t>1-0</w:t>
      </w:r>
      <w:proofErr w:type="gramEnd"/>
      <w:r w:rsidRPr="00993B79">
        <w:rPr>
          <w:b/>
          <w:color w:val="800000"/>
        </w:rPr>
        <w:t xml:space="preserve">) = </w:t>
      </w:r>
      <w:r w:rsidRPr="00993B79">
        <w:rPr>
          <w:b/>
          <w:color w:val="008000"/>
        </w:rPr>
        <w:t>0.0001514</w:t>
      </w:r>
    </w:p>
    <w:p w14:paraId="285A6008" w14:textId="77777777" w:rsidR="00602AB1" w:rsidRPr="00993B79" w:rsidRDefault="00602AB1" w:rsidP="00602AB1">
      <w:pPr>
        <w:rPr>
          <w:b/>
          <w:color w:val="008000"/>
        </w:rPr>
      </w:pPr>
    </w:p>
    <w:p w14:paraId="285A6009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 xml:space="preserve">Примесь: 2908 Пыль неорганическая, содержащая двуокись кремния в %: </w:t>
      </w:r>
      <w:proofErr w:type="gramStart"/>
      <w:r w:rsidRPr="00993B79">
        <w:rPr>
          <w:b/>
          <w:i/>
          <w:color w:val="FF00FF"/>
        </w:rPr>
        <w:t>70-20</w:t>
      </w:r>
      <w:proofErr w:type="gramEnd"/>
      <w:r w:rsidRPr="00993B79">
        <w:rPr>
          <w:b/>
          <w:i/>
          <w:color w:val="FF00FF"/>
        </w:rPr>
        <w:t xml:space="preserve">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14:paraId="285A600A" w14:textId="77777777" w:rsidR="00602AB1" w:rsidRPr="00993B79" w:rsidRDefault="00602AB1" w:rsidP="00602AB1">
      <w:pPr>
        <w:rPr>
          <w:b/>
          <w:i/>
          <w:color w:val="FF00FF"/>
        </w:rPr>
      </w:pPr>
    </w:p>
    <w:p w14:paraId="285A600B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Удельное выделение загрязняющих веществ,</w:t>
      </w:r>
    </w:p>
    <w:p w14:paraId="285A600C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г/кг расходуемого материала (табл. 1, 3), </w:t>
      </w:r>
      <w:r w:rsidRPr="00993B79">
        <w:rPr>
          <w:b/>
          <w:i/>
          <w:color w:val="008080"/>
          <w:sz w:val="22"/>
        </w:rPr>
        <w:t>K</w:t>
      </w:r>
      <w:r w:rsidRPr="00993B79">
        <w:rPr>
          <w:b/>
          <w:i/>
          <w:color w:val="008080"/>
          <w:sz w:val="18"/>
        </w:rPr>
        <w:fldChar w:fldCharType="begin"/>
      </w:r>
      <w:r w:rsidRPr="00993B79">
        <w:rPr>
          <w:b/>
          <w:i/>
          <w:color w:val="008080"/>
          <w:sz w:val="18"/>
        </w:rPr>
        <w:instrText xml:space="preserve"> EQ \o\ac(\s\do5( M);;\s\up5( X)) </w:instrText>
      </w:r>
      <w:r w:rsidRPr="00993B79">
        <w:rPr>
          <w:b/>
          <w:i/>
          <w:color w:val="008080"/>
          <w:sz w:val="18"/>
        </w:rPr>
        <w:fldChar w:fldCharType="end"/>
      </w:r>
      <w:r w:rsidRPr="00993B79">
        <w:rPr>
          <w:b/>
          <w:i/>
          <w:color w:val="008080"/>
          <w:sz w:val="22"/>
        </w:rPr>
        <w:t xml:space="preserve"> = </w:t>
      </w:r>
      <w:r w:rsidRPr="00993B79">
        <w:rPr>
          <w:b/>
          <w:color w:val="008000"/>
        </w:rPr>
        <w:t>1</w:t>
      </w:r>
    </w:p>
    <w:p w14:paraId="285A600D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Степень очистки, доли ед., </w:t>
      </w:r>
      <w:r w:rsidRPr="00993B79">
        <w:rPr>
          <w:b/>
          <w:i/>
          <w:color w:val="008080"/>
          <w:sz w:val="22"/>
        </w:rPr>
        <w:sym w:font="Symbol" w:char="F068"/>
      </w:r>
      <w:r w:rsidRPr="00993B79">
        <w:rPr>
          <w:b/>
          <w:i/>
          <w:color w:val="008080"/>
          <w:sz w:val="22"/>
        </w:rPr>
        <w:t xml:space="preserve"> = </w:t>
      </w:r>
      <w:r w:rsidRPr="00993B79">
        <w:rPr>
          <w:b/>
          <w:color w:val="008000"/>
        </w:rPr>
        <w:t>0</w:t>
      </w:r>
    </w:p>
    <w:p w14:paraId="285A600E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выброс, т/год (5.1), </w:t>
      </w:r>
      <w:r w:rsidRPr="00993B79">
        <w:rPr>
          <w:b/>
          <w:i/>
          <w:color w:val="008080"/>
          <w:sz w:val="22"/>
        </w:rPr>
        <w:t xml:space="preserve">MГОД = </w:t>
      </w:r>
      <w:r w:rsidRPr="00993B79">
        <w:rPr>
          <w:i/>
          <w:color w:val="FF0000"/>
        </w:rPr>
        <w:t>K</w:t>
      </w:r>
      <w:r w:rsidRPr="00993B79">
        <w:rPr>
          <w:i/>
          <w:color w:val="FF0000"/>
          <w:sz w:val="20"/>
        </w:rPr>
        <w:fldChar w:fldCharType="begin"/>
      </w:r>
      <w:r w:rsidRPr="00993B79">
        <w:rPr>
          <w:i/>
          <w:color w:val="FF0000"/>
          <w:sz w:val="20"/>
        </w:rPr>
        <w:instrText xml:space="preserve"> EQ \o\ac(\s\do6( M);;\s\up6( X)) </w:instrText>
      </w:r>
      <w:r w:rsidRPr="00993B79">
        <w:rPr>
          <w:i/>
          <w:color w:val="FF0000"/>
          <w:sz w:val="20"/>
        </w:rPr>
        <w:fldChar w:fldCharType="end"/>
      </w:r>
      <w:r w:rsidRPr="00993B79">
        <w:rPr>
          <w:i/>
          <w:color w:val="FF0000"/>
        </w:rPr>
        <w:t xml:space="preserve"> · BГОД / 10</w:t>
      </w:r>
      <w:r w:rsidRPr="00993B79">
        <w:rPr>
          <w:i/>
          <w:color w:val="FF0000"/>
          <w:vertAlign w:val="superscript"/>
        </w:rPr>
        <w:t>6</w:t>
      </w:r>
      <w:r w:rsidRPr="00993B79">
        <w:rPr>
          <w:i/>
          <w:color w:val="FF0000"/>
        </w:rPr>
        <w:t xml:space="preserve"> · (1-</w:t>
      </w:r>
      <w:r w:rsidRPr="00993B79">
        <w:rPr>
          <w:i/>
          <w:color w:val="FF0000"/>
        </w:rPr>
        <w:sym w:font="Symbol" w:char="F068"/>
      </w:r>
      <w:r w:rsidRPr="00993B79">
        <w:rPr>
          <w:i/>
          <w:color w:val="FF0000"/>
        </w:rPr>
        <w:t xml:space="preserve">) = </w:t>
      </w:r>
      <w:r w:rsidRPr="00993B79">
        <w:rPr>
          <w:b/>
          <w:color w:val="800000"/>
        </w:rPr>
        <w:t>1 · 50 / 10</w:t>
      </w:r>
      <w:r w:rsidRPr="00993B79">
        <w:rPr>
          <w:b/>
          <w:color w:val="800000"/>
          <w:vertAlign w:val="superscript"/>
        </w:rPr>
        <w:t>6</w:t>
      </w:r>
      <w:r w:rsidRPr="00993B79">
        <w:rPr>
          <w:b/>
          <w:color w:val="800000"/>
        </w:rPr>
        <w:t xml:space="preserve"> · (</w:t>
      </w:r>
      <w:proofErr w:type="gramStart"/>
      <w:r w:rsidRPr="00993B79">
        <w:rPr>
          <w:b/>
          <w:color w:val="800000"/>
        </w:rPr>
        <w:t>1-0</w:t>
      </w:r>
      <w:proofErr w:type="gramEnd"/>
      <w:r w:rsidRPr="00993B79">
        <w:rPr>
          <w:b/>
          <w:color w:val="800000"/>
        </w:rPr>
        <w:t xml:space="preserve">) = </w:t>
      </w:r>
      <w:r w:rsidRPr="00993B79">
        <w:rPr>
          <w:b/>
          <w:color w:val="008000"/>
        </w:rPr>
        <w:t>0.00005</w:t>
      </w:r>
    </w:p>
    <w:p w14:paraId="285A600F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из разовых выброс, г/с (5.2), </w:t>
      </w:r>
      <w:r w:rsidRPr="00993B79">
        <w:rPr>
          <w:b/>
          <w:i/>
          <w:color w:val="008080"/>
          <w:sz w:val="22"/>
        </w:rPr>
        <w:t xml:space="preserve">MСЕК = </w:t>
      </w:r>
      <w:r w:rsidRPr="00993B79">
        <w:rPr>
          <w:i/>
          <w:color w:val="FF0000"/>
        </w:rPr>
        <w:t>K</w:t>
      </w:r>
      <w:r w:rsidRPr="00993B79">
        <w:rPr>
          <w:i/>
          <w:color w:val="FF0000"/>
          <w:sz w:val="20"/>
        </w:rPr>
        <w:fldChar w:fldCharType="begin"/>
      </w:r>
      <w:r w:rsidRPr="00993B79">
        <w:rPr>
          <w:i/>
          <w:color w:val="FF0000"/>
          <w:sz w:val="20"/>
        </w:rPr>
        <w:instrText xml:space="preserve"> EQ \o\ac(\s\do6( M);;\s\up6( X)) </w:instrText>
      </w:r>
      <w:r w:rsidRPr="00993B79">
        <w:rPr>
          <w:i/>
          <w:color w:val="FF0000"/>
          <w:sz w:val="20"/>
        </w:rPr>
        <w:fldChar w:fldCharType="end"/>
      </w:r>
      <w:r w:rsidRPr="00993B79">
        <w:rPr>
          <w:i/>
          <w:color w:val="FF0000"/>
        </w:rPr>
        <w:t xml:space="preserve"> · BЧАС / 3600 · (1-</w:t>
      </w:r>
      <w:r w:rsidRPr="00993B79">
        <w:rPr>
          <w:i/>
          <w:color w:val="FF0000"/>
        </w:rPr>
        <w:sym w:font="Symbol" w:char="F068"/>
      </w:r>
      <w:r w:rsidRPr="00993B79">
        <w:rPr>
          <w:i/>
          <w:color w:val="FF0000"/>
        </w:rPr>
        <w:t xml:space="preserve">) = </w:t>
      </w:r>
      <w:r w:rsidRPr="00993B79">
        <w:rPr>
          <w:b/>
          <w:color w:val="800000"/>
        </w:rPr>
        <w:t>1 · 0.5 / 3600 · (</w:t>
      </w:r>
      <w:proofErr w:type="gramStart"/>
      <w:r w:rsidRPr="00993B79">
        <w:rPr>
          <w:b/>
          <w:color w:val="800000"/>
        </w:rPr>
        <w:t>1-0</w:t>
      </w:r>
      <w:proofErr w:type="gramEnd"/>
      <w:r w:rsidRPr="00993B79">
        <w:rPr>
          <w:b/>
          <w:color w:val="800000"/>
        </w:rPr>
        <w:t xml:space="preserve">) = </w:t>
      </w:r>
      <w:r w:rsidRPr="00993B79">
        <w:rPr>
          <w:b/>
          <w:color w:val="008000"/>
        </w:rPr>
        <w:t>0.000139</w:t>
      </w:r>
    </w:p>
    <w:p w14:paraId="285A6010" w14:textId="77777777" w:rsidR="00602AB1" w:rsidRPr="00993B79" w:rsidRDefault="00602AB1" w:rsidP="00602AB1">
      <w:pPr>
        <w:rPr>
          <w:b/>
          <w:color w:val="008000"/>
        </w:rPr>
      </w:pPr>
    </w:p>
    <w:p w14:paraId="285A6011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 xml:space="preserve">Примесь: 0344 Фториды неорганические плохо растворимые - (алюминия фторид, кальция фторид, натрия </w:t>
      </w:r>
      <w:proofErr w:type="spellStart"/>
      <w:r w:rsidRPr="00993B79">
        <w:rPr>
          <w:b/>
          <w:i/>
          <w:color w:val="FF00FF"/>
        </w:rPr>
        <w:t>гексафторалюминат</w:t>
      </w:r>
      <w:proofErr w:type="spellEnd"/>
      <w:r w:rsidRPr="00993B79">
        <w:rPr>
          <w:b/>
          <w:i/>
          <w:color w:val="FF00FF"/>
        </w:rPr>
        <w:t>) (Фториды неорганические плохо растворимые /в пересчете на фтор/) (615)</w:t>
      </w:r>
    </w:p>
    <w:p w14:paraId="285A6012" w14:textId="77777777" w:rsidR="00602AB1" w:rsidRPr="00993B79" w:rsidRDefault="00602AB1" w:rsidP="00602AB1">
      <w:pPr>
        <w:rPr>
          <w:b/>
          <w:i/>
          <w:color w:val="FF00FF"/>
        </w:rPr>
      </w:pPr>
    </w:p>
    <w:p w14:paraId="285A6013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Удельное выделение загрязняющих веществ,</w:t>
      </w:r>
    </w:p>
    <w:p w14:paraId="285A6014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г/кг расходуемого материала (табл. 1, 3), </w:t>
      </w:r>
      <w:r w:rsidRPr="00993B79">
        <w:rPr>
          <w:b/>
          <w:i/>
          <w:color w:val="008080"/>
          <w:sz w:val="22"/>
        </w:rPr>
        <w:t>K</w:t>
      </w:r>
      <w:r w:rsidRPr="00993B79">
        <w:rPr>
          <w:b/>
          <w:i/>
          <w:color w:val="008080"/>
          <w:sz w:val="18"/>
        </w:rPr>
        <w:fldChar w:fldCharType="begin"/>
      </w:r>
      <w:r w:rsidRPr="00993B79">
        <w:rPr>
          <w:b/>
          <w:i/>
          <w:color w:val="008080"/>
          <w:sz w:val="18"/>
        </w:rPr>
        <w:instrText xml:space="preserve"> EQ \o\ac(\s\do5( M);;\s\up5( X)) </w:instrText>
      </w:r>
      <w:r w:rsidRPr="00993B79">
        <w:rPr>
          <w:b/>
          <w:i/>
          <w:color w:val="008080"/>
          <w:sz w:val="18"/>
        </w:rPr>
        <w:fldChar w:fldCharType="end"/>
      </w:r>
      <w:r w:rsidRPr="00993B79">
        <w:rPr>
          <w:b/>
          <w:i/>
          <w:color w:val="008080"/>
          <w:sz w:val="22"/>
        </w:rPr>
        <w:t xml:space="preserve"> = </w:t>
      </w:r>
      <w:r w:rsidRPr="00993B79">
        <w:rPr>
          <w:b/>
          <w:color w:val="008000"/>
        </w:rPr>
        <w:t>1</w:t>
      </w:r>
    </w:p>
    <w:p w14:paraId="285A6015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Степень очистки, доли ед., </w:t>
      </w:r>
      <w:r w:rsidRPr="00993B79">
        <w:rPr>
          <w:b/>
          <w:i/>
          <w:color w:val="008080"/>
          <w:sz w:val="22"/>
        </w:rPr>
        <w:sym w:font="Symbol" w:char="F068"/>
      </w:r>
      <w:r w:rsidRPr="00993B79">
        <w:rPr>
          <w:b/>
          <w:i/>
          <w:color w:val="008080"/>
          <w:sz w:val="22"/>
        </w:rPr>
        <w:t xml:space="preserve"> = </w:t>
      </w:r>
      <w:r w:rsidRPr="00993B79">
        <w:rPr>
          <w:b/>
          <w:color w:val="008000"/>
        </w:rPr>
        <w:t>0</w:t>
      </w:r>
    </w:p>
    <w:p w14:paraId="285A6016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выброс, т/год (5.1), </w:t>
      </w:r>
      <w:r w:rsidRPr="00993B79">
        <w:rPr>
          <w:b/>
          <w:i/>
          <w:color w:val="008080"/>
          <w:sz w:val="22"/>
        </w:rPr>
        <w:t xml:space="preserve">MГОД = </w:t>
      </w:r>
      <w:r w:rsidRPr="00993B79">
        <w:rPr>
          <w:i/>
          <w:color w:val="FF0000"/>
        </w:rPr>
        <w:t>K</w:t>
      </w:r>
      <w:r w:rsidRPr="00993B79">
        <w:rPr>
          <w:i/>
          <w:color w:val="FF0000"/>
          <w:sz w:val="20"/>
        </w:rPr>
        <w:fldChar w:fldCharType="begin"/>
      </w:r>
      <w:r w:rsidRPr="00993B79">
        <w:rPr>
          <w:i/>
          <w:color w:val="FF0000"/>
          <w:sz w:val="20"/>
        </w:rPr>
        <w:instrText xml:space="preserve"> EQ \o\ac(\s\do6( M);;\s\up6( X)) </w:instrText>
      </w:r>
      <w:r w:rsidRPr="00993B79">
        <w:rPr>
          <w:i/>
          <w:color w:val="FF0000"/>
          <w:sz w:val="20"/>
        </w:rPr>
        <w:fldChar w:fldCharType="end"/>
      </w:r>
      <w:r w:rsidRPr="00993B79">
        <w:rPr>
          <w:i/>
          <w:color w:val="FF0000"/>
        </w:rPr>
        <w:t xml:space="preserve"> · BГОД / 10</w:t>
      </w:r>
      <w:r w:rsidRPr="00993B79">
        <w:rPr>
          <w:i/>
          <w:color w:val="FF0000"/>
          <w:vertAlign w:val="superscript"/>
        </w:rPr>
        <w:t>6</w:t>
      </w:r>
      <w:r w:rsidRPr="00993B79">
        <w:rPr>
          <w:i/>
          <w:color w:val="FF0000"/>
        </w:rPr>
        <w:t xml:space="preserve"> · (1-</w:t>
      </w:r>
      <w:r w:rsidRPr="00993B79">
        <w:rPr>
          <w:i/>
          <w:color w:val="FF0000"/>
        </w:rPr>
        <w:sym w:font="Symbol" w:char="F068"/>
      </w:r>
      <w:r w:rsidRPr="00993B79">
        <w:rPr>
          <w:i/>
          <w:color w:val="FF0000"/>
        </w:rPr>
        <w:t xml:space="preserve">) = </w:t>
      </w:r>
      <w:r w:rsidRPr="00993B79">
        <w:rPr>
          <w:b/>
          <w:color w:val="800000"/>
        </w:rPr>
        <w:t>1 · 50 / 10</w:t>
      </w:r>
      <w:r w:rsidRPr="00993B79">
        <w:rPr>
          <w:b/>
          <w:color w:val="800000"/>
          <w:vertAlign w:val="superscript"/>
        </w:rPr>
        <w:t>6</w:t>
      </w:r>
      <w:r w:rsidRPr="00993B79">
        <w:rPr>
          <w:b/>
          <w:color w:val="800000"/>
        </w:rPr>
        <w:t xml:space="preserve"> · (</w:t>
      </w:r>
      <w:proofErr w:type="gramStart"/>
      <w:r w:rsidRPr="00993B79">
        <w:rPr>
          <w:b/>
          <w:color w:val="800000"/>
        </w:rPr>
        <w:t>1-0</w:t>
      </w:r>
      <w:proofErr w:type="gramEnd"/>
      <w:r w:rsidRPr="00993B79">
        <w:rPr>
          <w:b/>
          <w:color w:val="800000"/>
        </w:rPr>
        <w:t xml:space="preserve">) = </w:t>
      </w:r>
      <w:r w:rsidRPr="00993B79">
        <w:rPr>
          <w:b/>
          <w:color w:val="008000"/>
        </w:rPr>
        <w:t>0.00005</w:t>
      </w:r>
    </w:p>
    <w:p w14:paraId="285A6017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из разовых выброс, г/с (5.2), </w:t>
      </w:r>
      <w:r w:rsidRPr="00993B79">
        <w:rPr>
          <w:b/>
          <w:i/>
          <w:color w:val="008080"/>
          <w:sz w:val="22"/>
        </w:rPr>
        <w:t xml:space="preserve">MСЕК = </w:t>
      </w:r>
      <w:r w:rsidRPr="00993B79">
        <w:rPr>
          <w:i/>
          <w:color w:val="FF0000"/>
        </w:rPr>
        <w:t>K</w:t>
      </w:r>
      <w:r w:rsidRPr="00993B79">
        <w:rPr>
          <w:i/>
          <w:color w:val="FF0000"/>
          <w:sz w:val="20"/>
        </w:rPr>
        <w:fldChar w:fldCharType="begin"/>
      </w:r>
      <w:r w:rsidRPr="00993B79">
        <w:rPr>
          <w:i/>
          <w:color w:val="FF0000"/>
          <w:sz w:val="20"/>
        </w:rPr>
        <w:instrText xml:space="preserve"> EQ \o\ac(\s\do6( M);;\s\up6( X)) </w:instrText>
      </w:r>
      <w:r w:rsidRPr="00993B79">
        <w:rPr>
          <w:i/>
          <w:color w:val="FF0000"/>
          <w:sz w:val="20"/>
        </w:rPr>
        <w:fldChar w:fldCharType="end"/>
      </w:r>
      <w:r w:rsidRPr="00993B79">
        <w:rPr>
          <w:i/>
          <w:color w:val="FF0000"/>
        </w:rPr>
        <w:t xml:space="preserve"> · BЧАС / 3600 · (1-</w:t>
      </w:r>
      <w:r w:rsidRPr="00993B79">
        <w:rPr>
          <w:i/>
          <w:color w:val="FF0000"/>
        </w:rPr>
        <w:sym w:font="Symbol" w:char="F068"/>
      </w:r>
      <w:r w:rsidRPr="00993B79">
        <w:rPr>
          <w:i/>
          <w:color w:val="FF0000"/>
        </w:rPr>
        <w:t xml:space="preserve">) = </w:t>
      </w:r>
      <w:r w:rsidRPr="00993B79">
        <w:rPr>
          <w:b/>
          <w:color w:val="800000"/>
        </w:rPr>
        <w:t>1 · 0.5 / 3600 · (</w:t>
      </w:r>
      <w:proofErr w:type="gramStart"/>
      <w:r w:rsidRPr="00993B79">
        <w:rPr>
          <w:b/>
          <w:color w:val="800000"/>
        </w:rPr>
        <w:t>1-0</w:t>
      </w:r>
      <w:proofErr w:type="gramEnd"/>
      <w:r w:rsidRPr="00993B79">
        <w:rPr>
          <w:b/>
          <w:color w:val="800000"/>
        </w:rPr>
        <w:t xml:space="preserve">) = </w:t>
      </w:r>
      <w:r w:rsidRPr="00993B79">
        <w:rPr>
          <w:b/>
          <w:color w:val="008000"/>
        </w:rPr>
        <w:t>0.000139</w:t>
      </w:r>
    </w:p>
    <w:p w14:paraId="285A6018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-----------------------------</w:t>
      </w:r>
    </w:p>
    <w:p w14:paraId="285A6019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Газы:</w:t>
      </w:r>
    </w:p>
    <w:p w14:paraId="285A601A" w14:textId="77777777" w:rsidR="00602AB1" w:rsidRPr="00993B79" w:rsidRDefault="00602AB1" w:rsidP="00602AB1">
      <w:pPr>
        <w:rPr>
          <w:color w:val="000000"/>
          <w:sz w:val="22"/>
        </w:rPr>
      </w:pPr>
    </w:p>
    <w:p w14:paraId="285A601B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lastRenderedPageBreak/>
        <w:t>Примесь: 0342 Фтористые газообразные соединения /в пересчете на фтор/ (617)</w:t>
      </w:r>
    </w:p>
    <w:p w14:paraId="285A601C" w14:textId="77777777" w:rsidR="00602AB1" w:rsidRPr="00993B79" w:rsidRDefault="00602AB1" w:rsidP="00602AB1">
      <w:pPr>
        <w:rPr>
          <w:b/>
          <w:i/>
          <w:color w:val="FF00FF"/>
        </w:rPr>
      </w:pPr>
    </w:p>
    <w:p w14:paraId="285A601D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Удельное выделение загрязняющих веществ,</w:t>
      </w:r>
    </w:p>
    <w:p w14:paraId="285A601E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г/кг расходуемого материала (табл. 1, 3), </w:t>
      </w:r>
      <w:r w:rsidRPr="00993B79">
        <w:rPr>
          <w:b/>
          <w:i/>
          <w:color w:val="008080"/>
          <w:sz w:val="22"/>
        </w:rPr>
        <w:t>K</w:t>
      </w:r>
      <w:r w:rsidRPr="00993B79">
        <w:rPr>
          <w:b/>
          <w:i/>
          <w:color w:val="008080"/>
          <w:sz w:val="18"/>
        </w:rPr>
        <w:fldChar w:fldCharType="begin"/>
      </w:r>
      <w:r w:rsidRPr="00993B79">
        <w:rPr>
          <w:b/>
          <w:i/>
          <w:color w:val="008080"/>
          <w:sz w:val="18"/>
        </w:rPr>
        <w:instrText xml:space="preserve"> EQ \o\ac(\s\do5( M);;\s\up5( X)) </w:instrText>
      </w:r>
      <w:r w:rsidRPr="00993B79">
        <w:rPr>
          <w:b/>
          <w:i/>
          <w:color w:val="008080"/>
          <w:sz w:val="18"/>
        </w:rPr>
        <w:fldChar w:fldCharType="end"/>
      </w:r>
      <w:r w:rsidRPr="00993B79">
        <w:rPr>
          <w:b/>
          <w:i/>
          <w:color w:val="008080"/>
          <w:sz w:val="22"/>
        </w:rPr>
        <w:t xml:space="preserve"> = </w:t>
      </w:r>
      <w:r w:rsidRPr="00993B79">
        <w:rPr>
          <w:b/>
          <w:color w:val="008000"/>
        </w:rPr>
        <w:t>0.93</w:t>
      </w:r>
    </w:p>
    <w:p w14:paraId="285A601F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Степень очистки, доли ед., </w:t>
      </w:r>
      <w:r w:rsidRPr="00993B79">
        <w:rPr>
          <w:b/>
          <w:i/>
          <w:color w:val="008080"/>
          <w:sz w:val="22"/>
        </w:rPr>
        <w:sym w:font="Symbol" w:char="F068"/>
      </w:r>
      <w:r w:rsidRPr="00993B79">
        <w:rPr>
          <w:b/>
          <w:i/>
          <w:color w:val="008080"/>
          <w:sz w:val="22"/>
        </w:rPr>
        <w:t xml:space="preserve"> = </w:t>
      </w:r>
      <w:r w:rsidRPr="00993B79">
        <w:rPr>
          <w:b/>
          <w:color w:val="008000"/>
        </w:rPr>
        <w:t>0</w:t>
      </w:r>
    </w:p>
    <w:p w14:paraId="285A6020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выброс, т/год (5.1), </w:t>
      </w:r>
      <w:r w:rsidRPr="00993B79">
        <w:rPr>
          <w:b/>
          <w:i/>
          <w:color w:val="008080"/>
          <w:sz w:val="22"/>
        </w:rPr>
        <w:t xml:space="preserve">MГОД = </w:t>
      </w:r>
      <w:r w:rsidRPr="00993B79">
        <w:rPr>
          <w:i/>
          <w:color w:val="FF0000"/>
        </w:rPr>
        <w:t>K</w:t>
      </w:r>
      <w:r w:rsidRPr="00993B79">
        <w:rPr>
          <w:i/>
          <w:color w:val="FF0000"/>
          <w:sz w:val="20"/>
        </w:rPr>
        <w:fldChar w:fldCharType="begin"/>
      </w:r>
      <w:r w:rsidRPr="00993B79">
        <w:rPr>
          <w:i/>
          <w:color w:val="FF0000"/>
          <w:sz w:val="20"/>
        </w:rPr>
        <w:instrText xml:space="preserve"> EQ \o\ac(\s\do6( M);;\s\up6( X)) </w:instrText>
      </w:r>
      <w:r w:rsidRPr="00993B79">
        <w:rPr>
          <w:i/>
          <w:color w:val="FF0000"/>
          <w:sz w:val="20"/>
        </w:rPr>
        <w:fldChar w:fldCharType="end"/>
      </w:r>
      <w:r w:rsidRPr="00993B79">
        <w:rPr>
          <w:i/>
          <w:color w:val="FF0000"/>
        </w:rPr>
        <w:t xml:space="preserve"> · BГОД / 10</w:t>
      </w:r>
      <w:r w:rsidRPr="00993B79">
        <w:rPr>
          <w:i/>
          <w:color w:val="FF0000"/>
          <w:vertAlign w:val="superscript"/>
        </w:rPr>
        <w:t>6</w:t>
      </w:r>
      <w:r w:rsidRPr="00993B79">
        <w:rPr>
          <w:i/>
          <w:color w:val="FF0000"/>
        </w:rPr>
        <w:t xml:space="preserve"> · (1-</w:t>
      </w:r>
      <w:r w:rsidRPr="00993B79">
        <w:rPr>
          <w:i/>
          <w:color w:val="FF0000"/>
        </w:rPr>
        <w:sym w:font="Symbol" w:char="F068"/>
      </w:r>
      <w:r w:rsidRPr="00993B79">
        <w:rPr>
          <w:i/>
          <w:color w:val="FF0000"/>
        </w:rPr>
        <w:t xml:space="preserve">) = </w:t>
      </w:r>
      <w:r w:rsidRPr="00993B79">
        <w:rPr>
          <w:b/>
          <w:color w:val="800000"/>
        </w:rPr>
        <w:t>0.93 · 50 / 10</w:t>
      </w:r>
      <w:r w:rsidRPr="00993B79">
        <w:rPr>
          <w:b/>
          <w:color w:val="800000"/>
          <w:vertAlign w:val="superscript"/>
        </w:rPr>
        <w:t>6</w:t>
      </w:r>
      <w:r w:rsidRPr="00993B79">
        <w:rPr>
          <w:b/>
          <w:color w:val="800000"/>
        </w:rPr>
        <w:t xml:space="preserve"> · (</w:t>
      </w:r>
      <w:proofErr w:type="gramStart"/>
      <w:r w:rsidRPr="00993B79">
        <w:rPr>
          <w:b/>
          <w:color w:val="800000"/>
        </w:rPr>
        <w:t>1-0</w:t>
      </w:r>
      <w:proofErr w:type="gramEnd"/>
      <w:r w:rsidRPr="00993B79">
        <w:rPr>
          <w:b/>
          <w:color w:val="800000"/>
        </w:rPr>
        <w:t xml:space="preserve">) = </w:t>
      </w:r>
      <w:r w:rsidRPr="00993B79">
        <w:rPr>
          <w:b/>
          <w:color w:val="008000"/>
        </w:rPr>
        <w:t>0.0000465</w:t>
      </w:r>
    </w:p>
    <w:p w14:paraId="285A6021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из разовых выброс, г/с (5.2), </w:t>
      </w:r>
      <w:r w:rsidRPr="00993B79">
        <w:rPr>
          <w:b/>
          <w:i/>
          <w:color w:val="008080"/>
          <w:sz w:val="22"/>
        </w:rPr>
        <w:t xml:space="preserve">MСЕК = </w:t>
      </w:r>
      <w:r w:rsidRPr="00993B79">
        <w:rPr>
          <w:i/>
          <w:color w:val="FF0000"/>
        </w:rPr>
        <w:t>K</w:t>
      </w:r>
      <w:r w:rsidRPr="00993B79">
        <w:rPr>
          <w:i/>
          <w:color w:val="FF0000"/>
          <w:sz w:val="20"/>
        </w:rPr>
        <w:fldChar w:fldCharType="begin"/>
      </w:r>
      <w:r w:rsidRPr="00993B79">
        <w:rPr>
          <w:i/>
          <w:color w:val="FF0000"/>
          <w:sz w:val="20"/>
        </w:rPr>
        <w:instrText xml:space="preserve"> EQ \o\ac(\s\do6( M);;\s\up6( X)) </w:instrText>
      </w:r>
      <w:r w:rsidRPr="00993B79">
        <w:rPr>
          <w:i/>
          <w:color w:val="FF0000"/>
          <w:sz w:val="20"/>
        </w:rPr>
        <w:fldChar w:fldCharType="end"/>
      </w:r>
      <w:r w:rsidRPr="00993B79">
        <w:rPr>
          <w:i/>
          <w:color w:val="FF0000"/>
        </w:rPr>
        <w:t xml:space="preserve"> · BЧАС / 3600 · (1-</w:t>
      </w:r>
      <w:r w:rsidRPr="00993B79">
        <w:rPr>
          <w:i/>
          <w:color w:val="FF0000"/>
        </w:rPr>
        <w:sym w:font="Symbol" w:char="F068"/>
      </w:r>
      <w:r w:rsidRPr="00993B79">
        <w:rPr>
          <w:i/>
          <w:color w:val="FF0000"/>
        </w:rPr>
        <w:t xml:space="preserve">) = </w:t>
      </w:r>
      <w:r w:rsidRPr="00993B79">
        <w:rPr>
          <w:b/>
          <w:color w:val="800000"/>
        </w:rPr>
        <w:t>0.93 · 0.5 / 3600 · (</w:t>
      </w:r>
      <w:proofErr w:type="gramStart"/>
      <w:r w:rsidRPr="00993B79">
        <w:rPr>
          <w:b/>
          <w:color w:val="800000"/>
        </w:rPr>
        <w:t>1-0</w:t>
      </w:r>
      <w:proofErr w:type="gramEnd"/>
      <w:r w:rsidRPr="00993B79">
        <w:rPr>
          <w:b/>
          <w:color w:val="800000"/>
        </w:rPr>
        <w:t xml:space="preserve">) = </w:t>
      </w:r>
      <w:r w:rsidRPr="00993B79">
        <w:rPr>
          <w:b/>
          <w:color w:val="008000"/>
        </w:rPr>
        <w:t>0.0001292</w:t>
      </w:r>
    </w:p>
    <w:p w14:paraId="285A6022" w14:textId="77777777" w:rsidR="00602AB1" w:rsidRPr="00993B79" w:rsidRDefault="00602AB1" w:rsidP="00602AB1">
      <w:pPr>
        <w:rPr>
          <w:b/>
          <w:color w:val="008000"/>
        </w:rPr>
      </w:pPr>
    </w:p>
    <w:p w14:paraId="285A6023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Расчет выбросов оксидов азота:</w:t>
      </w:r>
    </w:p>
    <w:p w14:paraId="285A6024" w14:textId="77777777" w:rsidR="00602AB1" w:rsidRPr="00993B79" w:rsidRDefault="00602AB1" w:rsidP="00602AB1">
      <w:pPr>
        <w:rPr>
          <w:color w:val="000000"/>
          <w:sz w:val="22"/>
        </w:rPr>
      </w:pPr>
    </w:p>
    <w:p w14:paraId="285A6025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Удельное выделение загрязняющих веществ,</w:t>
      </w:r>
    </w:p>
    <w:p w14:paraId="285A6026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г/кг расходуемого материала (табл. 1, 3), </w:t>
      </w:r>
      <w:r w:rsidRPr="00993B79">
        <w:rPr>
          <w:b/>
          <w:i/>
          <w:color w:val="008080"/>
          <w:sz w:val="22"/>
        </w:rPr>
        <w:t>K</w:t>
      </w:r>
      <w:r w:rsidRPr="00993B79">
        <w:rPr>
          <w:b/>
          <w:i/>
          <w:color w:val="008080"/>
          <w:sz w:val="18"/>
        </w:rPr>
        <w:fldChar w:fldCharType="begin"/>
      </w:r>
      <w:r w:rsidRPr="00993B79">
        <w:rPr>
          <w:b/>
          <w:i/>
          <w:color w:val="008080"/>
          <w:sz w:val="18"/>
        </w:rPr>
        <w:instrText xml:space="preserve"> EQ \o\ac(\s\do5( M);;\s\up5( X)) </w:instrText>
      </w:r>
      <w:r w:rsidRPr="00993B79">
        <w:rPr>
          <w:b/>
          <w:i/>
          <w:color w:val="008080"/>
          <w:sz w:val="18"/>
        </w:rPr>
        <w:fldChar w:fldCharType="end"/>
      </w:r>
      <w:r w:rsidRPr="00993B79">
        <w:rPr>
          <w:b/>
          <w:i/>
          <w:color w:val="008080"/>
          <w:sz w:val="22"/>
        </w:rPr>
        <w:t xml:space="preserve"> = </w:t>
      </w:r>
      <w:r w:rsidRPr="00993B79">
        <w:rPr>
          <w:b/>
          <w:color w:val="008000"/>
        </w:rPr>
        <w:t>2.7</w:t>
      </w:r>
    </w:p>
    <w:p w14:paraId="285A6027" w14:textId="77777777" w:rsidR="00602AB1" w:rsidRPr="00993B79" w:rsidRDefault="00602AB1" w:rsidP="00602AB1">
      <w:pPr>
        <w:rPr>
          <w:b/>
          <w:color w:val="008000"/>
        </w:rPr>
      </w:pPr>
    </w:p>
    <w:p w14:paraId="285A6028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С учетом трансформации оксидов азота получаем:</w:t>
      </w:r>
    </w:p>
    <w:p w14:paraId="285A6029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Степень очистки, доли ед., </w:t>
      </w:r>
      <w:r w:rsidRPr="00993B79">
        <w:rPr>
          <w:b/>
          <w:i/>
          <w:color w:val="008080"/>
          <w:sz w:val="22"/>
        </w:rPr>
        <w:sym w:font="Symbol" w:char="F068"/>
      </w:r>
      <w:r w:rsidRPr="00993B79">
        <w:rPr>
          <w:b/>
          <w:i/>
          <w:color w:val="008080"/>
          <w:sz w:val="22"/>
        </w:rPr>
        <w:t xml:space="preserve"> = </w:t>
      </w:r>
      <w:r w:rsidRPr="00993B79">
        <w:rPr>
          <w:b/>
          <w:color w:val="008000"/>
        </w:rPr>
        <w:t>0</w:t>
      </w:r>
    </w:p>
    <w:p w14:paraId="285A602A" w14:textId="77777777" w:rsidR="00602AB1" w:rsidRPr="00993B79" w:rsidRDefault="00602AB1" w:rsidP="00602AB1">
      <w:pPr>
        <w:rPr>
          <w:b/>
          <w:color w:val="008000"/>
        </w:rPr>
      </w:pPr>
    </w:p>
    <w:p w14:paraId="285A602B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>Примесь: 0301 Азота (IV) диоксид (Азота диоксид) (4)</w:t>
      </w:r>
    </w:p>
    <w:p w14:paraId="285A602C" w14:textId="77777777" w:rsidR="00602AB1" w:rsidRPr="00993B79" w:rsidRDefault="00602AB1" w:rsidP="00602AB1">
      <w:pPr>
        <w:rPr>
          <w:b/>
          <w:i/>
          <w:color w:val="FF00FF"/>
        </w:rPr>
      </w:pPr>
    </w:p>
    <w:p w14:paraId="285A602D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выброс, т/год (5.1), </w:t>
      </w:r>
      <w:r w:rsidRPr="00993B79">
        <w:rPr>
          <w:b/>
          <w:i/>
          <w:color w:val="008080"/>
          <w:sz w:val="22"/>
        </w:rPr>
        <w:t xml:space="preserve">MГОД = </w:t>
      </w:r>
      <w:r w:rsidRPr="00993B79">
        <w:rPr>
          <w:i/>
          <w:color w:val="FF0000"/>
        </w:rPr>
        <w:t>KNO2 · K</w:t>
      </w:r>
      <w:r w:rsidRPr="00993B79">
        <w:rPr>
          <w:i/>
          <w:color w:val="FF0000"/>
          <w:sz w:val="20"/>
        </w:rPr>
        <w:fldChar w:fldCharType="begin"/>
      </w:r>
      <w:r w:rsidRPr="00993B79">
        <w:rPr>
          <w:i/>
          <w:color w:val="FF0000"/>
          <w:sz w:val="20"/>
        </w:rPr>
        <w:instrText xml:space="preserve"> EQ \o\ac(\s\do6( M);;\s\up6( X)) </w:instrText>
      </w:r>
      <w:r w:rsidRPr="00993B79">
        <w:rPr>
          <w:i/>
          <w:color w:val="FF0000"/>
          <w:sz w:val="20"/>
        </w:rPr>
        <w:fldChar w:fldCharType="end"/>
      </w:r>
      <w:r w:rsidRPr="00993B79">
        <w:rPr>
          <w:i/>
          <w:color w:val="FF0000"/>
        </w:rPr>
        <w:t xml:space="preserve"> · BГОД / 10</w:t>
      </w:r>
      <w:r w:rsidRPr="00993B79">
        <w:rPr>
          <w:i/>
          <w:color w:val="FF0000"/>
          <w:vertAlign w:val="superscript"/>
        </w:rPr>
        <w:t>6</w:t>
      </w:r>
      <w:r w:rsidRPr="00993B79">
        <w:rPr>
          <w:i/>
          <w:color w:val="FF0000"/>
        </w:rPr>
        <w:t xml:space="preserve"> · (1-</w:t>
      </w:r>
      <w:r w:rsidRPr="00993B79">
        <w:rPr>
          <w:i/>
          <w:color w:val="FF0000"/>
        </w:rPr>
        <w:sym w:font="Symbol" w:char="F068"/>
      </w:r>
      <w:r w:rsidRPr="00993B79">
        <w:rPr>
          <w:i/>
          <w:color w:val="FF0000"/>
        </w:rPr>
        <w:t xml:space="preserve">) = </w:t>
      </w:r>
      <w:r w:rsidRPr="00993B79">
        <w:rPr>
          <w:b/>
          <w:color w:val="800000"/>
        </w:rPr>
        <w:t>0.8 · 2.7 · 50 / 10</w:t>
      </w:r>
      <w:r w:rsidRPr="00993B79">
        <w:rPr>
          <w:b/>
          <w:color w:val="800000"/>
          <w:vertAlign w:val="superscript"/>
        </w:rPr>
        <w:t>6</w:t>
      </w:r>
      <w:r w:rsidRPr="00993B79">
        <w:rPr>
          <w:b/>
          <w:color w:val="800000"/>
        </w:rPr>
        <w:t xml:space="preserve"> · (</w:t>
      </w:r>
      <w:proofErr w:type="gramStart"/>
      <w:r w:rsidRPr="00993B79">
        <w:rPr>
          <w:b/>
          <w:color w:val="800000"/>
        </w:rPr>
        <w:t>1-0</w:t>
      </w:r>
      <w:proofErr w:type="gramEnd"/>
      <w:r w:rsidRPr="00993B79">
        <w:rPr>
          <w:b/>
          <w:color w:val="800000"/>
        </w:rPr>
        <w:t xml:space="preserve">) = </w:t>
      </w:r>
      <w:r w:rsidRPr="00993B79">
        <w:rPr>
          <w:b/>
          <w:color w:val="008000"/>
        </w:rPr>
        <w:t>0.000108</w:t>
      </w:r>
    </w:p>
    <w:p w14:paraId="285A602E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из разовых выброс, г/с (5.2), </w:t>
      </w:r>
      <w:r w:rsidRPr="00993B79">
        <w:rPr>
          <w:b/>
          <w:i/>
          <w:color w:val="008080"/>
          <w:sz w:val="22"/>
        </w:rPr>
        <w:t xml:space="preserve">MСЕК = </w:t>
      </w:r>
      <w:r w:rsidRPr="00993B79">
        <w:rPr>
          <w:i/>
          <w:color w:val="FF0000"/>
        </w:rPr>
        <w:t>KNO2 · K</w:t>
      </w:r>
      <w:r w:rsidRPr="00993B79">
        <w:rPr>
          <w:i/>
          <w:color w:val="FF0000"/>
          <w:sz w:val="20"/>
        </w:rPr>
        <w:fldChar w:fldCharType="begin"/>
      </w:r>
      <w:r w:rsidRPr="00993B79">
        <w:rPr>
          <w:i/>
          <w:color w:val="FF0000"/>
          <w:sz w:val="20"/>
        </w:rPr>
        <w:instrText xml:space="preserve"> EQ \o\ac(\s\do6( M);;\s\up6( X)) </w:instrText>
      </w:r>
      <w:r w:rsidRPr="00993B79">
        <w:rPr>
          <w:i/>
          <w:color w:val="FF0000"/>
          <w:sz w:val="20"/>
        </w:rPr>
        <w:fldChar w:fldCharType="end"/>
      </w:r>
      <w:r w:rsidRPr="00993B79">
        <w:rPr>
          <w:i/>
          <w:color w:val="FF0000"/>
        </w:rPr>
        <w:t xml:space="preserve"> · BЧАС / 3600 · (1-</w:t>
      </w:r>
      <w:r w:rsidRPr="00993B79">
        <w:rPr>
          <w:i/>
          <w:color w:val="FF0000"/>
        </w:rPr>
        <w:sym w:font="Symbol" w:char="F068"/>
      </w:r>
      <w:r w:rsidRPr="00993B79">
        <w:rPr>
          <w:i/>
          <w:color w:val="FF0000"/>
        </w:rPr>
        <w:t xml:space="preserve">) = </w:t>
      </w:r>
      <w:r w:rsidRPr="00993B79">
        <w:rPr>
          <w:b/>
          <w:color w:val="800000"/>
        </w:rPr>
        <w:t>0.8 · 2.7 · 0.5 / 3600 · (</w:t>
      </w:r>
      <w:proofErr w:type="gramStart"/>
      <w:r w:rsidRPr="00993B79">
        <w:rPr>
          <w:b/>
          <w:color w:val="800000"/>
        </w:rPr>
        <w:t>1-0</w:t>
      </w:r>
      <w:proofErr w:type="gramEnd"/>
      <w:r w:rsidRPr="00993B79">
        <w:rPr>
          <w:b/>
          <w:color w:val="800000"/>
        </w:rPr>
        <w:t xml:space="preserve">) = </w:t>
      </w:r>
      <w:r w:rsidRPr="00993B79">
        <w:rPr>
          <w:b/>
          <w:color w:val="008000"/>
        </w:rPr>
        <w:t>0.0003</w:t>
      </w:r>
    </w:p>
    <w:p w14:paraId="285A602F" w14:textId="77777777" w:rsidR="00602AB1" w:rsidRPr="00993B79" w:rsidRDefault="00602AB1" w:rsidP="00602AB1">
      <w:pPr>
        <w:rPr>
          <w:b/>
          <w:color w:val="008000"/>
        </w:rPr>
      </w:pPr>
    </w:p>
    <w:p w14:paraId="285A6030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>Примесь: 0304 Азот (II) оксид (Азота оксид) (6)</w:t>
      </w:r>
    </w:p>
    <w:p w14:paraId="285A6031" w14:textId="77777777" w:rsidR="00602AB1" w:rsidRPr="00993B79" w:rsidRDefault="00602AB1" w:rsidP="00602AB1">
      <w:pPr>
        <w:rPr>
          <w:b/>
          <w:i/>
          <w:color w:val="FF00FF"/>
        </w:rPr>
      </w:pPr>
    </w:p>
    <w:p w14:paraId="285A6032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выброс, т/год (5.1), </w:t>
      </w:r>
      <w:r w:rsidRPr="00993B79">
        <w:rPr>
          <w:b/>
          <w:i/>
          <w:color w:val="008080"/>
          <w:sz w:val="22"/>
        </w:rPr>
        <w:t xml:space="preserve">MГОД = </w:t>
      </w:r>
      <w:r w:rsidRPr="00993B79">
        <w:rPr>
          <w:i/>
          <w:color w:val="FF0000"/>
        </w:rPr>
        <w:t>KNO · K</w:t>
      </w:r>
      <w:r w:rsidRPr="00993B79">
        <w:rPr>
          <w:i/>
          <w:color w:val="FF0000"/>
          <w:sz w:val="20"/>
        </w:rPr>
        <w:fldChar w:fldCharType="begin"/>
      </w:r>
      <w:r w:rsidRPr="00993B79">
        <w:rPr>
          <w:i/>
          <w:color w:val="FF0000"/>
          <w:sz w:val="20"/>
        </w:rPr>
        <w:instrText xml:space="preserve"> EQ \o\ac(\s\do6( M);;\s\up6( X)) </w:instrText>
      </w:r>
      <w:r w:rsidRPr="00993B79">
        <w:rPr>
          <w:i/>
          <w:color w:val="FF0000"/>
          <w:sz w:val="20"/>
        </w:rPr>
        <w:fldChar w:fldCharType="end"/>
      </w:r>
      <w:r w:rsidRPr="00993B79">
        <w:rPr>
          <w:i/>
          <w:color w:val="FF0000"/>
        </w:rPr>
        <w:t xml:space="preserve"> · BГОД / 10</w:t>
      </w:r>
      <w:r w:rsidRPr="00993B79">
        <w:rPr>
          <w:i/>
          <w:color w:val="FF0000"/>
          <w:vertAlign w:val="superscript"/>
        </w:rPr>
        <w:t>6</w:t>
      </w:r>
      <w:r w:rsidRPr="00993B79">
        <w:rPr>
          <w:i/>
          <w:color w:val="FF0000"/>
        </w:rPr>
        <w:t xml:space="preserve"> · (1-</w:t>
      </w:r>
      <w:r w:rsidRPr="00993B79">
        <w:rPr>
          <w:i/>
          <w:color w:val="FF0000"/>
        </w:rPr>
        <w:sym w:font="Symbol" w:char="F068"/>
      </w:r>
      <w:r w:rsidRPr="00993B79">
        <w:rPr>
          <w:i/>
          <w:color w:val="FF0000"/>
        </w:rPr>
        <w:t xml:space="preserve">) = </w:t>
      </w:r>
      <w:r w:rsidRPr="00993B79">
        <w:rPr>
          <w:b/>
          <w:color w:val="800000"/>
        </w:rPr>
        <w:t>0.13 · 2.7 · 50 / 10</w:t>
      </w:r>
      <w:r w:rsidRPr="00993B79">
        <w:rPr>
          <w:b/>
          <w:color w:val="800000"/>
          <w:vertAlign w:val="superscript"/>
        </w:rPr>
        <w:t>6</w:t>
      </w:r>
      <w:r w:rsidRPr="00993B79">
        <w:rPr>
          <w:b/>
          <w:color w:val="800000"/>
        </w:rPr>
        <w:t xml:space="preserve"> · (</w:t>
      </w:r>
      <w:proofErr w:type="gramStart"/>
      <w:r w:rsidRPr="00993B79">
        <w:rPr>
          <w:b/>
          <w:color w:val="800000"/>
        </w:rPr>
        <w:t>1-0</w:t>
      </w:r>
      <w:proofErr w:type="gramEnd"/>
      <w:r w:rsidRPr="00993B79">
        <w:rPr>
          <w:b/>
          <w:color w:val="800000"/>
        </w:rPr>
        <w:t xml:space="preserve">) = </w:t>
      </w:r>
      <w:r w:rsidRPr="00993B79">
        <w:rPr>
          <w:b/>
          <w:color w:val="008000"/>
        </w:rPr>
        <w:t>0.00001755</w:t>
      </w:r>
    </w:p>
    <w:p w14:paraId="285A6033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из разовых выброс, г/с (5.2), </w:t>
      </w:r>
      <w:r w:rsidRPr="00993B79">
        <w:rPr>
          <w:b/>
          <w:i/>
          <w:color w:val="008080"/>
          <w:sz w:val="22"/>
        </w:rPr>
        <w:t xml:space="preserve">MСЕК = </w:t>
      </w:r>
      <w:r w:rsidRPr="00993B79">
        <w:rPr>
          <w:i/>
          <w:color w:val="FF0000"/>
        </w:rPr>
        <w:t>KNO · K</w:t>
      </w:r>
      <w:r w:rsidRPr="00993B79">
        <w:rPr>
          <w:i/>
          <w:color w:val="FF0000"/>
          <w:sz w:val="20"/>
        </w:rPr>
        <w:fldChar w:fldCharType="begin"/>
      </w:r>
      <w:r w:rsidRPr="00993B79">
        <w:rPr>
          <w:i/>
          <w:color w:val="FF0000"/>
          <w:sz w:val="20"/>
        </w:rPr>
        <w:instrText xml:space="preserve"> EQ \o\ac(\s\do6( M);;\s\up6( X)) </w:instrText>
      </w:r>
      <w:r w:rsidRPr="00993B79">
        <w:rPr>
          <w:i/>
          <w:color w:val="FF0000"/>
          <w:sz w:val="20"/>
        </w:rPr>
        <w:fldChar w:fldCharType="end"/>
      </w:r>
      <w:r w:rsidRPr="00993B79">
        <w:rPr>
          <w:i/>
          <w:color w:val="FF0000"/>
        </w:rPr>
        <w:t xml:space="preserve"> · BЧАС / 3600 · (1-</w:t>
      </w:r>
      <w:r w:rsidRPr="00993B79">
        <w:rPr>
          <w:i/>
          <w:color w:val="FF0000"/>
        </w:rPr>
        <w:sym w:font="Symbol" w:char="F068"/>
      </w:r>
      <w:r w:rsidRPr="00993B79">
        <w:rPr>
          <w:i/>
          <w:color w:val="FF0000"/>
        </w:rPr>
        <w:t xml:space="preserve">) = </w:t>
      </w:r>
      <w:r w:rsidRPr="00993B79">
        <w:rPr>
          <w:b/>
          <w:color w:val="800000"/>
        </w:rPr>
        <w:t>0.13 · 2.7 · 0.5 / 3600 · (</w:t>
      </w:r>
      <w:proofErr w:type="gramStart"/>
      <w:r w:rsidRPr="00993B79">
        <w:rPr>
          <w:b/>
          <w:color w:val="800000"/>
        </w:rPr>
        <w:t>1-0</w:t>
      </w:r>
      <w:proofErr w:type="gramEnd"/>
      <w:r w:rsidRPr="00993B79">
        <w:rPr>
          <w:b/>
          <w:color w:val="800000"/>
        </w:rPr>
        <w:t xml:space="preserve">) = </w:t>
      </w:r>
      <w:r w:rsidRPr="00993B79">
        <w:rPr>
          <w:b/>
          <w:color w:val="008000"/>
        </w:rPr>
        <w:t>0.00004875</w:t>
      </w:r>
    </w:p>
    <w:p w14:paraId="285A6034" w14:textId="77777777" w:rsidR="00602AB1" w:rsidRPr="00993B79" w:rsidRDefault="00602AB1" w:rsidP="00602AB1">
      <w:pPr>
        <w:rPr>
          <w:b/>
          <w:color w:val="008000"/>
        </w:rPr>
      </w:pPr>
    </w:p>
    <w:p w14:paraId="285A6035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>Примесь: 0337 Углерод оксид (Окись углерода, Угарный газ) (584)</w:t>
      </w:r>
    </w:p>
    <w:p w14:paraId="285A6036" w14:textId="77777777" w:rsidR="00602AB1" w:rsidRPr="00993B79" w:rsidRDefault="00602AB1" w:rsidP="00602AB1">
      <w:pPr>
        <w:rPr>
          <w:b/>
          <w:i/>
          <w:color w:val="FF00FF"/>
        </w:rPr>
      </w:pPr>
    </w:p>
    <w:p w14:paraId="285A6037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Удельное выделение загрязняющих веществ,</w:t>
      </w:r>
    </w:p>
    <w:p w14:paraId="285A6038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г/кг расходуемого материала (табл. 1, 3), </w:t>
      </w:r>
      <w:r w:rsidRPr="00993B79">
        <w:rPr>
          <w:b/>
          <w:i/>
          <w:color w:val="008080"/>
          <w:sz w:val="22"/>
        </w:rPr>
        <w:t>K</w:t>
      </w:r>
      <w:r w:rsidRPr="00993B79">
        <w:rPr>
          <w:b/>
          <w:i/>
          <w:color w:val="008080"/>
          <w:sz w:val="18"/>
        </w:rPr>
        <w:fldChar w:fldCharType="begin"/>
      </w:r>
      <w:r w:rsidRPr="00993B79">
        <w:rPr>
          <w:b/>
          <w:i/>
          <w:color w:val="008080"/>
          <w:sz w:val="18"/>
        </w:rPr>
        <w:instrText xml:space="preserve"> EQ \o\ac(\s\do5( M);;\s\up5( X)) </w:instrText>
      </w:r>
      <w:r w:rsidRPr="00993B79">
        <w:rPr>
          <w:b/>
          <w:i/>
          <w:color w:val="008080"/>
          <w:sz w:val="18"/>
        </w:rPr>
        <w:fldChar w:fldCharType="end"/>
      </w:r>
      <w:r w:rsidRPr="00993B79">
        <w:rPr>
          <w:b/>
          <w:i/>
          <w:color w:val="008080"/>
          <w:sz w:val="22"/>
        </w:rPr>
        <w:t xml:space="preserve"> = </w:t>
      </w:r>
      <w:r w:rsidRPr="00993B79">
        <w:rPr>
          <w:b/>
          <w:color w:val="008000"/>
        </w:rPr>
        <w:t>13.3</w:t>
      </w:r>
    </w:p>
    <w:p w14:paraId="285A6039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lastRenderedPageBreak/>
        <w:t xml:space="preserve">Степень очистки, доли ед., </w:t>
      </w:r>
      <w:r w:rsidRPr="00993B79">
        <w:rPr>
          <w:b/>
          <w:i/>
          <w:color w:val="008080"/>
          <w:sz w:val="22"/>
        </w:rPr>
        <w:sym w:font="Symbol" w:char="F068"/>
      </w:r>
      <w:r w:rsidRPr="00993B79">
        <w:rPr>
          <w:b/>
          <w:i/>
          <w:color w:val="008080"/>
          <w:sz w:val="22"/>
        </w:rPr>
        <w:t xml:space="preserve"> = </w:t>
      </w:r>
      <w:r w:rsidRPr="00993B79">
        <w:rPr>
          <w:b/>
          <w:color w:val="008000"/>
        </w:rPr>
        <w:t>0</w:t>
      </w:r>
    </w:p>
    <w:p w14:paraId="285A603A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выброс, т/год (5.1), </w:t>
      </w:r>
      <w:r w:rsidRPr="00993B79">
        <w:rPr>
          <w:b/>
          <w:i/>
          <w:color w:val="008080"/>
          <w:sz w:val="22"/>
        </w:rPr>
        <w:t xml:space="preserve">MГОД = </w:t>
      </w:r>
      <w:r w:rsidRPr="00993B79">
        <w:rPr>
          <w:i/>
          <w:color w:val="FF0000"/>
        </w:rPr>
        <w:t>K</w:t>
      </w:r>
      <w:r w:rsidRPr="00993B79">
        <w:rPr>
          <w:i/>
          <w:color w:val="FF0000"/>
          <w:sz w:val="20"/>
        </w:rPr>
        <w:fldChar w:fldCharType="begin"/>
      </w:r>
      <w:r w:rsidRPr="00993B79">
        <w:rPr>
          <w:i/>
          <w:color w:val="FF0000"/>
          <w:sz w:val="20"/>
        </w:rPr>
        <w:instrText xml:space="preserve"> EQ \o\ac(\s\do6( M);;\s\up6( X)) </w:instrText>
      </w:r>
      <w:r w:rsidRPr="00993B79">
        <w:rPr>
          <w:i/>
          <w:color w:val="FF0000"/>
          <w:sz w:val="20"/>
        </w:rPr>
        <w:fldChar w:fldCharType="end"/>
      </w:r>
      <w:r w:rsidRPr="00993B79">
        <w:rPr>
          <w:i/>
          <w:color w:val="FF0000"/>
        </w:rPr>
        <w:t xml:space="preserve"> · BГОД / 10</w:t>
      </w:r>
      <w:r w:rsidRPr="00993B79">
        <w:rPr>
          <w:i/>
          <w:color w:val="FF0000"/>
          <w:vertAlign w:val="superscript"/>
        </w:rPr>
        <w:t>6</w:t>
      </w:r>
      <w:r w:rsidRPr="00993B79">
        <w:rPr>
          <w:i/>
          <w:color w:val="FF0000"/>
        </w:rPr>
        <w:t xml:space="preserve"> · (1-</w:t>
      </w:r>
      <w:r w:rsidRPr="00993B79">
        <w:rPr>
          <w:i/>
          <w:color w:val="FF0000"/>
        </w:rPr>
        <w:sym w:font="Symbol" w:char="F068"/>
      </w:r>
      <w:r w:rsidRPr="00993B79">
        <w:rPr>
          <w:i/>
          <w:color w:val="FF0000"/>
        </w:rPr>
        <w:t xml:space="preserve">) = </w:t>
      </w:r>
      <w:r w:rsidRPr="00993B79">
        <w:rPr>
          <w:b/>
          <w:color w:val="800000"/>
        </w:rPr>
        <w:t>13.3 · 50 / 10</w:t>
      </w:r>
      <w:r w:rsidRPr="00993B79">
        <w:rPr>
          <w:b/>
          <w:color w:val="800000"/>
          <w:vertAlign w:val="superscript"/>
        </w:rPr>
        <w:t>6</w:t>
      </w:r>
      <w:r w:rsidRPr="00993B79">
        <w:rPr>
          <w:b/>
          <w:color w:val="800000"/>
        </w:rPr>
        <w:t xml:space="preserve"> · (</w:t>
      </w:r>
      <w:proofErr w:type="gramStart"/>
      <w:r w:rsidRPr="00993B79">
        <w:rPr>
          <w:b/>
          <w:color w:val="800000"/>
        </w:rPr>
        <w:t>1-0</w:t>
      </w:r>
      <w:proofErr w:type="gramEnd"/>
      <w:r w:rsidRPr="00993B79">
        <w:rPr>
          <w:b/>
          <w:color w:val="800000"/>
        </w:rPr>
        <w:t xml:space="preserve">) = </w:t>
      </w:r>
      <w:r w:rsidRPr="00993B79">
        <w:rPr>
          <w:b/>
          <w:color w:val="008000"/>
        </w:rPr>
        <w:t>0.000665</w:t>
      </w:r>
    </w:p>
    <w:p w14:paraId="285A603B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из разовых выброс, г/с (5.2), </w:t>
      </w:r>
      <w:r w:rsidRPr="00993B79">
        <w:rPr>
          <w:b/>
          <w:i/>
          <w:color w:val="008080"/>
          <w:sz w:val="22"/>
        </w:rPr>
        <w:t xml:space="preserve">MСЕК = </w:t>
      </w:r>
      <w:r w:rsidRPr="00993B79">
        <w:rPr>
          <w:i/>
          <w:color w:val="FF0000"/>
        </w:rPr>
        <w:t>K</w:t>
      </w:r>
      <w:r w:rsidRPr="00993B79">
        <w:rPr>
          <w:i/>
          <w:color w:val="FF0000"/>
          <w:sz w:val="20"/>
        </w:rPr>
        <w:fldChar w:fldCharType="begin"/>
      </w:r>
      <w:r w:rsidRPr="00993B79">
        <w:rPr>
          <w:i/>
          <w:color w:val="FF0000"/>
          <w:sz w:val="20"/>
        </w:rPr>
        <w:instrText xml:space="preserve"> EQ \o\ac(\s\do6( M);;\s\up6( X)) </w:instrText>
      </w:r>
      <w:r w:rsidRPr="00993B79">
        <w:rPr>
          <w:i/>
          <w:color w:val="FF0000"/>
          <w:sz w:val="20"/>
        </w:rPr>
        <w:fldChar w:fldCharType="end"/>
      </w:r>
      <w:r w:rsidRPr="00993B79">
        <w:rPr>
          <w:i/>
          <w:color w:val="FF0000"/>
        </w:rPr>
        <w:t xml:space="preserve"> · BЧАС / 3600 · (1-</w:t>
      </w:r>
      <w:r w:rsidRPr="00993B79">
        <w:rPr>
          <w:i/>
          <w:color w:val="FF0000"/>
        </w:rPr>
        <w:sym w:font="Symbol" w:char="F068"/>
      </w:r>
      <w:r w:rsidRPr="00993B79">
        <w:rPr>
          <w:i/>
          <w:color w:val="FF0000"/>
        </w:rPr>
        <w:t xml:space="preserve">) = </w:t>
      </w:r>
      <w:r w:rsidRPr="00993B79">
        <w:rPr>
          <w:b/>
          <w:color w:val="800000"/>
        </w:rPr>
        <w:t>13.3 · 0.5 / 3600 · (</w:t>
      </w:r>
      <w:proofErr w:type="gramStart"/>
      <w:r w:rsidRPr="00993B79">
        <w:rPr>
          <w:b/>
          <w:color w:val="800000"/>
        </w:rPr>
        <w:t>1-0</w:t>
      </w:r>
      <w:proofErr w:type="gramEnd"/>
      <w:r w:rsidRPr="00993B79">
        <w:rPr>
          <w:b/>
          <w:color w:val="800000"/>
        </w:rPr>
        <w:t xml:space="preserve">) = </w:t>
      </w:r>
      <w:r w:rsidRPr="00993B79">
        <w:rPr>
          <w:b/>
          <w:color w:val="008000"/>
        </w:rPr>
        <w:t>0.001847</w:t>
      </w:r>
    </w:p>
    <w:p w14:paraId="285A603C" w14:textId="77777777" w:rsidR="00602AB1" w:rsidRPr="00993B79" w:rsidRDefault="00602AB1" w:rsidP="00602AB1">
      <w:pPr>
        <w:rPr>
          <w:b/>
          <w:color w:val="008000"/>
        </w:rPr>
      </w:pPr>
    </w:p>
    <w:p w14:paraId="285A603D" w14:textId="77777777" w:rsidR="00602AB1" w:rsidRPr="00993B79" w:rsidRDefault="00602AB1" w:rsidP="00602AB1">
      <w:pPr>
        <w:rPr>
          <w:b/>
          <w:i/>
          <w:color w:val="800080"/>
        </w:rPr>
      </w:pPr>
      <w:r w:rsidRPr="00993B79">
        <w:rPr>
          <w:b/>
          <w:i/>
          <w:color w:val="800080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25"/>
        <w:gridCol w:w="8107"/>
        <w:gridCol w:w="3152"/>
        <w:gridCol w:w="3376"/>
      </w:tblGrid>
      <w:tr w:rsidR="00602AB1" w:rsidRPr="00993B79" w14:paraId="285A6042" w14:textId="77777777" w:rsidTr="00602AB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603E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603F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6040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6041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Выброс т/год</w:t>
            </w:r>
          </w:p>
        </w:tc>
      </w:tr>
      <w:tr w:rsidR="00602AB1" w:rsidRPr="00993B79" w14:paraId="285A6047" w14:textId="77777777" w:rsidTr="00602AB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043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0123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044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Железо (II, III) оксиды (в пересчете на железо) (</w:t>
            </w:r>
            <w:proofErr w:type="spellStart"/>
            <w:r w:rsidRPr="00993B79">
              <w:rPr>
                <w:color w:val="000000"/>
                <w:sz w:val="22"/>
              </w:rPr>
              <w:t>диЖелезо</w:t>
            </w:r>
            <w:proofErr w:type="spellEnd"/>
            <w:r w:rsidRPr="00993B79">
              <w:rPr>
                <w:color w:val="000000"/>
                <w:sz w:val="22"/>
              </w:rPr>
              <w:t xml:space="preserve"> триоксид, Железа оксид) (274)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045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0.00193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046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0.001063</w:t>
            </w:r>
          </w:p>
        </w:tc>
      </w:tr>
      <w:tr w:rsidR="00602AB1" w:rsidRPr="00993B79" w14:paraId="285A604C" w14:textId="77777777" w:rsidTr="00602AB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048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0143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049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Марганец и его соединения (в пересчете на марганца (IV) оксид) (327)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04A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0.0001514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04B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0.0000797</w:t>
            </w:r>
          </w:p>
        </w:tc>
      </w:tr>
      <w:tr w:rsidR="00602AB1" w:rsidRPr="00993B79" w14:paraId="285A6051" w14:textId="77777777" w:rsidTr="00602AB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04D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0203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04E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Хром /в пересчете на хром (VI) оксид/ (Хром шестивалентный) (647)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04F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0.0000236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050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0.0000068</w:t>
            </w:r>
          </w:p>
        </w:tc>
      </w:tr>
      <w:tr w:rsidR="00602AB1" w:rsidRPr="00993B79" w14:paraId="285A6056" w14:textId="77777777" w:rsidTr="00602AB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052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053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054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055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0.000108</w:t>
            </w:r>
          </w:p>
        </w:tc>
      </w:tr>
      <w:tr w:rsidR="00602AB1" w:rsidRPr="00993B79" w14:paraId="285A605B" w14:textId="77777777" w:rsidTr="00602AB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057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058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059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0.00004875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05A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0.00001755</w:t>
            </w:r>
          </w:p>
        </w:tc>
      </w:tr>
      <w:tr w:rsidR="00602AB1" w:rsidRPr="00993B79" w14:paraId="285A6060" w14:textId="77777777" w:rsidTr="00602AB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05C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05D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05E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0.001847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05F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0.000665</w:t>
            </w:r>
          </w:p>
        </w:tc>
      </w:tr>
      <w:tr w:rsidR="00602AB1" w:rsidRPr="00993B79" w14:paraId="285A6065" w14:textId="77777777" w:rsidTr="00602AB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061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0342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062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Фтористые газообразные соединения /в пересчете на фтор/ (617)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063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0.000157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064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0.0000917</w:t>
            </w:r>
          </w:p>
        </w:tc>
      </w:tr>
      <w:tr w:rsidR="00602AB1" w:rsidRPr="00993B79" w14:paraId="285A606A" w14:textId="77777777" w:rsidTr="00602AB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066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0344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067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 xml:space="preserve">Фториды неорганические плохо растворимые - (алюминия фторид, кальция фторид, натрия </w:t>
            </w:r>
            <w:proofErr w:type="spellStart"/>
            <w:r w:rsidRPr="00993B79">
              <w:rPr>
                <w:color w:val="000000"/>
                <w:sz w:val="22"/>
              </w:rPr>
              <w:t>гексафторалюминат</w:t>
            </w:r>
            <w:proofErr w:type="spellEnd"/>
            <w:r w:rsidRPr="00993B79">
              <w:rPr>
                <w:color w:val="000000"/>
                <w:sz w:val="22"/>
              </w:rPr>
              <w:t>) (Фториды неорганические плохо растворимые /в пересчете на фтор/) (615)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068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0.000139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069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0.00005</w:t>
            </w:r>
          </w:p>
        </w:tc>
      </w:tr>
      <w:tr w:rsidR="00602AB1" w:rsidRPr="00993B79" w14:paraId="285A606F" w14:textId="77777777" w:rsidTr="00602AB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06B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2908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06C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 xml:space="preserve">Пыль неорганическая, содержащая двуокись кремния в %: </w:t>
            </w:r>
            <w:proofErr w:type="gramStart"/>
            <w:r w:rsidRPr="00993B79">
              <w:rPr>
                <w:color w:val="000000"/>
                <w:sz w:val="22"/>
              </w:rPr>
              <w:t>70-20</w:t>
            </w:r>
            <w:proofErr w:type="gramEnd"/>
            <w:r w:rsidRPr="00993B79">
              <w:rPr>
                <w:color w:val="000000"/>
                <w:sz w:val="22"/>
              </w:rPr>
              <w:t xml:space="preserve">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06D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0.000139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06E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0.00005</w:t>
            </w:r>
          </w:p>
        </w:tc>
      </w:tr>
    </w:tbl>
    <w:p w14:paraId="285A6070" w14:textId="77777777" w:rsidR="00602AB1" w:rsidRPr="00993B79" w:rsidRDefault="00602AB1" w:rsidP="00602AB1">
      <w:pPr>
        <w:rPr>
          <w:color w:val="000000"/>
          <w:sz w:val="22"/>
        </w:rPr>
      </w:pPr>
    </w:p>
    <w:p w14:paraId="285A6071" w14:textId="77777777" w:rsidR="00602AB1" w:rsidRPr="00993B79" w:rsidRDefault="00602AB1" w:rsidP="00602AB1">
      <w:pPr>
        <w:rPr>
          <w:color w:val="000000"/>
          <w:sz w:val="22"/>
        </w:rPr>
      </w:pPr>
    </w:p>
    <w:p w14:paraId="285A6072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Источник загрязнения: 0012</w:t>
      </w:r>
    </w:p>
    <w:p w14:paraId="285A6073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Источник выделения: 0012 11, Резервная дизельная электростанция</w:t>
      </w:r>
    </w:p>
    <w:p w14:paraId="285A6074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Список литературы:</w:t>
      </w:r>
    </w:p>
    <w:p w14:paraId="285A6075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1. Методика расчета нормативов выбросов вредных веществ от стационарных дизельных установок</w:t>
      </w:r>
    </w:p>
    <w:p w14:paraId="285A6076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Приложение  №9 к Приказу Министра охраны окружающей</w:t>
      </w:r>
    </w:p>
    <w:p w14:paraId="285A6077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среды и водных ресурсов Республики Казахстан от 12.06.2014 г. № 221-Ґ</w:t>
      </w:r>
    </w:p>
    <w:p w14:paraId="285A6078" w14:textId="77777777" w:rsidR="00602AB1" w:rsidRPr="00993B79" w:rsidRDefault="00602AB1" w:rsidP="00602AB1">
      <w:pPr>
        <w:rPr>
          <w:color w:val="000000"/>
          <w:sz w:val="22"/>
        </w:rPr>
      </w:pPr>
    </w:p>
    <w:p w14:paraId="285A6079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расход </w:t>
      </w:r>
      <w:proofErr w:type="spellStart"/>
      <w:r w:rsidRPr="00993B79">
        <w:rPr>
          <w:color w:val="000000"/>
          <w:sz w:val="22"/>
        </w:rPr>
        <w:t>диз</w:t>
      </w:r>
      <w:proofErr w:type="spellEnd"/>
      <w:r w:rsidRPr="00993B79">
        <w:rPr>
          <w:color w:val="000000"/>
          <w:sz w:val="22"/>
        </w:rPr>
        <w:t xml:space="preserve">. топлива установкой, кг/час, </w:t>
      </w:r>
      <w:r w:rsidRPr="00993B79">
        <w:rPr>
          <w:b/>
          <w:i/>
          <w:color w:val="008080"/>
          <w:sz w:val="22"/>
        </w:rPr>
        <w:t>G</w:t>
      </w:r>
      <w:r w:rsidRPr="00993B79">
        <w:rPr>
          <w:b/>
          <w:i/>
          <w:color w:val="008080"/>
          <w:sz w:val="22"/>
          <w:vertAlign w:val="subscript"/>
        </w:rPr>
        <w:t>FJMAX</w:t>
      </w:r>
      <w:r w:rsidRPr="00993B79">
        <w:rPr>
          <w:b/>
          <w:i/>
          <w:color w:val="008080"/>
          <w:sz w:val="22"/>
        </w:rPr>
        <w:t xml:space="preserve"> = </w:t>
      </w:r>
      <w:r w:rsidRPr="00993B79">
        <w:rPr>
          <w:b/>
          <w:color w:val="008000"/>
        </w:rPr>
        <w:t>10</w:t>
      </w:r>
    </w:p>
    <w:p w14:paraId="285A607A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Годовой расход дизельного топлива, т/год, </w:t>
      </w:r>
      <w:r w:rsidRPr="00993B79">
        <w:rPr>
          <w:b/>
          <w:i/>
          <w:color w:val="008080"/>
          <w:sz w:val="22"/>
        </w:rPr>
        <w:t>G</w:t>
      </w:r>
      <w:r w:rsidRPr="00993B79">
        <w:rPr>
          <w:b/>
          <w:i/>
          <w:color w:val="008080"/>
          <w:sz w:val="22"/>
          <w:vertAlign w:val="subscript"/>
        </w:rPr>
        <w:t>FGGO</w:t>
      </w:r>
      <w:r w:rsidRPr="00993B79">
        <w:rPr>
          <w:b/>
          <w:i/>
          <w:color w:val="008080"/>
          <w:sz w:val="22"/>
        </w:rPr>
        <w:t xml:space="preserve"> = </w:t>
      </w:r>
      <w:r w:rsidRPr="00993B79">
        <w:rPr>
          <w:b/>
          <w:color w:val="008000"/>
        </w:rPr>
        <w:t>50</w:t>
      </w:r>
    </w:p>
    <w:p w14:paraId="285A607B" w14:textId="77777777" w:rsidR="00602AB1" w:rsidRPr="00993B79" w:rsidRDefault="00602AB1" w:rsidP="00602AB1">
      <w:pPr>
        <w:rPr>
          <w:b/>
          <w:color w:val="008000"/>
        </w:rPr>
      </w:pPr>
    </w:p>
    <w:p w14:paraId="285A607C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>Примесь: 0301 Азота (IV) диоксид (Азота диоксид) (4)</w:t>
      </w:r>
    </w:p>
    <w:p w14:paraId="285A607D" w14:textId="77777777" w:rsidR="00602AB1" w:rsidRPr="00993B79" w:rsidRDefault="00602AB1" w:rsidP="00602AB1">
      <w:pPr>
        <w:rPr>
          <w:b/>
          <w:i/>
          <w:color w:val="FF00FF"/>
        </w:rPr>
      </w:pPr>
    </w:p>
    <w:p w14:paraId="285A607E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Оценочное значение </w:t>
      </w:r>
      <w:proofErr w:type="spellStart"/>
      <w:r w:rsidRPr="00993B79">
        <w:rPr>
          <w:color w:val="000000"/>
          <w:sz w:val="22"/>
        </w:rPr>
        <w:t>среднециклового</w:t>
      </w:r>
      <w:proofErr w:type="spellEnd"/>
      <w:r w:rsidRPr="00993B79">
        <w:rPr>
          <w:color w:val="000000"/>
          <w:sz w:val="22"/>
        </w:rPr>
        <w:t xml:space="preserve"> выброса, г/кг топлива (табл.4), </w:t>
      </w:r>
      <w:r w:rsidRPr="00993B79">
        <w:rPr>
          <w:b/>
          <w:i/>
          <w:color w:val="008080"/>
          <w:sz w:val="22"/>
        </w:rPr>
        <w:t>E</w:t>
      </w:r>
      <w:proofErr w:type="gramStart"/>
      <w:r w:rsidRPr="00993B79">
        <w:rPr>
          <w:b/>
          <w:i/>
          <w:color w:val="008080"/>
          <w:sz w:val="22"/>
          <w:vertAlign w:val="subscript"/>
        </w:rPr>
        <w:t>Э</w:t>
      </w:r>
      <w:r w:rsidRPr="00993B79">
        <w:rPr>
          <w:b/>
          <w:i/>
          <w:color w:val="008080"/>
          <w:sz w:val="22"/>
        </w:rPr>
        <w:t xml:space="preserve">  =</w:t>
      </w:r>
      <w:proofErr w:type="gramEnd"/>
      <w:r w:rsidRPr="00993B79">
        <w:rPr>
          <w:b/>
          <w:i/>
          <w:color w:val="008080"/>
          <w:sz w:val="22"/>
        </w:rPr>
        <w:t xml:space="preserve"> </w:t>
      </w:r>
      <w:r w:rsidRPr="00993B79">
        <w:rPr>
          <w:b/>
          <w:color w:val="008000"/>
        </w:rPr>
        <w:t>30</w:t>
      </w:r>
    </w:p>
    <w:p w14:paraId="285A607F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выброс, г/с, </w:t>
      </w:r>
      <w:r w:rsidRPr="00993B79">
        <w:rPr>
          <w:b/>
          <w:i/>
          <w:color w:val="008080"/>
          <w:sz w:val="22"/>
        </w:rPr>
        <w:t xml:space="preserve">_G_ = </w:t>
      </w:r>
      <w:r w:rsidRPr="00993B79">
        <w:rPr>
          <w:i/>
          <w:color w:val="FF0000"/>
        </w:rPr>
        <w:t>G</w:t>
      </w:r>
      <w:r w:rsidRPr="00993B79">
        <w:rPr>
          <w:i/>
          <w:color w:val="FF0000"/>
          <w:vertAlign w:val="subscript"/>
        </w:rPr>
        <w:t>FJMAX</w:t>
      </w:r>
      <w:r w:rsidRPr="00993B79">
        <w:rPr>
          <w:i/>
          <w:color w:val="FF0000"/>
        </w:rPr>
        <w:t xml:space="preserve"> · E</w:t>
      </w:r>
      <w:proofErr w:type="gramStart"/>
      <w:r w:rsidRPr="00993B79">
        <w:rPr>
          <w:i/>
          <w:color w:val="FF0000"/>
          <w:vertAlign w:val="subscript"/>
        </w:rPr>
        <w:t>Э</w:t>
      </w:r>
      <w:r w:rsidRPr="00993B79">
        <w:rPr>
          <w:i/>
          <w:color w:val="FF0000"/>
        </w:rPr>
        <w:t xml:space="preserve">  /</w:t>
      </w:r>
      <w:proofErr w:type="gramEnd"/>
      <w:r w:rsidRPr="00993B79">
        <w:rPr>
          <w:i/>
          <w:color w:val="FF0000"/>
        </w:rPr>
        <w:t xml:space="preserve"> 3600 = </w:t>
      </w:r>
      <w:r w:rsidRPr="00993B79">
        <w:rPr>
          <w:b/>
          <w:color w:val="800000"/>
        </w:rPr>
        <w:t xml:space="preserve">10 · 30 / 3600 = </w:t>
      </w:r>
      <w:r w:rsidRPr="00993B79">
        <w:rPr>
          <w:b/>
          <w:color w:val="008000"/>
        </w:rPr>
        <w:t>0.08333333333</w:t>
      </w:r>
    </w:p>
    <w:p w14:paraId="285A6080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lastRenderedPageBreak/>
        <w:t xml:space="preserve">Валовый выброс, т/год, </w:t>
      </w:r>
      <w:r w:rsidRPr="00993B79">
        <w:rPr>
          <w:b/>
          <w:i/>
          <w:color w:val="008080"/>
          <w:sz w:val="22"/>
        </w:rPr>
        <w:t xml:space="preserve">_M_ = </w:t>
      </w:r>
      <w:r w:rsidRPr="00993B79">
        <w:rPr>
          <w:i/>
          <w:color w:val="FF0000"/>
        </w:rPr>
        <w:t>G</w:t>
      </w:r>
      <w:r w:rsidRPr="00993B79">
        <w:rPr>
          <w:i/>
          <w:color w:val="FF0000"/>
          <w:vertAlign w:val="subscript"/>
        </w:rPr>
        <w:t>FGGO</w:t>
      </w:r>
      <w:r w:rsidRPr="00993B79">
        <w:rPr>
          <w:i/>
          <w:color w:val="FF0000"/>
        </w:rPr>
        <w:t xml:space="preserve"> · E</w:t>
      </w:r>
      <w:proofErr w:type="gramStart"/>
      <w:r w:rsidRPr="00993B79">
        <w:rPr>
          <w:i/>
          <w:color w:val="FF0000"/>
          <w:vertAlign w:val="subscript"/>
        </w:rPr>
        <w:t>Э</w:t>
      </w:r>
      <w:r w:rsidRPr="00993B79">
        <w:rPr>
          <w:i/>
          <w:color w:val="FF0000"/>
        </w:rPr>
        <w:t xml:space="preserve">  /</w:t>
      </w:r>
      <w:proofErr w:type="gramEnd"/>
      <w:r w:rsidRPr="00993B79">
        <w:rPr>
          <w:i/>
          <w:color w:val="FF0000"/>
        </w:rPr>
        <w:t xml:space="preserve"> 10</w:t>
      </w:r>
      <w:r w:rsidRPr="00993B79">
        <w:rPr>
          <w:i/>
          <w:color w:val="FF0000"/>
          <w:vertAlign w:val="superscript"/>
        </w:rPr>
        <w:t>3</w:t>
      </w:r>
      <w:r w:rsidRPr="00993B79">
        <w:rPr>
          <w:i/>
          <w:color w:val="FF0000"/>
        </w:rPr>
        <w:t xml:space="preserve"> = </w:t>
      </w:r>
      <w:r w:rsidRPr="00993B79">
        <w:rPr>
          <w:b/>
          <w:color w:val="800000"/>
        </w:rPr>
        <w:t>50 · 30 / 10</w:t>
      </w:r>
      <w:r w:rsidRPr="00993B79">
        <w:rPr>
          <w:b/>
          <w:color w:val="800000"/>
          <w:vertAlign w:val="superscript"/>
        </w:rPr>
        <w:t>3</w:t>
      </w:r>
      <w:r w:rsidRPr="00993B79">
        <w:rPr>
          <w:b/>
          <w:color w:val="800000"/>
        </w:rPr>
        <w:t xml:space="preserve"> = </w:t>
      </w:r>
      <w:r w:rsidRPr="00993B79">
        <w:rPr>
          <w:b/>
          <w:color w:val="008000"/>
        </w:rPr>
        <w:t>1.5</w:t>
      </w:r>
    </w:p>
    <w:p w14:paraId="285A6081" w14:textId="77777777" w:rsidR="00602AB1" w:rsidRPr="00993B79" w:rsidRDefault="00602AB1" w:rsidP="00602AB1">
      <w:pPr>
        <w:rPr>
          <w:b/>
          <w:color w:val="008000"/>
        </w:rPr>
      </w:pPr>
    </w:p>
    <w:p w14:paraId="285A6082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>Примесь: 1325 Формальдегид (</w:t>
      </w:r>
      <w:proofErr w:type="spellStart"/>
      <w:r w:rsidRPr="00993B79">
        <w:rPr>
          <w:b/>
          <w:i/>
          <w:color w:val="FF00FF"/>
        </w:rPr>
        <w:t>Метаналь</w:t>
      </w:r>
      <w:proofErr w:type="spellEnd"/>
      <w:r w:rsidRPr="00993B79">
        <w:rPr>
          <w:b/>
          <w:i/>
          <w:color w:val="FF00FF"/>
        </w:rPr>
        <w:t>) (609)</w:t>
      </w:r>
    </w:p>
    <w:p w14:paraId="285A6083" w14:textId="77777777" w:rsidR="00602AB1" w:rsidRPr="00993B79" w:rsidRDefault="00602AB1" w:rsidP="00602AB1">
      <w:pPr>
        <w:rPr>
          <w:b/>
          <w:i/>
          <w:color w:val="FF00FF"/>
        </w:rPr>
      </w:pPr>
    </w:p>
    <w:p w14:paraId="285A6084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Оценочное значение </w:t>
      </w:r>
      <w:proofErr w:type="spellStart"/>
      <w:r w:rsidRPr="00993B79">
        <w:rPr>
          <w:color w:val="000000"/>
          <w:sz w:val="22"/>
        </w:rPr>
        <w:t>среднециклового</w:t>
      </w:r>
      <w:proofErr w:type="spellEnd"/>
      <w:r w:rsidRPr="00993B79">
        <w:rPr>
          <w:color w:val="000000"/>
          <w:sz w:val="22"/>
        </w:rPr>
        <w:t xml:space="preserve"> выброса, г/кг топлива (табл.4), </w:t>
      </w:r>
      <w:r w:rsidRPr="00993B79">
        <w:rPr>
          <w:b/>
          <w:i/>
          <w:color w:val="008080"/>
          <w:sz w:val="22"/>
        </w:rPr>
        <w:t>E</w:t>
      </w:r>
      <w:proofErr w:type="gramStart"/>
      <w:r w:rsidRPr="00993B79">
        <w:rPr>
          <w:b/>
          <w:i/>
          <w:color w:val="008080"/>
          <w:sz w:val="22"/>
          <w:vertAlign w:val="subscript"/>
        </w:rPr>
        <w:t>Э</w:t>
      </w:r>
      <w:r w:rsidRPr="00993B79">
        <w:rPr>
          <w:b/>
          <w:i/>
          <w:color w:val="008080"/>
          <w:sz w:val="22"/>
        </w:rPr>
        <w:t xml:space="preserve">  =</w:t>
      </w:r>
      <w:proofErr w:type="gramEnd"/>
      <w:r w:rsidRPr="00993B79">
        <w:rPr>
          <w:b/>
          <w:i/>
          <w:color w:val="008080"/>
          <w:sz w:val="22"/>
        </w:rPr>
        <w:t xml:space="preserve"> </w:t>
      </w:r>
      <w:r w:rsidRPr="00993B79">
        <w:rPr>
          <w:b/>
          <w:color w:val="008000"/>
        </w:rPr>
        <w:t>1.2</w:t>
      </w:r>
    </w:p>
    <w:p w14:paraId="285A6085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выброс, г/с, </w:t>
      </w:r>
      <w:r w:rsidRPr="00993B79">
        <w:rPr>
          <w:b/>
          <w:i/>
          <w:color w:val="008080"/>
          <w:sz w:val="22"/>
        </w:rPr>
        <w:t xml:space="preserve">_G_ = </w:t>
      </w:r>
      <w:r w:rsidRPr="00993B79">
        <w:rPr>
          <w:i/>
          <w:color w:val="FF0000"/>
        </w:rPr>
        <w:t>G</w:t>
      </w:r>
      <w:r w:rsidRPr="00993B79">
        <w:rPr>
          <w:i/>
          <w:color w:val="FF0000"/>
          <w:vertAlign w:val="subscript"/>
        </w:rPr>
        <w:t>FJMAX</w:t>
      </w:r>
      <w:r w:rsidRPr="00993B79">
        <w:rPr>
          <w:i/>
          <w:color w:val="FF0000"/>
        </w:rPr>
        <w:t xml:space="preserve"> · E</w:t>
      </w:r>
      <w:proofErr w:type="gramStart"/>
      <w:r w:rsidRPr="00993B79">
        <w:rPr>
          <w:i/>
          <w:color w:val="FF0000"/>
          <w:vertAlign w:val="subscript"/>
        </w:rPr>
        <w:t>Э</w:t>
      </w:r>
      <w:r w:rsidRPr="00993B79">
        <w:rPr>
          <w:i/>
          <w:color w:val="FF0000"/>
        </w:rPr>
        <w:t xml:space="preserve">  /</w:t>
      </w:r>
      <w:proofErr w:type="gramEnd"/>
      <w:r w:rsidRPr="00993B79">
        <w:rPr>
          <w:i/>
          <w:color w:val="FF0000"/>
        </w:rPr>
        <w:t xml:space="preserve"> 3600 = </w:t>
      </w:r>
      <w:r w:rsidRPr="00993B79">
        <w:rPr>
          <w:b/>
          <w:color w:val="800000"/>
        </w:rPr>
        <w:t xml:space="preserve">10 · 1.2 / 3600 = </w:t>
      </w:r>
      <w:r w:rsidRPr="00993B79">
        <w:rPr>
          <w:b/>
          <w:color w:val="008000"/>
        </w:rPr>
        <w:t>0.00333333333</w:t>
      </w:r>
    </w:p>
    <w:p w14:paraId="285A6086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выброс, т/год, </w:t>
      </w:r>
      <w:r w:rsidRPr="00993B79">
        <w:rPr>
          <w:b/>
          <w:i/>
          <w:color w:val="008080"/>
          <w:sz w:val="22"/>
        </w:rPr>
        <w:t xml:space="preserve">_M_ = </w:t>
      </w:r>
      <w:r w:rsidRPr="00993B79">
        <w:rPr>
          <w:i/>
          <w:color w:val="FF0000"/>
        </w:rPr>
        <w:t>G</w:t>
      </w:r>
      <w:r w:rsidRPr="00993B79">
        <w:rPr>
          <w:i/>
          <w:color w:val="FF0000"/>
          <w:vertAlign w:val="subscript"/>
        </w:rPr>
        <w:t>FGGO</w:t>
      </w:r>
      <w:r w:rsidRPr="00993B79">
        <w:rPr>
          <w:i/>
          <w:color w:val="FF0000"/>
        </w:rPr>
        <w:t xml:space="preserve"> · E</w:t>
      </w:r>
      <w:proofErr w:type="gramStart"/>
      <w:r w:rsidRPr="00993B79">
        <w:rPr>
          <w:i/>
          <w:color w:val="FF0000"/>
          <w:vertAlign w:val="subscript"/>
        </w:rPr>
        <w:t>Э</w:t>
      </w:r>
      <w:r w:rsidRPr="00993B79">
        <w:rPr>
          <w:i/>
          <w:color w:val="FF0000"/>
        </w:rPr>
        <w:t xml:space="preserve">  /</w:t>
      </w:r>
      <w:proofErr w:type="gramEnd"/>
      <w:r w:rsidRPr="00993B79">
        <w:rPr>
          <w:i/>
          <w:color w:val="FF0000"/>
        </w:rPr>
        <w:t xml:space="preserve"> 10</w:t>
      </w:r>
      <w:r w:rsidRPr="00993B79">
        <w:rPr>
          <w:i/>
          <w:color w:val="FF0000"/>
          <w:vertAlign w:val="superscript"/>
        </w:rPr>
        <w:t>3</w:t>
      </w:r>
      <w:r w:rsidRPr="00993B79">
        <w:rPr>
          <w:i/>
          <w:color w:val="FF0000"/>
        </w:rPr>
        <w:t xml:space="preserve"> = </w:t>
      </w:r>
      <w:r w:rsidRPr="00993B79">
        <w:rPr>
          <w:b/>
          <w:color w:val="800000"/>
        </w:rPr>
        <w:t>50 · 1.2 / 10</w:t>
      </w:r>
      <w:r w:rsidRPr="00993B79">
        <w:rPr>
          <w:b/>
          <w:color w:val="800000"/>
          <w:vertAlign w:val="superscript"/>
        </w:rPr>
        <w:t>3</w:t>
      </w:r>
      <w:r w:rsidRPr="00993B79">
        <w:rPr>
          <w:b/>
          <w:color w:val="800000"/>
        </w:rPr>
        <w:t xml:space="preserve"> = </w:t>
      </w:r>
      <w:r w:rsidRPr="00993B79">
        <w:rPr>
          <w:b/>
          <w:color w:val="008000"/>
        </w:rPr>
        <w:t>0.06</w:t>
      </w:r>
    </w:p>
    <w:p w14:paraId="285A6087" w14:textId="77777777" w:rsidR="00602AB1" w:rsidRPr="00993B79" w:rsidRDefault="00602AB1" w:rsidP="00602AB1">
      <w:pPr>
        <w:rPr>
          <w:b/>
          <w:color w:val="008000"/>
        </w:rPr>
      </w:pPr>
    </w:p>
    <w:p w14:paraId="285A6088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>Примесь: 0304 Азот (II) оксид (Азота оксид) (6)</w:t>
      </w:r>
    </w:p>
    <w:p w14:paraId="285A6089" w14:textId="77777777" w:rsidR="00602AB1" w:rsidRPr="00993B79" w:rsidRDefault="00602AB1" w:rsidP="00602AB1">
      <w:pPr>
        <w:rPr>
          <w:b/>
          <w:i/>
          <w:color w:val="FF00FF"/>
        </w:rPr>
      </w:pPr>
    </w:p>
    <w:p w14:paraId="285A608A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Оценочное значение </w:t>
      </w:r>
      <w:proofErr w:type="spellStart"/>
      <w:r w:rsidRPr="00993B79">
        <w:rPr>
          <w:color w:val="000000"/>
          <w:sz w:val="22"/>
        </w:rPr>
        <w:t>среднециклового</w:t>
      </w:r>
      <w:proofErr w:type="spellEnd"/>
      <w:r w:rsidRPr="00993B79">
        <w:rPr>
          <w:color w:val="000000"/>
          <w:sz w:val="22"/>
        </w:rPr>
        <w:t xml:space="preserve"> выброса, г/кг топлива (табл.4), </w:t>
      </w:r>
      <w:r w:rsidRPr="00993B79">
        <w:rPr>
          <w:b/>
          <w:i/>
          <w:color w:val="008080"/>
          <w:sz w:val="22"/>
        </w:rPr>
        <w:t>E</w:t>
      </w:r>
      <w:proofErr w:type="gramStart"/>
      <w:r w:rsidRPr="00993B79">
        <w:rPr>
          <w:b/>
          <w:i/>
          <w:color w:val="008080"/>
          <w:sz w:val="22"/>
          <w:vertAlign w:val="subscript"/>
        </w:rPr>
        <w:t>Э</w:t>
      </w:r>
      <w:r w:rsidRPr="00993B79">
        <w:rPr>
          <w:b/>
          <w:i/>
          <w:color w:val="008080"/>
          <w:sz w:val="22"/>
        </w:rPr>
        <w:t xml:space="preserve">  =</w:t>
      </w:r>
      <w:proofErr w:type="gramEnd"/>
      <w:r w:rsidRPr="00993B79">
        <w:rPr>
          <w:b/>
          <w:i/>
          <w:color w:val="008080"/>
          <w:sz w:val="22"/>
        </w:rPr>
        <w:t xml:space="preserve"> </w:t>
      </w:r>
      <w:r w:rsidRPr="00993B79">
        <w:rPr>
          <w:b/>
          <w:color w:val="008000"/>
        </w:rPr>
        <w:t>39</w:t>
      </w:r>
    </w:p>
    <w:p w14:paraId="285A608B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выброс, г/с, </w:t>
      </w:r>
      <w:r w:rsidRPr="00993B79">
        <w:rPr>
          <w:b/>
          <w:i/>
          <w:color w:val="008080"/>
          <w:sz w:val="22"/>
        </w:rPr>
        <w:t xml:space="preserve">_G_ = </w:t>
      </w:r>
      <w:r w:rsidRPr="00993B79">
        <w:rPr>
          <w:i/>
          <w:color w:val="FF0000"/>
        </w:rPr>
        <w:t>G</w:t>
      </w:r>
      <w:r w:rsidRPr="00993B79">
        <w:rPr>
          <w:i/>
          <w:color w:val="FF0000"/>
          <w:vertAlign w:val="subscript"/>
        </w:rPr>
        <w:t>FJMAX</w:t>
      </w:r>
      <w:r w:rsidRPr="00993B79">
        <w:rPr>
          <w:i/>
          <w:color w:val="FF0000"/>
        </w:rPr>
        <w:t xml:space="preserve"> · E</w:t>
      </w:r>
      <w:proofErr w:type="gramStart"/>
      <w:r w:rsidRPr="00993B79">
        <w:rPr>
          <w:i/>
          <w:color w:val="FF0000"/>
          <w:vertAlign w:val="subscript"/>
        </w:rPr>
        <w:t>Э</w:t>
      </w:r>
      <w:r w:rsidRPr="00993B79">
        <w:rPr>
          <w:i/>
          <w:color w:val="FF0000"/>
        </w:rPr>
        <w:t xml:space="preserve">  /</w:t>
      </w:r>
      <w:proofErr w:type="gramEnd"/>
      <w:r w:rsidRPr="00993B79">
        <w:rPr>
          <w:i/>
          <w:color w:val="FF0000"/>
        </w:rPr>
        <w:t xml:space="preserve"> 3600 = </w:t>
      </w:r>
      <w:r w:rsidRPr="00993B79">
        <w:rPr>
          <w:b/>
          <w:color w:val="800000"/>
        </w:rPr>
        <w:t xml:space="preserve">10 · 39 / 3600 = </w:t>
      </w:r>
      <w:r w:rsidRPr="00993B79">
        <w:rPr>
          <w:b/>
          <w:color w:val="008000"/>
        </w:rPr>
        <w:t>0.10833333333</w:t>
      </w:r>
    </w:p>
    <w:p w14:paraId="285A608C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выброс, т/год, </w:t>
      </w:r>
      <w:r w:rsidRPr="00993B79">
        <w:rPr>
          <w:b/>
          <w:i/>
          <w:color w:val="008080"/>
          <w:sz w:val="22"/>
        </w:rPr>
        <w:t xml:space="preserve">_M_ = </w:t>
      </w:r>
      <w:r w:rsidRPr="00993B79">
        <w:rPr>
          <w:i/>
          <w:color w:val="FF0000"/>
        </w:rPr>
        <w:t>G</w:t>
      </w:r>
      <w:r w:rsidRPr="00993B79">
        <w:rPr>
          <w:i/>
          <w:color w:val="FF0000"/>
          <w:vertAlign w:val="subscript"/>
        </w:rPr>
        <w:t>FGGO</w:t>
      </w:r>
      <w:r w:rsidRPr="00993B79">
        <w:rPr>
          <w:i/>
          <w:color w:val="FF0000"/>
        </w:rPr>
        <w:t xml:space="preserve"> · E</w:t>
      </w:r>
      <w:proofErr w:type="gramStart"/>
      <w:r w:rsidRPr="00993B79">
        <w:rPr>
          <w:i/>
          <w:color w:val="FF0000"/>
          <w:vertAlign w:val="subscript"/>
        </w:rPr>
        <w:t>Э</w:t>
      </w:r>
      <w:r w:rsidRPr="00993B79">
        <w:rPr>
          <w:i/>
          <w:color w:val="FF0000"/>
        </w:rPr>
        <w:t xml:space="preserve">  /</w:t>
      </w:r>
      <w:proofErr w:type="gramEnd"/>
      <w:r w:rsidRPr="00993B79">
        <w:rPr>
          <w:i/>
          <w:color w:val="FF0000"/>
        </w:rPr>
        <w:t xml:space="preserve"> 10</w:t>
      </w:r>
      <w:r w:rsidRPr="00993B79">
        <w:rPr>
          <w:i/>
          <w:color w:val="FF0000"/>
          <w:vertAlign w:val="superscript"/>
        </w:rPr>
        <w:t>3</w:t>
      </w:r>
      <w:r w:rsidRPr="00993B79">
        <w:rPr>
          <w:i/>
          <w:color w:val="FF0000"/>
        </w:rPr>
        <w:t xml:space="preserve"> = </w:t>
      </w:r>
      <w:r w:rsidRPr="00993B79">
        <w:rPr>
          <w:b/>
          <w:color w:val="800000"/>
        </w:rPr>
        <w:t>50 · 39 / 10</w:t>
      </w:r>
      <w:r w:rsidRPr="00993B79">
        <w:rPr>
          <w:b/>
          <w:color w:val="800000"/>
          <w:vertAlign w:val="superscript"/>
        </w:rPr>
        <w:t>3</w:t>
      </w:r>
      <w:r w:rsidRPr="00993B79">
        <w:rPr>
          <w:b/>
          <w:color w:val="800000"/>
        </w:rPr>
        <w:t xml:space="preserve"> = </w:t>
      </w:r>
      <w:r w:rsidRPr="00993B79">
        <w:rPr>
          <w:b/>
          <w:color w:val="008000"/>
        </w:rPr>
        <w:t>1.95</w:t>
      </w:r>
    </w:p>
    <w:p w14:paraId="285A608D" w14:textId="77777777" w:rsidR="00602AB1" w:rsidRPr="00993B79" w:rsidRDefault="00602AB1" w:rsidP="00602AB1">
      <w:pPr>
        <w:rPr>
          <w:b/>
          <w:color w:val="008000"/>
        </w:rPr>
      </w:pPr>
    </w:p>
    <w:p w14:paraId="285A608E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>Примесь: 0330 Сера диоксид (Ангидрид сернистый, Сернистый газ, Сера (IV) оксид) (516)</w:t>
      </w:r>
    </w:p>
    <w:p w14:paraId="285A608F" w14:textId="77777777" w:rsidR="00602AB1" w:rsidRPr="00993B79" w:rsidRDefault="00602AB1" w:rsidP="00602AB1">
      <w:pPr>
        <w:rPr>
          <w:b/>
          <w:i/>
          <w:color w:val="FF00FF"/>
        </w:rPr>
      </w:pPr>
    </w:p>
    <w:p w14:paraId="285A6090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Оценочное значение </w:t>
      </w:r>
      <w:proofErr w:type="spellStart"/>
      <w:r w:rsidRPr="00993B79">
        <w:rPr>
          <w:color w:val="000000"/>
          <w:sz w:val="22"/>
        </w:rPr>
        <w:t>среднециклового</w:t>
      </w:r>
      <w:proofErr w:type="spellEnd"/>
      <w:r w:rsidRPr="00993B79">
        <w:rPr>
          <w:color w:val="000000"/>
          <w:sz w:val="22"/>
        </w:rPr>
        <w:t xml:space="preserve"> выброса, г/кг топлива (табл.4), </w:t>
      </w:r>
      <w:r w:rsidRPr="00993B79">
        <w:rPr>
          <w:b/>
          <w:i/>
          <w:color w:val="008080"/>
          <w:sz w:val="22"/>
        </w:rPr>
        <w:t>E</w:t>
      </w:r>
      <w:proofErr w:type="gramStart"/>
      <w:r w:rsidRPr="00993B79">
        <w:rPr>
          <w:b/>
          <w:i/>
          <w:color w:val="008080"/>
          <w:sz w:val="22"/>
          <w:vertAlign w:val="subscript"/>
        </w:rPr>
        <w:t>Э</w:t>
      </w:r>
      <w:r w:rsidRPr="00993B79">
        <w:rPr>
          <w:b/>
          <w:i/>
          <w:color w:val="008080"/>
          <w:sz w:val="22"/>
        </w:rPr>
        <w:t xml:space="preserve">  =</w:t>
      </w:r>
      <w:proofErr w:type="gramEnd"/>
      <w:r w:rsidRPr="00993B79">
        <w:rPr>
          <w:b/>
          <w:i/>
          <w:color w:val="008080"/>
          <w:sz w:val="22"/>
        </w:rPr>
        <w:t xml:space="preserve"> </w:t>
      </w:r>
      <w:r w:rsidRPr="00993B79">
        <w:rPr>
          <w:b/>
          <w:color w:val="008000"/>
        </w:rPr>
        <w:t>10</w:t>
      </w:r>
    </w:p>
    <w:p w14:paraId="285A6091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выброс, г/с, </w:t>
      </w:r>
      <w:r w:rsidRPr="00993B79">
        <w:rPr>
          <w:b/>
          <w:i/>
          <w:color w:val="008080"/>
          <w:sz w:val="22"/>
        </w:rPr>
        <w:t xml:space="preserve">_G_ = </w:t>
      </w:r>
      <w:r w:rsidRPr="00993B79">
        <w:rPr>
          <w:i/>
          <w:color w:val="FF0000"/>
        </w:rPr>
        <w:t>G</w:t>
      </w:r>
      <w:r w:rsidRPr="00993B79">
        <w:rPr>
          <w:i/>
          <w:color w:val="FF0000"/>
          <w:vertAlign w:val="subscript"/>
        </w:rPr>
        <w:t>FJMAX</w:t>
      </w:r>
      <w:r w:rsidRPr="00993B79">
        <w:rPr>
          <w:i/>
          <w:color w:val="FF0000"/>
        </w:rPr>
        <w:t xml:space="preserve"> · E</w:t>
      </w:r>
      <w:proofErr w:type="gramStart"/>
      <w:r w:rsidRPr="00993B79">
        <w:rPr>
          <w:i/>
          <w:color w:val="FF0000"/>
          <w:vertAlign w:val="subscript"/>
        </w:rPr>
        <w:t>Э</w:t>
      </w:r>
      <w:r w:rsidRPr="00993B79">
        <w:rPr>
          <w:i/>
          <w:color w:val="FF0000"/>
        </w:rPr>
        <w:t xml:space="preserve">  /</w:t>
      </w:r>
      <w:proofErr w:type="gramEnd"/>
      <w:r w:rsidRPr="00993B79">
        <w:rPr>
          <w:i/>
          <w:color w:val="FF0000"/>
        </w:rPr>
        <w:t xml:space="preserve"> 3600 = </w:t>
      </w:r>
      <w:r w:rsidRPr="00993B79">
        <w:rPr>
          <w:b/>
          <w:color w:val="800000"/>
        </w:rPr>
        <w:t xml:space="preserve">10 · 10 / 3600 = </w:t>
      </w:r>
      <w:r w:rsidRPr="00993B79">
        <w:rPr>
          <w:b/>
          <w:color w:val="008000"/>
        </w:rPr>
        <w:t>0.02777777778</w:t>
      </w:r>
    </w:p>
    <w:p w14:paraId="285A6092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выброс, т/год, </w:t>
      </w:r>
      <w:r w:rsidRPr="00993B79">
        <w:rPr>
          <w:b/>
          <w:i/>
          <w:color w:val="008080"/>
          <w:sz w:val="22"/>
        </w:rPr>
        <w:t xml:space="preserve">_M_ = </w:t>
      </w:r>
      <w:r w:rsidRPr="00993B79">
        <w:rPr>
          <w:i/>
          <w:color w:val="FF0000"/>
        </w:rPr>
        <w:t>G</w:t>
      </w:r>
      <w:r w:rsidRPr="00993B79">
        <w:rPr>
          <w:i/>
          <w:color w:val="FF0000"/>
          <w:vertAlign w:val="subscript"/>
        </w:rPr>
        <w:t>FGGO</w:t>
      </w:r>
      <w:r w:rsidRPr="00993B79">
        <w:rPr>
          <w:i/>
          <w:color w:val="FF0000"/>
        </w:rPr>
        <w:t xml:space="preserve"> · E</w:t>
      </w:r>
      <w:proofErr w:type="gramStart"/>
      <w:r w:rsidRPr="00993B79">
        <w:rPr>
          <w:i/>
          <w:color w:val="FF0000"/>
          <w:vertAlign w:val="subscript"/>
        </w:rPr>
        <w:t>Э</w:t>
      </w:r>
      <w:r w:rsidRPr="00993B79">
        <w:rPr>
          <w:i/>
          <w:color w:val="FF0000"/>
        </w:rPr>
        <w:t xml:space="preserve">  /</w:t>
      </w:r>
      <w:proofErr w:type="gramEnd"/>
      <w:r w:rsidRPr="00993B79">
        <w:rPr>
          <w:i/>
          <w:color w:val="FF0000"/>
        </w:rPr>
        <w:t xml:space="preserve"> 10</w:t>
      </w:r>
      <w:r w:rsidRPr="00993B79">
        <w:rPr>
          <w:i/>
          <w:color w:val="FF0000"/>
          <w:vertAlign w:val="superscript"/>
        </w:rPr>
        <w:t>3</w:t>
      </w:r>
      <w:r w:rsidRPr="00993B79">
        <w:rPr>
          <w:i/>
          <w:color w:val="FF0000"/>
        </w:rPr>
        <w:t xml:space="preserve"> = </w:t>
      </w:r>
      <w:r w:rsidRPr="00993B79">
        <w:rPr>
          <w:b/>
          <w:color w:val="800000"/>
        </w:rPr>
        <w:t>50 · 10 / 10</w:t>
      </w:r>
      <w:r w:rsidRPr="00993B79">
        <w:rPr>
          <w:b/>
          <w:color w:val="800000"/>
          <w:vertAlign w:val="superscript"/>
        </w:rPr>
        <w:t>3</w:t>
      </w:r>
      <w:r w:rsidRPr="00993B79">
        <w:rPr>
          <w:b/>
          <w:color w:val="800000"/>
        </w:rPr>
        <w:t xml:space="preserve"> = </w:t>
      </w:r>
      <w:r w:rsidRPr="00993B79">
        <w:rPr>
          <w:b/>
          <w:color w:val="008000"/>
        </w:rPr>
        <w:t>0.5</w:t>
      </w:r>
    </w:p>
    <w:p w14:paraId="285A6093" w14:textId="77777777" w:rsidR="00602AB1" w:rsidRPr="00993B79" w:rsidRDefault="00602AB1" w:rsidP="00602AB1">
      <w:pPr>
        <w:rPr>
          <w:b/>
          <w:color w:val="008000"/>
        </w:rPr>
      </w:pPr>
    </w:p>
    <w:p w14:paraId="285A6094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>Примесь: 0337 Углерод оксид (Окись углерода, Угарный газ) (584)</w:t>
      </w:r>
    </w:p>
    <w:p w14:paraId="285A6095" w14:textId="77777777" w:rsidR="00602AB1" w:rsidRPr="00993B79" w:rsidRDefault="00602AB1" w:rsidP="00602AB1">
      <w:pPr>
        <w:rPr>
          <w:b/>
          <w:i/>
          <w:color w:val="FF00FF"/>
        </w:rPr>
      </w:pPr>
    </w:p>
    <w:p w14:paraId="285A6096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Оценочное значение </w:t>
      </w:r>
      <w:proofErr w:type="spellStart"/>
      <w:r w:rsidRPr="00993B79">
        <w:rPr>
          <w:color w:val="000000"/>
          <w:sz w:val="22"/>
        </w:rPr>
        <w:t>среднециклового</w:t>
      </w:r>
      <w:proofErr w:type="spellEnd"/>
      <w:r w:rsidRPr="00993B79">
        <w:rPr>
          <w:color w:val="000000"/>
          <w:sz w:val="22"/>
        </w:rPr>
        <w:t xml:space="preserve"> выброса, г/кг топлива (табл.4), </w:t>
      </w:r>
      <w:r w:rsidRPr="00993B79">
        <w:rPr>
          <w:b/>
          <w:i/>
          <w:color w:val="008080"/>
          <w:sz w:val="22"/>
        </w:rPr>
        <w:t>E</w:t>
      </w:r>
      <w:proofErr w:type="gramStart"/>
      <w:r w:rsidRPr="00993B79">
        <w:rPr>
          <w:b/>
          <w:i/>
          <w:color w:val="008080"/>
          <w:sz w:val="22"/>
          <w:vertAlign w:val="subscript"/>
        </w:rPr>
        <w:t>Э</w:t>
      </w:r>
      <w:r w:rsidRPr="00993B79">
        <w:rPr>
          <w:b/>
          <w:i/>
          <w:color w:val="008080"/>
          <w:sz w:val="22"/>
        </w:rPr>
        <w:t xml:space="preserve">  =</w:t>
      </w:r>
      <w:proofErr w:type="gramEnd"/>
      <w:r w:rsidRPr="00993B79">
        <w:rPr>
          <w:b/>
          <w:i/>
          <w:color w:val="008080"/>
          <w:sz w:val="22"/>
        </w:rPr>
        <w:t xml:space="preserve"> </w:t>
      </w:r>
      <w:r w:rsidRPr="00993B79">
        <w:rPr>
          <w:b/>
          <w:color w:val="008000"/>
        </w:rPr>
        <w:t>25</w:t>
      </w:r>
    </w:p>
    <w:p w14:paraId="285A6097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выброс, г/с, </w:t>
      </w:r>
      <w:r w:rsidRPr="00993B79">
        <w:rPr>
          <w:b/>
          <w:i/>
          <w:color w:val="008080"/>
          <w:sz w:val="22"/>
        </w:rPr>
        <w:t xml:space="preserve">_G_ = </w:t>
      </w:r>
      <w:r w:rsidRPr="00993B79">
        <w:rPr>
          <w:i/>
          <w:color w:val="FF0000"/>
        </w:rPr>
        <w:t>G</w:t>
      </w:r>
      <w:r w:rsidRPr="00993B79">
        <w:rPr>
          <w:i/>
          <w:color w:val="FF0000"/>
          <w:vertAlign w:val="subscript"/>
        </w:rPr>
        <w:t>FJMAX</w:t>
      </w:r>
      <w:r w:rsidRPr="00993B79">
        <w:rPr>
          <w:i/>
          <w:color w:val="FF0000"/>
        </w:rPr>
        <w:t xml:space="preserve"> · E</w:t>
      </w:r>
      <w:proofErr w:type="gramStart"/>
      <w:r w:rsidRPr="00993B79">
        <w:rPr>
          <w:i/>
          <w:color w:val="FF0000"/>
          <w:vertAlign w:val="subscript"/>
        </w:rPr>
        <w:t>Э</w:t>
      </w:r>
      <w:r w:rsidRPr="00993B79">
        <w:rPr>
          <w:i/>
          <w:color w:val="FF0000"/>
        </w:rPr>
        <w:t xml:space="preserve">  /</w:t>
      </w:r>
      <w:proofErr w:type="gramEnd"/>
      <w:r w:rsidRPr="00993B79">
        <w:rPr>
          <w:i/>
          <w:color w:val="FF0000"/>
        </w:rPr>
        <w:t xml:space="preserve"> 3600 = </w:t>
      </w:r>
      <w:r w:rsidRPr="00993B79">
        <w:rPr>
          <w:b/>
          <w:color w:val="800000"/>
        </w:rPr>
        <w:t xml:space="preserve">10 · 25 / 3600 = </w:t>
      </w:r>
      <w:r w:rsidRPr="00993B79">
        <w:rPr>
          <w:b/>
          <w:color w:val="008000"/>
        </w:rPr>
        <w:t>0.06944444444</w:t>
      </w:r>
    </w:p>
    <w:p w14:paraId="285A6098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выброс, т/год, </w:t>
      </w:r>
      <w:r w:rsidRPr="00993B79">
        <w:rPr>
          <w:b/>
          <w:i/>
          <w:color w:val="008080"/>
          <w:sz w:val="22"/>
        </w:rPr>
        <w:t xml:space="preserve">_M_ = </w:t>
      </w:r>
      <w:r w:rsidRPr="00993B79">
        <w:rPr>
          <w:i/>
          <w:color w:val="FF0000"/>
        </w:rPr>
        <w:t>G</w:t>
      </w:r>
      <w:r w:rsidRPr="00993B79">
        <w:rPr>
          <w:i/>
          <w:color w:val="FF0000"/>
          <w:vertAlign w:val="subscript"/>
        </w:rPr>
        <w:t>FGGO</w:t>
      </w:r>
      <w:r w:rsidRPr="00993B79">
        <w:rPr>
          <w:i/>
          <w:color w:val="FF0000"/>
        </w:rPr>
        <w:t xml:space="preserve"> · E</w:t>
      </w:r>
      <w:proofErr w:type="gramStart"/>
      <w:r w:rsidRPr="00993B79">
        <w:rPr>
          <w:i/>
          <w:color w:val="FF0000"/>
          <w:vertAlign w:val="subscript"/>
        </w:rPr>
        <w:t>Э</w:t>
      </w:r>
      <w:r w:rsidRPr="00993B79">
        <w:rPr>
          <w:i/>
          <w:color w:val="FF0000"/>
        </w:rPr>
        <w:t xml:space="preserve">  /</w:t>
      </w:r>
      <w:proofErr w:type="gramEnd"/>
      <w:r w:rsidRPr="00993B79">
        <w:rPr>
          <w:i/>
          <w:color w:val="FF0000"/>
        </w:rPr>
        <w:t xml:space="preserve"> 10</w:t>
      </w:r>
      <w:r w:rsidRPr="00993B79">
        <w:rPr>
          <w:i/>
          <w:color w:val="FF0000"/>
          <w:vertAlign w:val="superscript"/>
        </w:rPr>
        <w:t>3</w:t>
      </w:r>
      <w:r w:rsidRPr="00993B79">
        <w:rPr>
          <w:i/>
          <w:color w:val="FF0000"/>
        </w:rPr>
        <w:t xml:space="preserve"> = </w:t>
      </w:r>
      <w:r w:rsidRPr="00993B79">
        <w:rPr>
          <w:b/>
          <w:color w:val="800000"/>
        </w:rPr>
        <w:t>50 · 25 / 10</w:t>
      </w:r>
      <w:r w:rsidRPr="00993B79">
        <w:rPr>
          <w:b/>
          <w:color w:val="800000"/>
          <w:vertAlign w:val="superscript"/>
        </w:rPr>
        <w:t>3</w:t>
      </w:r>
      <w:r w:rsidRPr="00993B79">
        <w:rPr>
          <w:b/>
          <w:color w:val="800000"/>
        </w:rPr>
        <w:t xml:space="preserve"> = </w:t>
      </w:r>
      <w:r w:rsidRPr="00993B79">
        <w:rPr>
          <w:b/>
          <w:color w:val="008000"/>
        </w:rPr>
        <w:t>1.25</w:t>
      </w:r>
    </w:p>
    <w:p w14:paraId="285A6099" w14:textId="77777777" w:rsidR="00602AB1" w:rsidRPr="00993B79" w:rsidRDefault="00602AB1" w:rsidP="00602AB1">
      <w:pPr>
        <w:rPr>
          <w:b/>
          <w:color w:val="008000"/>
        </w:rPr>
      </w:pPr>
    </w:p>
    <w:p w14:paraId="285A609A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>Примесь: 2754 Алканы С12-19 /в пересчете на С/ (Углеводороды предельные С12-С19 (в пересчете на С); Растворитель РПК-265П) (10)</w:t>
      </w:r>
    </w:p>
    <w:p w14:paraId="285A609B" w14:textId="77777777" w:rsidR="00602AB1" w:rsidRPr="00993B79" w:rsidRDefault="00602AB1" w:rsidP="00602AB1">
      <w:pPr>
        <w:rPr>
          <w:b/>
          <w:i/>
          <w:color w:val="FF00FF"/>
        </w:rPr>
      </w:pPr>
    </w:p>
    <w:p w14:paraId="285A609C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Оценочное значение </w:t>
      </w:r>
      <w:proofErr w:type="spellStart"/>
      <w:r w:rsidRPr="00993B79">
        <w:rPr>
          <w:color w:val="000000"/>
          <w:sz w:val="22"/>
        </w:rPr>
        <w:t>среднециклового</w:t>
      </w:r>
      <w:proofErr w:type="spellEnd"/>
      <w:r w:rsidRPr="00993B79">
        <w:rPr>
          <w:color w:val="000000"/>
          <w:sz w:val="22"/>
        </w:rPr>
        <w:t xml:space="preserve"> выброса, г/кг топлива (табл.4), </w:t>
      </w:r>
      <w:r w:rsidRPr="00993B79">
        <w:rPr>
          <w:b/>
          <w:i/>
          <w:color w:val="008080"/>
          <w:sz w:val="22"/>
        </w:rPr>
        <w:t>E</w:t>
      </w:r>
      <w:proofErr w:type="gramStart"/>
      <w:r w:rsidRPr="00993B79">
        <w:rPr>
          <w:b/>
          <w:i/>
          <w:color w:val="008080"/>
          <w:sz w:val="22"/>
          <w:vertAlign w:val="subscript"/>
        </w:rPr>
        <w:t>Э</w:t>
      </w:r>
      <w:r w:rsidRPr="00993B79">
        <w:rPr>
          <w:b/>
          <w:i/>
          <w:color w:val="008080"/>
          <w:sz w:val="22"/>
        </w:rPr>
        <w:t xml:space="preserve">  =</w:t>
      </w:r>
      <w:proofErr w:type="gramEnd"/>
      <w:r w:rsidRPr="00993B79">
        <w:rPr>
          <w:b/>
          <w:i/>
          <w:color w:val="008080"/>
          <w:sz w:val="22"/>
        </w:rPr>
        <w:t xml:space="preserve"> </w:t>
      </w:r>
      <w:r w:rsidRPr="00993B79">
        <w:rPr>
          <w:b/>
          <w:color w:val="008000"/>
        </w:rPr>
        <w:t>12</w:t>
      </w:r>
    </w:p>
    <w:p w14:paraId="285A609D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выброс, г/с, </w:t>
      </w:r>
      <w:r w:rsidRPr="00993B79">
        <w:rPr>
          <w:b/>
          <w:i/>
          <w:color w:val="008080"/>
          <w:sz w:val="22"/>
        </w:rPr>
        <w:t xml:space="preserve">_G_ = </w:t>
      </w:r>
      <w:r w:rsidRPr="00993B79">
        <w:rPr>
          <w:i/>
          <w:color w:val="FF0000"/>
        </w:rPr>
        <w:t>G</w:t>
      </w:r>
      <w:r w:rsidRPr="00993B79">
        <w:rPr>
          <w:i/>
          <w:color w:val="FF0000"/>
          <w:vertAlign w:val="subscript"/>
        </w:rPr>
        <w:t>FJMAX</w:t>
      </w:r>
      <w:r w:rsidRPr="00993B79">
        <w:rPr>
          <w:i/>
          <w:color w:val="FF0000"/>
        </w:rPr>
        <w:t xml:space="preserve"> · E</w:t>
      </w:r>
      <w:proofErr w:type="gramStart"/>
      <w:r w:rsidRPr="00993B79">
        <w:rPr>
          <w:i/>
          <w:color w:val="FF0000"/>
          <w:vertAlign w:val="subscript"/>
        </w:rPr>
        <w:t>Э</w:t>
      </w:r>
      <w:r w:rsidRPr="00993B79">
        <w:rPr>
          <w:i/>
          <w:color w:val="FF0000"/>
        </w:rPr>
        <w:t xml:space="preserve">  /</w:t>
      </w:r>
      <w:proofErr w:type="gramEnd"/>
      <w:r w:rsidRPr="00993B79">
        <w:rPr>
          <w:i/>
          <w:color w:val="FF0000"/>
        </w:rPr>
        <w:t xml:space="preserve"> 3600 = </w:t>
      </w:r>
      <w:r w:rsidRPr="00993B79">
        <w:rPr>
          <w:b/>
          <w:color w:val="800000"/>
        </w:rPr>
        <w:t xml:space="preserve">10 · 12 / 3600 = </w:t>
      </w:r>
      <w:r w:rsidRPr="00993B79">
        <w:rPr>
          <w:b/>
          <w:color w:val="008000"/>
        </w:rPr>
        <w:t>0.03333333333</w:t>
      </w:r>
    </w:p>
    <w:p w14:paraId="285A609E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выброс, т/год, </w:t>
      </w:r>
      <w:r w:rsidRPr="00993B79">
        <w:rPr>
          <w:b/>
          <w:i/>
          <w:color w:val="008080"/>
          <w:sz w:val="22"/>
        </w:rPr>
        <w:t xml:space="preserve">_M_ = </w:t>
      </w:r>
      <w:r w:rsidRPr="00993B79">
        <w:rPr>
          <w:i/>
          <w:color w:val="FF0000"/>
        </w:rPr>
        <w:t>G</w:t>
      </w:r>
      <w:r w:rsidRPr="00993B79">
        <w:rPr>
          <w:i/>
          <w:color w:val="FF0000"/>
          <w:vertAlign w:val="subscript"/>
        </w:rPr>
        <w:t>FGGO</w:t>
      </w:r>
      <w:r w:rsidRPr="00993B79">
        <w:rPr>
          <w:i/>
          <w:color w:val="FF0000"/>
        </w:rPr>
        <w:t xml:space="preserve"> · E</w:t>
      </w:r>
      <w:proofErr w:type="gramStart"/>
      <w:r w:rsidRPr="00993B79">
        <w:rPr>
          <w:i/>
          <w:color w:val="FF0000"/>
          <w:vertAlign w:val="subscript"/>
        </w:rPr>
        <w:t>Э</w:t>
      </w:r>
      <w:r w:rsidRPr="00993B79">
        <w:rPr>
          <w:i/>
          <w:color w:val="FF0000"/>
        </w:rPr>
        <w:t xml:space="preserve">  /</w:t>
      </w:r>
      <w:proofErr w:type="gramEnd"/>
      <w:r w:rsidRPr="00993B79">
        <w:rPr>
          <w:i/>
          <w:color w:val="FF0000"/>
        </w:rPr>
        <w:t xml:space="preserve"> 10</w:t>
      </w:r>
      <w:r w:rsidRPr="00993B79">
        <w:rPr>
          <w:i/>
          <w:color w:val="FF0000"/>
          <w:vertAlign w:val="superscript"/>
        </w:rPr>
        <w:t>3</w:t>
      </w:r>
      <w:r w:rsidRPr="00993B79">
        <w:rPr>
          <w:i/>
          <w:color w:val="FF0000"/>
        </w:rPr>
        <w:t xml:space="preserve"> = </w:t>
      </w:r>
      <w:r w:rsidRPr="00993B79">
        <w:rPr>
          <w:b/>
          <w:color w:val="800000"/>
        </w:rPr>
        <w:t>50 · 12 / 10</w:t>
      </w:r>
      <w:r w:rsidRPr="00993B79">
        <w:rPr>
          <w:b/>
          <w:color w:val="800000"/>
          <w:vertAlign w:val="superscript"/>
        </w:rPr>
        <w:t>3</w:t>
      </w:r>
      <w:r w:rsidRPr="00993B79">
        <w:rPr>
          <w:b/>
          <w:color w:val="800000"/>
        </w:rPr>
        <w:t xml:space="preserve"> = </w:t>
      </w:r>
      <w:r w:rsidRPr="00993B79">
        <w:rPr>
          <w:b/>
          <w:color w:val="008000"/>
        </w:rPr>
        <w:t>0.6</w:t>
      </w:r>
    </w:p>
    <w:p w14:paraId="285A609F" w14:textId="77777777" w:rsidR="00602AB1" w:rsidRPr="00993B79" w:rsidRDefault="00602AB1" w:rsidP="00602AB1">
      <w:pPr>
        <w:rPr>
          <w:b/>
          <w:color w:val="008000"/>
        </w:rPr>
      </w:pPr>
    </w:p>
    <w:p w14:paraId="285A60A0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 xml:space="preserve">Примесь: 1301 Проп-2-ен-1-аль (Акролеин, </w:t>
      </w:r>
      <w:proofErr w:type="spellStart"/>
      <w:r w:rsidRPr="00993B79">
        <w:rPr>
          <w:b/>
          <w:i/>
          <w:color w:val="FF00FF"/>
        </w:rPr>
        <w:t>Акрилальдегид</w:t>
      </w:r>
      <w:proofErr w:type="spellEnd"/>
      <w:r w:rsidRPr="00993B79">
        <w:rPr>
          <w:b/>
          <w:i/>
          <w:color w:val="FF00FF"/>
        </w:rPr>
        <w:t>) (474)</w:t>
      </w:r>
    </w:p>
    <w:p w14:paraId="285A60A1" w14:textId="77777777" w:rsidR="00602AB1" w:rsidRPr="00993B79" w:rsidRDefault="00602AB1" w:rsidP="00602AB1">
      <w:pPr>
        <w:rPr>
          <w:b/>
          <w:i/>
          <w:color w:val="FF00FF"/>
        </w:rPr>
      </w:pPr>
    </w:p>
    <w:p w14:paraId="285A60A2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Оценочное значение </w:t>
      </w:r>
      <w:proofErr w:type="spellStart"/>
      <w:r w:rsidRPr="00993B79">
        <w:rPr>
          <w:color w:val="000000"/>
          <w:sz w:val="22"/>
        </w:rPr>
        <w:t>среднециклового</w:t>
      </w:r>
      <w:proofErr w:type="spellEnd"/>
      <w:r w:rsidRPr="00993B79">
        <w:rPr>
          <w:color w:val="000000"/>
          <w:sz w:val="22"/>
        </w:rPr>
        <w:t xml:space="preserve"> выброса, г/кг топлива (табл.4), </w:t>
      </w:r>
      <w:r w:rsidRPr="00993B79">
        <w:rPr>
          <w:b/>
          <w:i/>
          <w:color w:val="008080"/>
          <w:sz w:val="22"/>
        </w:rPr>
        <w:t>E</w:t>
      </w:r>
      <w:proofErr w:type="gramStart"/>
      <w:r w:rsidRPr="00993B79">
        <w:rPr>
          <w:b/>
          <w:i/>
          <w:color w:val="008080"/>
          <w:sz w:val="22"/>
          <w:vertAlign w:val="subscript"/>
        </w:rPr>
        <w:t>Э</w:t>
      </w:r>
      <w:r w:rsidRPr="00993B79">
        <w:rPr>
          <w:b/>
          <w:i/>
          <w:color w:val="008080"/>
          <w:sz w:val="22"/>
        </w:rPr>
        <w:t xml:space="preserve">  =</w:t>
      </w:r>
      <w:proofErr w:type="gramEnd"/>
      <w:r w:rsidRPr="00993B79">
        <w:rPr>
          <w:b/>
          <w:i/>
          <w:color w:val="008080"/>
          <w:sz w:val="22"/>
        </w:rPr>
        <w:t xml:space="preserve"> </w:t>
      </w:r>
      <w:r w:rsidRPr="00993B79">
        <w:rPr>
          <w:b/>
          <w:color w:val="008000"/>
        </w:rPr>
        <w:t>1.2</w:t>
      </w:r>
    </w:p>
    <w:p w14:paraId="285A60A3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выброс, г/с, </w:t>
      </w:r>
      <w:r w:rsidRPr="00993B79">
        <w:rPr>
          <w:b/>
          <w:i/>
          <w:color w:val="008080"/>
          <w:sz w:val="22"/>
        </w:rPr>
        <w:t xml:space="preserve">_G_ = </w:t>
      </w:r>
      <w:r w:rsidRPr="00993B79">
        <w:rPr>
          <w:i/>
          <w:color w:val="FF0000"/>
        </w:rPr>
        <w:t>G</w:t>
      </w:r>
      <w:r w:rsidRPr="00993B79">
        <w:rPr>
          <w:i/>
          <w:color w:val="FF0000"/>
          <w:vertAlign w:val="subscript"/>
        </w:rPr>
        <w:t>FJMAX</w:t>
      </w:r>
      <w:r w:rsidRPr="00993B79">
        <w:rPr>
          <w:i/>
          <w:color w:val="FF0000"/>
        </w:rPr>
        <w:t xml:space="preserve"> · E</w:t>
      </w:r>
      <w:proofErr w:type="gramStart"/>
      <w:r w:rsidRPr="00993B79">
        <w:rPr>
          <w:i/>
          <w:color w:val="FF0000"/>
          <w:vertAlign w:val="subscript"/>
        </w:rPr>
        <w:t>Э</w:t>
      </w:r>
      <w:r w:rsidRPr="00993B79">
        <w:rPr>
          <w:i/>
          <w:color w:val="FF0000"/>
        </w:rPr>
        <w:t xml:space="preserve">  /</w:t>
      </w:r>
      <w:proofErr w:type="gramEnd"/>
      <w:r w:rsidRPr="00993B79">
        <w:rPr>
          <w:i/>
          <w:color w:val="FF0000"/>
        </w:rPr>
        <w:t xml:space="preserve"> 3600 = </w:t>
      </w:r>
      <w:r w:rsidRPr="00993B79">
        <w:rPr>
          <w:b/>
          <w:color w:val="800000"/>
        </w:rPr>
        <w:t xml:space="preserve">10 · 1.2 / 3600 = </w:t>
      </w:r>
      <w:r w:rsidRPr="00993B79">
        <w:rPr>
          <w:b/>
          <w:color w:val="008000"/>
        </w:rPr>
        <w:t>0.00333333333</w:t>
      </w:r>
    </w:p>
    <w:p w14:paraId="285A60A4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lastRenderedPageBreak/>
        <w:t xml:space="preserve">Валовый выброс, т/год, </w:t>
      </w:r>
      <w:r w:rsidRPr="00993B79">
        <w:rPr>
          <w:b/>
          <w:i/>
          <w:color w:val="008080"/>
          <w:sz w:val="22"/>
        </w:rPr>
        <w:t xml:space="preserve">_M_ = </w:t>
      </w:r>
      <w:r w:rsidRPr="00993B79">
        <w:rPr>
          <w:i/>
          <w:color w:val="FF0000"/>
        </w:rPr>
        <w:t>G</w:t>
      </w:r>
      <w:r w:rsidRPr="00993B79">
        <w:rPr>
          <w:i/>
          <w:color w:val="FF0000"/>
          <w:vertAlign w:val="subscript"/>
        </w:rPr>
        <w:t>FGGO</w:t>
      </w:r>
      <w:r w:rsidRPr="00993B79">
        <w:rPr>
          <w:i/>
          <w:color w:val="FF0000"/>
        </w:rPr>
        <w:t xml:space="preserve"> · E</w:t>
      </w:r>
      <w:proofErr w:type="gramStart"/>
      <w:r w:rsidRPr="00993B79">
        <w:rPr>
          <w:i/>
          <w:color w:val="FF0000"/>
          <w:vertAlign w:val="subscript"/>
        </w:rPr>
        <w:t>Э</w:t>
      </w:r>
      <w:r w:rsidRPr="00993B79">
        <w:rPr>
          <w:i/>
          <w:color w:val="FF0000"/>
        </w:rPr>
        <w:t xml:space="preserve">  /</w:t>
      </w:r>
      <w:proofErr w:type="gramEnd"/>
      <w:r w:rsidRPr="00993B79">
        <w:rPr>
          <w:i/>
          <w:color w:val="FF0000"/>
        </w:rPr>
        <w:t xml:space="preserve"> 10</w:t>
      </w:r>
      <w:r w:rsidRPr="00993B79">
        <w:rPr>
          <w:i/>
          <w:color w:val="FF0000"/>
          <w:vertAlign w:val="superscript"/>
        </w:rPr>
        <w:t>3</w:t>
      </w:r>
      <w:r w:rsidRPr="00993B79">
        <w:rPr>
          <w:i/>
          <w:color w:val="FF0000"/>
        </w:rPr>
        <w:t xml:space="preserve"> = </w:t>
      </w:r>
      <w:r w:rsidRPr="00993B79">
        <w:rPr>
          <w:b/>
          <w:color w:val="800000"/>
        </w:rPr>
        <w:t>50 · 1.2 / 10</w:t>
      </w:r>
      <w:r w:rsidRPr="00993B79">
        <w:rPr>
          <w:b/>
          <w:color w:val="800000"/>
          <w:vertAlign w:val="superscript"/>
        </w:rPr>
        <w:t>3</w:t>
      </w:r>
      <w:r w:rsidRPr="00993B79">
        <w:rPr>
          <w:b/>
          <w:color w:val="800000"/>
        </w:rPr>
        <w:t xml:space="preserve"> = </w:t>
      </w:r>
      <w:r w:rsidRPr="00993B79">
        <w:rPr>
          <w:b/>
          <w:color w:val="008000"/>
        </w:rPr>
        <w:t>0.06</w:t>
      </w:r>
    </w:p>
    <w:p w14:paraId="285A60A5" w14:textId="77777777" w:rsidR="00602AB1" w:rsidRPr="00993B79" w:rsidRDefault="00602AB1" w:rsidP="00602AB1">
      <w:pPr>
        <w:rPr>
          <w:b/>
          <w:color w:val="008000"/>
        </w:rPr>
      </w:pPr>
    </w:p>
    <w:p w14:paraId="285A60A6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>Примесь: 0328 Углерод (Сажа, Углерод черный) (583)</w:t>
      </w:r>
    </w:p>
    <w:p w14:paraId="285A60A7" w14:textId="77777777" w:rsidR="00602AB1" w:rsidRPr="00993B79" w:rsidRDefault="00602AB1" w:rsidP="00602AB1">
      <w:pPr>
        <w:rPr>
          <w:b/>
          <w:i/>
          <w:color w:val="FF00FF"/>
        </w:rPr>
      </w:pPr>
    </w:p>
    <w:p w14:paraId="285A60A8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Оценочное значение </w:t>
      </w:r>
      <w:proofErr w:type="spellStart"/>
      <w:r w:rsidRPr="00993B79">
        <w:rPr>
          <w:color w:val="000000"/>
          <w:sz w:val="22"/>
        </w:rPr>
        <w:t>среднециклового</w:t>
      </w:r>
      <w:proofErr w:type="spellEnd"/>
      <w:r w:rsidRPr="00993B79">
        <w:rPr>
          <w:color w:val="000000"/>
          <w:sz w:val="22"/>
        </w:rPr>
        <w:t xml:space="preserve"> выброса, г/кг топлива (табл.4), </w:t>
      </w:r>
      <w:r w:rsidRPr="00993B79">
        <w:rPr>
          <w:b/>
          <w:i/>
          <w:color w:val="008080"/>
          <w:sz w:val="22"/>
        </w:rPr>
        <w:t>E</w:t>
      </w:r>
      <w:proofErr w:type="gramStart"/>
      <w:r w:rsidRPr="00993B79">
        <w:rPr>
          <w:b/>
          <w:i/>
          <w:color w:val="008080"/>
          <w:sz w:val="22"/>
          <w:vertAlign w:val="subscript"/>
        </w:rPr>
        <w:t>Э</w:t>
      </w:r>
      <w:r w:rsidRPr="00993B79">
        <w:rPr>
          <w:b/>
          <w:i/>
          <w:color w:val="008080"/>
          <w:sz w:val="22"/>
        </w:rPr>
        <w:t xml:space="preserve">  =</w:t>
      </w:r>
      <w:proofErr w:type="gramEnd"/>
      <w:r w:rsidRPr="00993B79">
        <w:rPr>
          <w:b/>
          <w:i/>
          <w:color w:val="008080"/>
          <w:sz w:val="22"/>
        </w:rPr>
        <w:t xml:space="preserve"> </w:t>
      </w:r>
      <w:r w:rsidRPr="00993B79">
        <w:rPr>
          <w:b/>
          <w:color w:val="008000"/>
        </w:rPr>
        <w:t>5</w:t>
      </w:r>
    </w:p>
    <w:p w14:paraId="285A60A9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выброс, г/с, </w:t>
      </w:r>
      <w:r w:rsidRPr="00993B79">
        <w:rPr>
          <w:b/>
          <w:i/>
          <w:color w:val="008080"/>
          <w:sz w:val="22"/>
        </w:rPr>
        <w:t xml:space="preserve">_G_ = </w:t>
      </w:r>
      <w:r w:rsidRPr="00993B79">
        <w:rPr>
          <w:i/>
          <w:color w:val="FF0000"/>
        </w:rPr>
        <w:t>G</w:t>
      </w:r>
      <w:r w:rsidRPr="00993B79">
        <w:rPr>
          <w:i/>
          <w:color w:val="FF0000"/>
          <w:vertAlign w:val="subscript"/>
        </w:rPr>
        <w:t>FJMAX</w:t>
      </w:r>
      <w:r w:rsidRPr="00993B79">
        <w:rPr>
          <w:i/>
          <w:color w:val="FF0000"/>
        </w:rPr>
        <w:t xml:space="preserve"> · E</w:t>
      </w:r>
      <w:proofErr w:type="gramStart"/>
      <w:r w:rsidRPr="00993B79">
        <w:rPr>
          <w:i/>
          <w:color w:val="FF0000"/>
          <w:vertAlign w:val="subscript"/>
        </w:rPr>
        <w:t>Э</w:t>
      </w:r>
      <w:r w:rsidRPr="00993B79">
        <w:rPr>
          <w:i/>
          <w:color w:val="FF0000"/>
        </w:rPr>
        <w:t xml:space="preserve">  /</w:t>
      </w:r>
      <w:proofErr w:type="gramEnd"/>
      <w:r w:rsidRPr="00993B79">
        <w:rPr>
          <w:i/>
          <w:color w:val="FF0000"/>
        </w:rPr>
        <w:t xml:space="preserve"> 3600 = </w:t>
      </w:r>
      <w:r w:rsidRPr="00993B79">
        <w:rPr>
          <w:b/>
          <w:color w:val="800000"/>
        </w:rPr>
        <w:t xml:space="preserve">10 · 5 / 3600 = </w:t>
      </w:r>
      <w:r w:rsidRPr="00993B79">
        <w:rPr>
          <w:b/>
          <w:color w:val="008000"/>
        </w:rPr>
        <w:t>0.01388888889</w:t>
      </w:r>
    </w:p>
    <w:p w14:paraId="285A60AA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выброс, т/год, </w:t>
      </w:r>
      <w:r w:rsidRPr="00993B79">
        <w:rPr>
          <w:b/>
          <w:i/>
          <w:color w:val="008080"/>
          <w:sz w:val="22"/>
        </w:rPr>
        <w:t xml:space="preserve">_M_ = </w:t>
      </w:r>
      <w:r w:rsidRPr="00993B79">
        <w:rPr>
          <w:i/>
          <w:color w:val="FF0000"/>
        </w:rPr>
        <w:t>G</w:t>
      </w:r>
      <w:r w:rsidRPr="00993B79">
        <w:rPr>
          <w:i/>
          <w:color w:val="FF0000"/>
          <w:vertAlign w:val="subscript"/>
        </w:rPr>
        <w:t>FGGO</w:t>
      </w:r>
      <w:r w:rsidRPr="00993B79">
        <w:rPr>
          <w:i/>
          <w:color w:val="FF0000"/>
        </w:rPr>
        <w:t xml:space="preserve"> · E</w:t>
      </w:r>
      <w:proofErr w:type="gramStart"/>
      <w:r w:rsidRPr="00993B79">
        <w:rPr>
          <w:i/>
          <w:color w:val="FF0000"/>
          <w:vertAlign w:val="subscript"/>
        </w:rPr>
        <w:t>Э</w:t>
      </w:r>
      <w:r w:rsidRPr="00993B79">
        <w:rPr>
          <w:i/>
          <w:color w:val="FF0000"/>
        </w:rPr>
        <w:t xml:space="preserve">  /</w:t>
      </w:r>
      <w:proofErr w:type="gramEnd"/>
      <w:r w:rsidRPr="00993B79">
        <w:rPr>
          <w:i/>
          <w:color w:val="FF0000"/>
        </w:rPr>
        <w:t xml:space="preserve"> 10</w:t>
      </w:r>
      <w:r w:rsidRPr="00993B79">
        <w:rPr>
          <w:i/>
          <w:color w:val="FF0000"/>
          <w:vertAlign w:val="superscript"/>
        </w:rPr>
        <w:t>3</w:t>
      </w:r>
      <w:r w:rsidRPr="00993B79">
        <w:rPr>
          <w:i/>
          <w:color w:val="FF0000"/>
        </w:rPr>
        <w:t xml:space="preserve"> = </w:t>
      </w:r>
      <w:r w:rsidRPr="00993B79">
        <w:rPr>
          <w:b/>
          <w:color w:val="800000"/>
        </w:rPr>
        <w:t>50 · 5 / 10</w:t>
      </w:r>
      <w:r w:rsidRPr="00993B79">
        <w:rPr>
          <w:b/>
          <w:color w:val="800000"/>
          <w:vertAlign w:val="superscript"/>
        </w:rPr>
        <w:t>3</w:t>
      </w:r>
      <w:r w:rsidRPr="00993B79">
        <w:rPr>
          <w:b/>
          <w:color w:val="800000"/>
        </w:rPr>
        <w:t xml:space="preserve"> = </w:t>
      </w:r>
      <w:r w:rsidRPr="00993B79">
        <w:rPr>
          <w:b/>
          <w:color w:val="008000"/>
        </w:rPr>
        <w:t>0.25</w:t>
      </w:r>
    </w:p>
    <w:p w14:paraId="285A60AB" w14:textId="77777777" w:rsidR="00602AB1" w:rsidRPr="00993B79" w:rsidRDefault="00602AB1" w:rsidP="00602AB1">
      <w:pPr>
        <w:rPr>
          <w:b/>
          <w:color w:val="008000"/>
        </w:rPr>
      </w:pPr>
    </w:p>
    <w:p w14:paraId="285A60AC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Итоговая таблица: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3"/>
        <w:gridCol w:w="7518"/>
        <w:gridCol w:w="3395"/>
        <w:gridCol w:w="3634"/>
      </w:tblGrid>
      <w:tr w:rsidR="00602AB1" w:rsidRPr="00993B79" w14:paraId="285A60B1" w14:textId="77777777" w:rsidTr="00602AB1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60AD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Код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60AE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Наименование ЗВ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60AF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Выброс г/с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60B0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Выброс т/год</w:t>
            </w:r>
          </w:p>
        </w:tc>
      </w:tr>
      <w:tr w:rsidR="00602AB1" w:rsidRPr="00993B79" w14:paraId="285A60B6" w14:textId="77777777" w:rsidTr="00602AB1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0B2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0301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0B3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0B4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0.08333333333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0B5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1.5</w:t>
            </w:r>
          </w:p>
        </w:tc>
      </w:tr>
      <w:tr w:rsidR="00602AB1" w:rsidRPr="00993B79" w14:paraId="285A60BB" w14:textId="77777777" w:rsidTr="00602AB1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0B7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0304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0B8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0B9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0.10833333333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0BA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1.95</w:t>
            </w:r>
          </w:p>
        </w:tc>
      </w:tr>
      <w:tr w:rsidR="00602AB1" w:rsidRPr="00993B79" w14:paraId="285A60C0" w14:textId="77777777" w:rsidTr="00602AB1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0BC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0328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0BD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0BE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0.01388888889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0BF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0.25</w:t>
            </w:r>
          </w:p>
        </w:tc>
      </w:tr>
      <w:tr w:rsidR="00602AB1" w:rsidRPr="00993B79" w14:paraId="285A60C5" w14:textId="77777777" w:rsidTr="00602AB1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0C1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0330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0C2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0C3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0.02777777778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0C4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0.5</w:t>
            </w:r>
          </w:p>
        </w:tc>
      </w:tr>
      <w:tr w:rsidR="00602AB1" w:rsidRPr="00993B79" w14:paraId="285A60CA" w14:textId="77777777" w:rsidTr="00602AB1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0C6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0337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0C7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0C8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0.06944444444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0C9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1.25</w:t>
            </w:r>
          </w:p>
        </w:tc>
      </w:tr>
      <w:tr w:rsidR="00602AB1" w:rsidRPr="00993B79" w14:paraId="285A60CF" w14:textId="77777777" w:rsidTr="00602AB1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0CB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1301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0CC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 xml:space="preserve">Проп-2-ен-1-аль (Акролеин, </w:t>
            </w:r>
            <w:proofErr w:type="spellStart"/>
            <w:r w:rsidRPr="00993B79">
              <w:rPr>
                <w:color w:val="000000"/>
                <w:sz w:val="22"/>
              </w:rPr>
              <w:t>Акрилальдегид</w:t>
            </w:r>
            <w:proofErr w:type="spellEnd"/>
            <w:r w:rsidRPr="00993B79">
              <w:rPr>
                <w:color w:val="000000"/>
                <w:sz w:val="22"/>
              </w:rPr>
              <w:t>) (474)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0CD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0.00333333333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0CE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0.06</w:t>
            </w:r>
          </w:p>
        </w:tc>
      </w:tr>
      <w:tr w:rsidR="00602AB1" w:rsidRPr="00993B79" w14:paraId="285A60D4" w14:textId="77777777" w:rsidTr="00602AB1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0D0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1325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0D1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Формальдегид (</w:t>
            </w:r>
            <w:proofErr w:type="spellStart"/>
            <w:r w:rsidRPr="00993B79">
              <w:rPr>
                <w:color w:val="000000"/>
                <w:sz w:val="22"/>
              </w:rPr>
              <w:t>Метаналь</w:t>
            </w:r>
            <w:proofErr w:type="spellEnd"/>
            <w:r w:rsidRPr="00993B79">
              <w:rPr>
                <w:color w:val="000000"/>
                <w:sz w:val="22"/>
              </w:rPr>
              <w:t>) (609)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0D2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0.00333333333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0D3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0.06</w:t>
            </w:r>
          </w:p>
        </w:tc>
      </w:tr>
      <w:tr w:rsidR="00602AB1" w:rsidRPr="00993B79" w14:paraId="285A60D9" w14:textId="77777777" w:rsidTr="00602AB1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0D5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2754</w:t>
            </w:r>
          </w:p>
        </w:tc>
        <w:tc>
          <w:tcPr>
            <w:tcW w:w="2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0D6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0D7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0.03333333333</w:t>
            </w:r>
          </w:p>
        </w:tc>
        <w:tc>
          <w:tcPr>
            <w:tcW w:w="11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0D8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0.6</w:t>
            </w:r>
          </w:p>
        </w:tc>
      </w:tr>
    </w:tbl>
    <w:p w14:paraId="285A60DA" w14:textId="77777777" w:rsidR="00602AB1" w:rsidRPr="00993B79" w:rsidRDefault="00602AB1" w:rsidP="00602AB1">
      <w:pPr>
        <w:rPr>
          <w:color w:val="000000"/>
          <w:sz w:val="22"/>
        </w:rPr>
      </w:pPr>
    </w:p>
    <w:p w14:paraId="285A60DB" w14:textId="77777777" w:rsidR="00602AB1" w:rsidRPr="00993B79" w:rsidRDefault="00602AB1" w:rsidP="00602AB1">
      <w:pPr>
        <w:rPr>
          <w:color w:val="000000"/>
          <w:sz w:val="22"/>
        </w:rPr>
      </w:pPr>
    </w:p>
    <w:p w14:paraId="285A60DC" w14:textId="77777777" w:rsidR="00602AB1" w:rsidRPr="008C7CB5" w:rsidRDefault="00602AB1" w:rsidP="00602AB1">
      <w:pPr>
        <w:rPr>
          <w:color w:val="000000"/>
          <w:sz w:val="22"/>
          <w:lang w:val="kk-KZ"/>
        </w:rPr>
      </w:pPr>
      <w:r w:rsidRPr="00993B79">
        <w:rPr>
          <w:color w:val="000000"/>
          <w:sz w:val="22"/>
        </w:rPr>
        <w:t>Источник загрязнения: 001</w:t>
      </w:r>
      <w:r w:rsidR="008C7CB5">
        <w:rPr>
          <w:color w:val="000000"/>
          <w:sz w:val="22"/>
          <w:lang w:val="kk-KZ"/>
        </w:rPr>
        <w:t>4</w:t>
      </w:r>
    </w:p>
    <w:p w14:paraId="285A60DD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Источник выделения: 001</w:t>
      </w:r>
      <w:r w:rsidR="008C7CB5">
        <w:rPr>
          <w:color w:val="000000"/>
          <w:sz w:val="22"/>
          <w:lang w:val="kk-KZ"/>
        </w:rPr>
        <w:t>4</w:t>
      </w:r>
      <w:r w:rsidRPr="00993B79">
        <w:rPr>
          <w:color w:val="000000"/>
          <w:sz w:val="22"/>
        </w:rPr>
        <w:t>, Модульная водогрейная котельная Теп</w:t>
      </w:r>
      <w:r w:rsidR="00993B79">
        <w:rPr>
          <w:color w:val="000000"/>
          <w:sz w:val="22"/>
          <w:lang w:val="kk-KZ"/>
        </w:rPr>
        <w:t>л</w:t>
      </w:r>
      <w:proofErr w:type="spellStart"/>
      <w:r w:rsidRPr="00993B79">
        <w:rPr>
          <w:color w:val="000000"/>
          <w:sz w:val="22"/>
        </w:rPr>
        <w:t>оснаб</w:t>
      </w:r>
      <w:proofErr w:type="spellEnd"/>
      <w:r w:rsidRPr="00993B79">
        <w:rPr>
          <w:color w:val="000000"/>
          <w:sz w:val="22"/>
        </w:rPr>
        <w:t xml:space="preserve"> МК-2240</w:t>
      </w:r>
    </w:p>
    <w:p w14:paraId="285A60DE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Список литературы:</w:t>
      </w:r>
    </w:p>
    <w:p w14:paraId="285A60DF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"Сборник методик по расчету выбросов вредных в атмосферу</w:t>
      </w:r>
    </w:p>
    <w:p w14:paraId="285A60E0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 xml:space="preserve">различными производствами". Алматы, </w:t>
      </w:r>
      <w:proofErr w:type="spellStart"/>
      <w:r w:rsidRPr="00993B79">
        <w:rPr>
          <w:color w:val="000000"/>
          <w:sz w:val="22"/>
        </w:rPr>
        <w:t>КазЭКОЭКСП</w:t>
      </w:r>
      <w:proofErr w:type="spellEnd"/>
      <w:r w:rsidRPr="00993B79">
        <w:rPr>
          <w:color w:val="000000"/>
          <w:sz w:val="22"/>
        </w:rPr>
        <w:t>, 1996 г.</w:t>
      </w:r>
    </w:p>
    <w:p w14:paraId="285A60E1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п.2. Расчет выбросов вредных веществ при сжигании топлива</w:t>
      </w:r>
    </w:p>
    <w:p w14:paraId="285A60E2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в котлах производительностью до 30 т/час</w:t>
      </w:r>
    </w:p>
    <w:p w14:paraId="285A60E3" w14:textId="77777777" w:rsidR="00602AB1" w:rsidRPr="00993B79" w:rsidRDefault="00602AB1" w:rsidP="00602AB1">
      <w:pPr>
        <w:rPr>
          <w:color w:val="000000"/>
          <w:sz w:val="22"/>
        </w:rPr>
      </w:pPr>
    </w:p>
    <w:p w14:paraId="285A60E4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Вид топлива, </w:t>
      </w:r>
      <w:r w:rsidRPr="00993B79">
        <w:rPr>
          <w:b/>
          <w:i/>
          <w:color w:val="008080"/>
          <w:sz w:val="22"/>
        </w:rPr>
        <w:t xml:space="preserve">K3 = </w:t>
      </w:r>
      <w:r w:rsidRPr="00993B79">
        <w:rPr>
          <w:b/>
          <w:color w:val="008000"/>
        </w:rPr>
        <w:t>Жидкое другое (Дизельное топливо и т.п.)</w:t>
      </w:r>
    </w:p>
    <w:p w14:paraId="285A60E5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Расход топлива, т/год, </w:t>
      </w:r>
      <w:r w:rsidRPr="00993B79">
        <w:rPr>
          <w:b/>
          <w:i/>
          <w:color w:val="008080"/>
          <w:sz w:val="22"/>
        </w:rPr>
        <w:t xml:space="preserve">BT = </w:t>
      </w:r>
      <w:r w:rsidRPr="00993B79">
        <w:rPr>
          <w:b/>
          <w:color w:val="008000"/>
        </w:rPr>
        <w:t>67</w:t>
      </w:r>
    </w:p>
    <w:p w14:paraId="285A60E6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Расход топлива, г/с, </w:t>
      </w:r>
      <w:r w:rsidRPr="00993B79">
        <w:rPr>
          <w:b/>
          <w:i/>
          <w:color w:val="008080"/>
          <w:sz w:val="22"/>
        </w:rPr>
        <w:t xml:space="preserve">BG = </w:t>
      </w:r>
      <w:r w:rsidRPr="00993B79">
        <w:rPr>
          <w:b/>
          <w:color w:val="008000"/>
        </w:rPr>
        <w:t>10</w:t>
      </w:r>
    </w:p>
    <w:p w14:paraId="285A60E7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Марка топлива, </w:t>
      </w:r>
      <w:r w:rsidRPr="00993B79">
        <w:rPr>
          <w:b/>
          <w:i/>
          <w:color w:val="008080"/>
          <w:sz w:val="22"/>
        </w:rPr>
        <w:t xml:space="preserve">M = </w:t>
      </w:r>
      <w:r w:rsidRPr="00993B79">
        <w:rPr>
          <w:b/>
          <w:color w:val="008000"/>
        </w:rPr>
        <w:t>Дизельное топливо</w:t>
      </w:r>
    </w:p>
    <w:p w14:paraId="285A60E8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Низшая теплота сгорания рабочего топлива, ккал/кг (прил. 2.1), </w:t>
      </w:r>
      <w:r w:rsidRPr="00993B79">
        <w:rPr>
          <w:b/>
          <w:i/>
          <w:color w:val="008080"/>
          <w:sz w:val="22"/>
        </w:rPr>
        <w:t xml:space="preserve">QR = </w:t>
      </w:r>
      <w:r w:rsidRPr="00993B79">
        <w:rPr>
          <w:b/>
          <w:color w:val="008000"/>
        </w:rPr>
        <w:t>10210</w:t>
      </w:r>
    </w:p>
    <w:p w14:paraId="285A60E9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Пересчет в МДж, </w:t>
      </w:r>
      <w:r w:rsidRPr="00993B79">
        <w:rPr>
          <w:b/>
          <w:i/>
          <w:color w:val="008080"/>
          <w:sz w:val="22"/>
        </w:rPr>
        <w:t xml:space="preserve">QR = </w:t>
      </w:r>
      <w:r w:rsidRPr="00993B79">
        <w:rPr>
          <w:i/>
          <w:color w:val="FF0000"/>
        </w:rPr>
        <w:t xml:space="preserve">QR · 0.004187 = </w:t>
      </w:r>
      <w:r w:rsidRPr="00993B79">
        <w:rPr>
          <w:b/>
          <w:color w:val="800000"/>
        </w:rPr>
        <w:t xml:space="preserve">10210 · 0.004187 = </w:t>
      </w:r>
      <w:r w:rsidRPr="00993B79">
        <w:rPr>
          <w:b/>
          <w:color w:val="008000"/>
        </w:rPr>
        <w:t>42.75</w:t>
      </w:r>
    </w:p>
    <w:p w14:paraId="285A60EA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Средняя зольность топлива, % (прил. 2.1), </w:t>
      </w:r>
      <w:r w:rsidRPr="00993B79">
        <w:rPr>
          <w:b/>
          <w:i/>
          <w:color w:val="008080"/>
          <w:sz w:val="22"/>
        </w:rPr>
        <w:t xml:space="preserve">AR = </w:t>
      </w:r>
      <w:r w:rsidRPr="00993B79">
        <w:rPr>
          <w:b/>
          <w:color w:val="008000"/>
        </w:rPr>
        <w:t>0.025</w:t>
      </w:r>
    </w:p>
    <w:p w14:paraId="285A60EB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Предельная зольность топлива, % не более (прил. 2.1), </w:t>
      </w:r>
      <w:r w:rsidRPr="00993B79">
        <w:rPr>
          <w:b/>
          <w:i/>
          <w:color w:val="008080"/>
          <w:sz w:val="22"/>
        </w:rPr>
        <w:t xml:space="preserve">A1R = </w:t>
      </w:r>
      <w:r w:rsidRPr="00993B79">
        <w:rPr>
          <w:b/>
          <w:color w:val="008000"/>
        </w:rPr>
        <w:t>0.025</w:t>
      </w:r>
    </w:p>
    <w:p w14:paraId="285A60EC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lastRenderedPageBreak/>
        <w:t xml:space="preserve">Среднее содержание серы в топливе, % (прил. 2.1), </w:t>
      </w:r>
      <w:r w:rsidRPr="00993B79">
        <w:rPr>
          <w:b/>
          <w:i/>
          <w:color w:val="008080"/>
          <w:sz w:val="22"/>
        </w:rPr>
        <w:t xml:space="preserve">SR = </w:t>
      </w:r>
      <w:r w:rsidRPr="00993B79">
        <w:rPr>
          <w:b/>
          <w:color w:val="008000"/>
        </w:rPr>
        <w:t>0.3</w:t>
      </w:r>
    </w:p>
    <w:p w14:paraId="285A60ED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Предельное содержание серы в топливе, % не более (прил. 2.1), </w:t>
      </w:r>
      <w:r w:rsidRPr="00993B79">
        <w:rPr>
          <w:b/>
          <w:i/>
          <w:color w:val="008080"/>
          <w:sz w:val="22"/>
        </w:rPr>
        <w:t xml:space="preserve">S1R = </w:t>
      </w:r>
      <w:r w:rsidRPr="00993B79">
        <w:rPr>
          <w:b/>
          <w:color w:val="008000"/>
        </w:rPr>
        <w:t>0.3</w:t>
      </w:r>
    </w:p>
    <w:p w14:paraId="285A60EE" w14:textId="77777777" w:rsidR="00602AB1" w:rsidRPr="00993B79" w:rsidRDefault="00602AB1" w:rsidP="00602AB1">
      <w:pPr>
        <w:rPr>
          <w:b/>
          <w:color w:val="008000"/>
        </w:rPr>
      </w:pPr>
    </w:p>
    <w:p w14:paraId="285A60EF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РАСЧЕТ ВЫБРОСОВ ОКИСЛОВ АЗОТА</w:t>
      </w:r>
    </w:p>
    <w:p w14:paraId="285A60F0" w14:textId="77777777" w:rsidR="00602AB1" w:rsidRPr="00993B79" w:rsidRDefault="00602AB1" w:rsidP="00602AB1">
      <w:pPr>
        <w:rPr>
          <w:color w:val="000000"/>
          <w:sz w:val="22"/>
        </w:rPr>
      </w:pPr>
    </w:p>
    <w:p w14:paraId="285A60F1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>Примесь: 0301 Азота (IV) диоксид (Азота диоксид) (4)</w:t>
      </w:r>
    </w:p>
    <w:p w14:paraId="285A60F2" w14:textId="77777777" w:rsidR="00602AB1" w:rsidRPr="00993B79" w:rsidRDefault="00602AB1" w:rsidP="00602AB1">
      <w:pPr>
        <w:rPr>
          <w:b/>
          <w:i/>
          <w:color w:val="FF00FF"/>
        </w:rPr>
      </w:pPr>
    </w:p>
    <w:p w14:paraId="285A60F3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Номинальная тепловая мощность котлоагрегата, кВт, </w:t>
      </w:r>
      <w:r w:rsidRPr="00993B79">
        <w:rPr>
          <w:b/>
          <w:i/>
          <w:color w:val="008080"/>
          <w:sz w:val="22"/>
        </w:rPr>
        <w:t xml:space="preserve">QN = </w:t>
      </w:r>
      <w:r w:rsidRPr="00993B79">
        <w:rPr>
          <w:b/>
          <w:color w:val="008000"/>
        </w:rPr>
        <w:t>2240</w:t>
      </w:r>
    </w:p>
    <w:p w14:paraId="285A60F4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Фактическая мощность котлоагрегата, кВт, </w:t>
      </w:r>
      <w:r w:rsidRPr="00993B79">
        <w:rPr>
          <w:b/>
          <w:i/>
          <w:color w:val="008080"/>
          <w:sz w:val="22"/>
        </w:rPr>
        <w:t xml:space="preserve">QF = </w:t>
      </w:r>
      <w:r w:rsidRPr="00993B79">
        <w:rPr>
          <w:b/>
          <w:color w:val="008000"/>
        </w:rPr>
        <w:t>2240</w:t>
      </w:r>
    </w:p>
    <w:p w14:paraId="285A60F5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Кол-во окислов азота, кг/1 </w:t>
      </w:r>
      <w:proofErr w:type="spellStart"/>
      <w:r w:rsidRPr="00993B79">
        <w:rPr>
          <w:color w:val="000000"/>
          <w:sz w:val="22"/>
        </w:rPr>
        <w:t>Гдж</w:t>
      </w:r>
      <w:proofErr w:type="spellEnd"/>
      <w:r w:rsidRPr="00993B79">
        <w:rPr>
          <w:color w:val="000000"/>
          <w:sz w:val="22"/>
        </w:rPr>
        <w:t xml:space="preserve"> тепла (рис. 2.1 или 2.2), </w:t>
      </w:r>
      <w:r w:rsidRPr="00993B79">
        <w:rPr>
          <w:b/>
          <w:i/>
          <w:color w:val="008080"/>
          <w:sz w:val="22"/>
        </w:rPr>
        <w:t xml:space="preserve">KNO = </w:t>
      </w:r>
      <w:r w:rsidRPr="00993B79">
        <w:rPr>
          <w:b/>
          <w:color w:val="008000"/>
        </w:rPr>
        <w:t>0.0962</w:t>
      </w:r>
    </w:p>
    <w:p w14:paraId="285A60F6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Коэфф</w:t>
      </w:r>
      <w:proofErr w:type="spellEnd"/>
      <w:r w:rsidRPr="00993B79">
        <w:rPr>
          <w:color w:val="000000"/>
          <w:sz w:val="22"/>
        </w:rPr>
        <w:t xml:space="preserve">. снижения выбросов азота в рез-те техн. решений, </w:t>
      </w:r>
      <w:r w:rsidRPr="00993B79">
        <w:rPr>
          <w:b/>
          <w:i/>
          <w:color w:val="008080"/>
          <w:sz w:val="22"/>
        </w:rPr>
        <w:t xml:space="preserve">B = </w:t>
      </w:r>
      <w:r w:rsidRPr="00993B79">
        <w:rPr>
          <w:b/>
          <w:color w:val="008000"/>
        </w:rPr>
        <w:t>0</w:t>
      </w:r>
    </w:p>
    <w:p w14:paraId="285A60F7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Кол-во окислов азота, кг/1 </w:t>
      </w:r>
      <w:proofErr w:type="spellStart"/>
      <w:r w:rsidRPr="00993B79">
        <w:rPr>
          <w:color w:val="000000"/>
          <w:sz w:val="22"/>
        </w:rPr>
        <w:t>Гдж</w:t>
      </w:r>
      <w:proofErr w:type="spellEnd"/>
      <w:r w:rsidRPr="00993B79">
        <w:rPr>
          <w:color w:val="000000"/>
          <w:sz w:val="22"/>
        </w:rPr>
        <w:t xml:space="preserve"> тепла (ф-ла 2.7а), </w:t>
      </w:r>
      <w:r w:rsidRPr="00993B79">
        <w:rPr>
          <w:b/>
          <w:i/>
          <w:color w:val="008080"/>
          <w:sz w:val="22"/>
        </w:rPr>
        <w:t xml:space="preserve">KNO = </w:t>
      </w:r>
      <w:r w:rsidRPr="00993B79">
        <w:rPr>
          <w:i/>
          <w:color w:val="FF0000"/>
        </w:rPr>
        <w:t>KNO · (QF / QN)</w:t>
      </w:r>
      <w:r w:rsidRPr="00993B79">
        <w:rPr>
          <w:i/>
          <w:color w:val="FF0000"/>
          <w:vertAlign w:val="superscript"/>
        </w:rPr>
        <w:t>0.25</w:t>
      </w:r>
      <w:r w:rsidRPr="00993B79">
        <w:rPr>
          <w:i/>
          <w:color w:val="FF0000"/>
        </w:rPr>
        <w:t xml:space="preserve"> = </w:t>
      </w:r>
      <w:r w:rsidRPr="00993B79">
        <w:rPr>
          <w:b/>
          <w:color w:val="800000"/>
        </w:rPr>
        <w:t>0.0962 · (2240 / 2240)</w:t>
      </w:r>
      <w:r w:rsidRPr="00993B79">
        <w:rPr>
          <w:b/>
          <w:color w:val="800000"/>
          <w:vertAlign w:val="superscript"/>
        </w:rPr>
        <w:t>0.25</w:t>
      </w:r>
      <w:r w:rsidRPr="00993B79">
        <w:rPr>
          <w:b/>
          <w:color w:val="800000"/>
        </w:rPr>
        <w:t xml:space="preserve"> = </w:t>
      </w:r>
      <w:r w:rsidRPr="00993B79">
        <w:rPr>
          <w:b/>
          <w:color w:val="008000"/>
        </w:rPr>
        <w:t>0.0962</w:t>
      </w:r>
    </w:p>
    <w:p w14:paraId="285A60F8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окислов азота, т/год (ф-ла 2.7), </w:t>
      </w:r>
      <w:r w:rsidRPr="00993B79">
        <w:rPr>
          <w:b/>
          <w:i/>
          <w:color w:val="008080"/>
          <w:sz w:val="22"/>
        </w:rPr>
        <w:t xml:space="preserve">MNOT = </w:t>
      </w:r>
      <w:r w:rsidRPr="00993B79">
        <w:rPr>
          <w:i/>
          <w:color w:val="FF0000"/>
        </w:rPr>
        <w:t xml:space="preserve">0.001 · BT · QR · KNO · (1-B) = </w:t>
      </w:r>
      <w:r w:rsidRPr="00993B79">
        <w:rPr>
          <w:b/>
          <w:color w:val="800000"/>
        </w:rPr>
        <w:t xml:space="preserve">0.001 · 67 · 42.75 · 0.0962 · (1-0) = </w:t>
      </w:r>
      <w:r w:rsidRPr="00993B79">
        <w:rPr>
          <w:b/>
          <w:color w:val="008000"/>
        </w:rPr>
        <w:t>0.2755</w:t>
      </w:r>
    </w:p>
    <w:p w14:paraId="285A60F9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окислов азота, г/с (ф-ла 2.7), </w:t>
      </w:r>
      <w:r w:rsidRPr="00993B79">
        <w:rPr>
          <w:b/>
          <w:i/>
          <w:color w:val="008080"/>
          <w:sz w:val="22"/>
        </w:rPr>
        <w:t xml:space="preserve">MNOG = </w:t>
      </w:r>
      <w:r w:rsidRPr="00993B79">
        <w:rPr>
          <w:i/>
          <w:color w:val="FF0000"/>
        </w:rPr>
        <w:t xml:space="preserve">0.001 · BG · QR · KNO · (1-B) = </w:t>
      </w:r>
      <w:r w:rsidRPr="00993B79">
        <w:rPr>
          <w:b/>
          <w:color w:val="800000"/>
        </w:rPr>
        <w:t>0.001 · 10 · 42.75 · 0.0962 · (</w:t>
      </w:r>
      <w:proofErr w:type="gramStart"/>
      <w:r w:rsidRPr="00993B79">
        <w:rPr>
          <w:b/>
          <w:color w:val="800000"/>
        </w:rPr>
        <w:t>1-0</w:t>
      </w:r>
      <w:proofErr w:type="gramEnd"/>
      <w:r w:rsidRPr="00993B79">
        <w:rPr>
          <w:b/>
          <w:color w:val="800000"/>
        </w:rPr>
        <w:t xml:space="preserve">) = </w:t>
      </w:r>
      <w:r w:rsidRPr="00993B79">
        <w:rPr>
          <w:b/>
          <w:color w:val="008000"/>
        </w:rPr>
        <w:t>0.0411</w:t>
      </w:r>
    </w:p>
    <w:p w14:paraId="285A60FA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азота диоксида (0301), т/год, </w:t>
      </w:r>
      <w:r w:rsidRPr="00993B79">
        <w:rPr>
          <w:b/>
          <w:i/>
          <w:color w:val="008080"/>
          <w:sz w:val="22"/>
        </w:rPr>
        <w:t xml:space="preserve">_M_ = </w:t>
      </w:r>
      <w:r w:rsidRPr="00993B79">
        <w:rPr>
          <w:i/>
          <w:color w:val="FF0000"/>
        </w:rPr>
        <w:t xml:space="preserve">0.8 · MNOT = </w:t>
      </w:r>
      <w:r w:rsidRPr="00993B79">
        <w:rPr>
          <w:b/>
          <w:color w:val="800000"/>
        </w:rPr>
        <w:t xml:space="preserve">0.8 · 0.2755 = </w:t>
      </w:r>
      <w:r w:rsidRPr="00993B79">
        <w:rPr>
          <w:b/>
          <w:color w:val="008000"/>
        </w:rPr>
        <w:t>0.2204</w:t>
      </w:r>
    </w:p>
    <w:p w14:paraId="285A60FB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азота диоксида (0301), г/с, </w:t>
      </w:r>
      <w:r w:rsidRPr="00993B79">
        <w:rPr>
          <w:b/>
          <w:i/>
          <w:color w:val="008080"/>
          <w:sz w:val="22"/>
        </w:rPr>
        <w:t xml:space="preserve">_G_ = </w:t>
      </w:r>
      <w:r w:rsidRPr="00993B79">
        <w:rPr>
          <w:i/>
          <w:color w:val="FF0000"/>
        </w:rPr>
        <w:t xml:space="preserve">0.8 · MNOG = </w:t>
      </w:r>
      <w:r w:rsidRPr="00993B79">
        <w:rPr>
          <w:b/>
          <w:color w:val="800000"/>
        </w:rPr>
        <w:t xml:space="preserve">0.8 · 0.0411 = </w:t>
      </w:r>
      <w:r w:rsidRPr="00993B79">
        <w:rPr>
          <w:b/>
          <w:color w:val="008000"/>
        </w:rPr>
        <w:t>0.03288</w:t>
      </w:r>
    </w:p>
    <w:p w14:paraId="285A60FC" w14:textId="77777777" w:rsidR="00602AB1" w:rsidRPr="00993B79" w:rsidRDefault="00602AB1" w:rsidP="00602AB1">
      <w:pPr>
        <w:rPr>
          <w:b/>
          <w:color w:val="008000"/>
        </w:rPr>
      </w:pPr>
    </w:p>
    <w:p w14:paraId="285A60FD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>Примесь: 0304 Азот (II) оксид (Азота оксид) (6)</w:t>
      </w:r>
    </w:p>
    <w:p w14:paraId="285A60FE" w14:textId="77777777" w:rsidR="00602AB1" w:rsidRPr="00993B79" w:rsidRDefault="00602AB1" w:rsidP="00602AB1">
      <w:pPr>
        <w:rPr>
          <w:b/>
          <w:i/>
          <w:color w:val="FF00FF"/>
        </w:rPr>
      </w:pPr>
    </w:p>
    <w:p w14:paraId="285A60FF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азота оксида (0304), т/год, </w:t>
      </w:r>
      <w:r w:rsidRPr="00993B79">
        <w:rPr>
          <w:b/>
          <w:i/>
          <w:color w:val="008080"/>
          <w:sz w:val="22"/>
        </w:rPr>
        <w:t xml:space="preserve">_M_ = </w:t>
      </w:r>
      <w:r w:rsidRPr="00993B79">
        <w:rPr>
          <w:i/>
          <w:color w:val="FF0000"/>
        </w:rPr>
        <w:t xml:space="preserve">0.13 · MNOT = </w:t>
      </w:r>
      <w:r w:rsidRPr="00993B79">
        <w:rPr>
          <w:b/>
          <w:color w:val="800000"/>
        </w:rPr>
        <w:t xml:space="preserve">0.13 · 0.2755 = </w:t>
      </w:r>
      <w:r w:rsidRPr="00993B79">
        <w:rPr>
          <w:b/>
          <w:color w:val="008000"/>
        </w:rPr>
        <w:t>0.035815</w:t>
      </w:r>
    </w:p>
    <w:p w14:paraId="285A6100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азота оксида (0304), г/с, </w:t>
      </w:r>
      <w:r w:rsidRPr="00993B79">
        <w:rPr>
          <w:b/>
          <w:i/>
          <w:color w:val="008080"/>
          <w:sz w:val="22"/>
        </w:rPr>
        <w:t xml:space="preserve">_G_ = </w:t>
      </w:r>
      <w:r w:rsidRPr="00993B79">
        <w:rPr>
          <w:i/>
          <w:color w:val="FF0000"/>
        </w:rPr>
        <w:t xml:space="preserve">0.13 · MNOG = </w:t>
      </w:r>
      <w:r w:rsidRPr="00993B79">
        <w:rPr>
          <w:b/>
          <w:color w:val="800000"/>
        </w:rPr>
        <w:t xml:space="preserve">0.13 · 0.0411 = </w:t>
      </w:r>
      <w:r w:rsidRPr="00993B79">
        <w:rPr>
          <w:b/>
          <w:color w:val="008000"/>
        </w:rPr>
        <w:t>0.005343</w:t>
      </w:r>
    </w:p>
    <w:p w14:paraId="285A6101" w14:textId="77777777" w:rsidR="00602AB1" w:rsidRPr="00993B79" w:rsidRDefault="00602AB1" w:rsidP="00602AB1">
      <w:pPr>
        <w:rPr>
          <w:b/>
          <w:color w:val="008000"/>
        </w:rPr>
      </w:pPr>
    </w:p>
    <w:p w14:paraId="285A6102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РАСЧЕТ ВЫБРОСОВ ОКИСЛОВ СЕРЫ</w:t>
      </w:r>
    </w:p>
    <w:p w14:paraId="285A6103" w14:textId="77777777" w:rsidR="00602AB1" w:rsidRPr="00993B79" w:rsidRDefault="00602AB1" w:rsidP="00602AB1">
      <w:pPr>
        <w:rPr>
          <w:color w:val="000000"/>
          <w:sz w:val="22"/>
        </w:rPr>
      </w:pPr>
    </w:p>
    <w:p w14:paraId="285A6104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>Примесь: 0330 Сера диоксид (Ангидрид сернистый, Сернистый газ, Сера (IV) оксид) (516)</w:t>
      </w:r>
    </w:p>
    <w:p w14:paraId="285A6105" w14:textId="77777777" w:rsidR="00602AB1" w:rsidRPr="00993B79" w:rsidRDefault="00602AB1" w:rsidP="00602AB1">
      <w:pPr>
        <w:rPr>
          <w:b/>
          <w:i/>
          <w:color w:val="FF00FF"/>
        </w:rPr>
      </w:pPr>
    </w:p>
    <w:p w14:paraId="285A6106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Доля окислов серы, связываемых летучей золой топлива (п. 2.2), </w:t>
      </w:r>
      <w:r w:rsidRPr="00993B79">
        <w:rPr>
          <w:b/>
          <w:i/>
          <w:color w:val="008080"/>
          <w:sz w:val="22"/>
        </w:rPr>
        <w:t xml:space="preserve">NSO2 = </w:t>
      </w:r>
      <w:r w:rsidRPr="00993B79">
        <w:rPr>
          <w:b/>
          <w:color w:val="008000"/>
        </w:rPr>
        <w:t>0.02</w:t>
      </w:r>
    </w:p>
    <w:p w14:paraId="285A6107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Содержание сероводорода в топливе, % (прил. 2.1), </w:t>
      </w:r>
      <w:r w:rsidRPr="00993B79">
        <w:rPr>
          <w:b/>
          <w:i/>
          <w:color w:val="008080"/>
          <w:sz w:val="22"/>
        </w:rPr>
        <w:t xml:space="preserve">H2S = </w:t>
      </w:r>
      <w:r w:rsidRPr="00993B79">
        <w:rPr>
          <w:b/>
          <w:color w:val="008000"/>
        </w:rPr>
        <w:t>0</w:t>
      </w:r>
    </w:p>
    <w:p w14:paraId="285A6108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Выбросы окислов серы, т/год (ф-ла 2.2), </w:t>
      </w:r>
      <w:r w:rsidRPr="00993B79">
        <w:rPr>
          <w:b/>
          <w:i/>
          <w:color w:val="008080"/>
          <w:sz w:val="22"/>
        </w:rPr>
        <w:t xml:space="preserve">_M_ = </w:t>
      </w:r>
      <w:r w:rsidRPr="00993B79">
        <w:rPr>
          <w:i/>
          <w:color w:val="FF0000"/>
        </w:rPr>
        <w:t xml:space="preserve">0.02 · BT · SR · (1-NSO2) + 0.0188 · H2S · BT = </w:t>
      </w:r>
      <w:r w:rsidRPr="00993B79">
        <w:rPr>
          <w:b/>
          <w:color w:val="800000"/>
        </w:rPr>
        <w:t xml:space="preserve">0.02 · 67 · 0.3 · (1-0.02) + 0.0188 · 0 · 67 = </w:t>
      </w:r>
      <w:r w:rsidRPr="00993B79">
        <w:rPr>
          <w:b/>
          <w:color w:val="008000"/>
        </w:rPr>
        <w:t>0.39396</w:t>
      </w:r>
    </w:p>
    <w:p w14:paraId="285A6109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Выбросы окислов серы, г/с (ф-ла 2.2), </w:t>
      </w:r>
      <w:r w:rsidRPr="00993B79">
        <w:rPr>
          <w:b/>
          <w:i/>
          <w:color w:val="008080"/>
          <w:sz w:val="22"/>
        </w:rPr>
        <w:t xml:space="preserve">_G_ = </w:t>
      </w:r>
      <w:r w:rsidRPr="00993B79">
        <w:rPr>
          <w:i/>
          <w:color w:val="FF0000"/>
        </w:rPr>
        <w:t xml:space="preserve">0.02 · BG · S1R · (1-NSO2) + 0.0188 · H2S · BG = </w:t>
      </w:r>
      <w:r w:rsidRPr="00993B79">
        <w:rPr>
          <w:b/>
          <w:color w:val="800000"/>
        </w:rPr>
        <w:t>0.02 · 10 · 0.3 · (</w:t>
      </w:r>
      <w:proofErr w:type="gramStart"/>
      <w:r w:rsidRPr="00993B79">
        <w:rPr>
          <w:b/>
          <w:color w:val="800000"/>
        </w:rPr>
        <w:t>1-0</w:t>
      </w:r>
      <w:proofErr w:type="gramEnd"/>
      <w:r w:rsidRPr="00993B79">
        <w:rPr>
          <w:b/>
          <w:color w:val="800000"/>
        </w:rPr>
        <w:t xml:space="preserve">.02) + 0.0188 · 0 · 10 = </w:t>
      </w:r>
      <w:r w:rsidRPr="00993B79">
        <w:rPr>
          <w:b/>
          <w:color w:val="008000"/>
        </w:rPr>
        <w:t>0.0588</w:t>
      </w:r>
    </w:p>
    <w:p w14:paraId="285A610A" w14:textId="77777777" w:rsidR="00602AB1" w:rsidRPr="00993B79" w:rsidRDefault="00602AB1" w:rsidP="00602AB1">
      <w:pPr>
        <w:rPr>
          <w:b/>
          <w:color w:val="008000"/>
        </w:rPr>
      </w:pPr>
    </w:p>
    <w:p w14:paraId="285A610B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РАСЧЕТ ВЫБРОСОВ ОКИСИ УГЛЕРОДА</w:t>
      </w:r>
    </w:p>
    <w:p w14:paraId="285A610C" w14:textId="77777777" w:rsidR="00602AB1" w:rsidRPr="00993B79" w:rsidRDefault="00602AB1" w:rsidP="00602AB1">
      <w:pPr>
        <w:rPr>
          <w:color w:val="000000"/>
          <w:sz w:val="22"/>
        </w:rPr>
      </w:pPr>
    </w:p>
    <w:p w14:paraId="285A610D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>Примесь: 0337 Углерод оксид (Окись углерода, Угарный газ) (584)</w:t>
      </w:r>
    </w:p>
    <w:p w14:paraId="285A610E" w14:textId="77777777" w:rsidR="00602AB1" w:rsidRPr="00993B79" w:rsidRDefault="00602AB1" w:rsidP="00602AB1">
      <w:pPr>
        <w:rPr>
          <w:b/>
          <w:i/>
          <w:color w:val="FF00FF"/>
        </w:rPr>
      </w:pPr>
    </w:p>
    <w:p w14:paraId="285A610F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Потери тепла от механической неполноты сгорания, % (табл. 2.2), </w:t>
      </w:r>
      <w:r w:rsidRPr="00993B79">
        <w:rPr>
          <w:b/>
          <w:i/>
          <w:color w:val="008080"/>
          <w:sz w:val="22"/>
        </w:rPr>
        <w:t xml:space="preserve">Q4 = </w:t>
      </w:r>
      <w:r w:rsidRPr="00993B79">
        <w:rPr>
          <w:b/>
          <w:color w:val="008000"/>
        </w:rPr>
        <w:t>0</w:t>
      </w:r>
    </w:p>
    <w:p w14:paraId="285A6110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lastRenderedPageBreak/>
        <w:t>Тип топки: Камерная топка</w:t>
      </w:r>
    </w:p>
    <w:p w14:paraId="285A6111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Потери тепла от химической неполноты сгорания, % (табл. 2.2), </w:t>
      </w:r>
      <w:r w:rsidRPr="00993B79">
        <w:rPr>
          <w:b/>
          <w:i/>
          <w:color w:val="008080"/>
          <w:sz w:val="22"/>
        </w:rPr>
        <w:t xml:space="preserve">Q3 = </w:t>
      </w:r>
      <w:r w:rsidRPr="00993B79">
        <w:rPr>
          <w:b/>
          <w:color w:val="008000"/>
        </w:rPr>
        <w:t>0.5</w:t>
      </w:r>
    </w:p>
    <w:p w14:paraId="285A6112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Коэффициент, учитывающий долю потери тепла, </w:t>
      </w:r>
      <w:r w:rsidRPr="00993B79">
        <w:rPr>
          <w:b/>
          <w:i/>
          <w:color w:val="008080"/>
          <w:sz w:val="22"/>
        </w:rPr>
        <w:t xml:space="preserve">R = </w:t>
      </w:r>
      <w:r w:rsidRPr="00993B79">
        <w:rPr>
          <w:b/>
          <w:color w:val="008000"/>
        </w:rPr>
        <w:t>0.65</w:t>
      </w:r>
    </w:p>
    <w:p w14:paraId="285A6113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>Выход окиси углерода в кг/тонн или кг/</w:t>
      </w:r>
      <w:proofErr w:type="gramStart"/>
      <w:r w:rsidRPr="00993B79">
        <w:rPr>
          <w:color w:val="000000"/>
          <w:sz w:val="22"/>
        </w:rPr>
        <w:t>тыс.м</w:t>
      </w:r>
      <w:proofErr w:type="gramEnd"/>
      <w:r w:rsidRPr="00993B79">
        <w:rPr>
          <w:color w:val="000000"/>
          <w:sz w:val="22"/>
        </w:rPr>
        <w:t xml:space="preserve">3 (ф-ла 2.5), </w:t>
      </w:r>
      <w:r w:rsidRPr="00993B79">
        <w:rPr>
          <w:b/>
          <w:i/>
          <w:color w:val="008080"/>
          <w:sz w:val="22"/>
        </w:rPr>
        <w:t xml:space="preserve">CCO = </w:t>
      </w:r>
      <w:r w:rsidRPr="00993B79">
        <w:rPr>
          <w:i/>
          <w:color w:val="FF0000"/>
        </w:rPr>
        <w:t xml:space="preserve">Q3 · R · QR = </w:t>
      </w:r>
      <w:r w:rsidRPr="00993B79">
        <w:rPr>
          <w:b/>
          <w:color w:val="800000"/>
        </w:rPr>
        <w:t xml:space="preserve">0.5 · 0.65 · 42.75 = </w:t>
      </w:r>
      <w:r w:rsidRPr="00993B79">
        <w:rPr>
          <w:b/>
          <w:color w:val="008000"/>
        </w:rPr>
        <w:t>13.9</w:t>
      </w:r>
    </w:p>
    <w:p w14:paraId="285A6114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Выбросы окиси углерода, т/год (ф-ла 2.4), </w:t>
      </w:r>
      <w:r w:rsidRPr="00993B79">
        <w:rPr>
          <w:b/>
          <w:i/>
          <w:color w:val="008080"/>
          <w:sz w:val="22"/>
        </w:rPr>
        <w:t xml:space="preserve">_M_ = </w:t>
      </w:r>
      <w:r w:rsidRPr="00993B79">
        <w:rPr>
          <w:i/>
          <w:color w:val="FF0000"/>
        </w:rPr>
        <w:t xml:space="preserve">0.001 · BT · CCO · (1-Q4 / 100) = </w:t>
      </w:r>
      <w:r w:rsidRPr="00993B79">
        <w:rPr>
          <w:b/>
          <w:color w:val="800000"/>
        </w:rPr>
        <w:t xml:space="preserve">0.001 · 67 · 13.9 · (1-0 / 100) = </w:t>
      </w:r>
      <w:r w:rsidRPr="00993B79">
        <w:rPr>
          <w:b/>
          <w:color w:val="008000"/>
        </w:rPr>
        <w:t>0.9313</w:t>
      </w:r>
    </w:p>
    <w:p w14:paraId="285A6115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Выбросы окиси углерода, г/с (ф-ла 2.4), </w:t>
      </w:r>
      <w:r w:rsidRPr="00993B79">
        <w:rPr>
          <w:b/>
          <w:i/>
          <w:color w:val="008080"/>
          <w:sz w:val="22"/>
        </w:rPr>
        <w:t xml:space="preserve">_G_ = </w:t>
      </w:r>
      <w:r w:rsidRPr="00993B79">
        <w:rPr>
          <w:i/>
          <w:color w:val="FF0000"/>
        </w:rPr>
        <w:t xml:space="preserve">0.001 · BG · CCO · (1-Q4 / 100) = </w:t>
      </w:r>
      <w:r w:rsidRPr="00993B79">
        <w:rPr>
          <w:b/>
          <w:color w:val="800000"/>
        </w:rPr>
        <w:t>0.001 · 10 · 13.9 · (</w:t>
      </w:r>
      <w:proofErr w:type="gramStart"/>
      <w:r w:rsidRPr="00993B79">
        <w:rPr>
          <w:b/>
          <w:color w:val="800000"/>
        </w:rPr>
        <w:t>1-0</w:t>
      </w:r>
      <w:proofErr w:type="gramEnd"/>
      <w:r w:rsidRPr="00993B79">
        <w:rPr>
          <w:b/>
          <w:color w:val="800000"/>
        </w:rPr>
        <w:t xml:space="preserve"> / 100) = </w:t>
      </w:r>
      <w:r w:rsidRPr="00993B79">
        <w:rPr>
          <w:b/>
          <w:color w:val="008000"/>
        </w:rPr>
        <w:t>0.139</w:t>
      </w:r>
    </w:p>
    <w:p w14:paraId="285A6116" w14:textId="77777777" w:rsidR="00602AB1" w:rsidRPr="00993B79" w:rsidRDefault="00602AB1" w:rsidP="00602AB1">
      <w:pPr>
        <w:rPr>
          <w:b/>
          <w:color w:val="008000"/>
        </w:rPr>
      </w:pPr>
    </w:p>
    <w:p w14:paraId="285A6117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РАСЧЕТ ВЫБРОСОВ ТВЕРДЫХ ЧАСТИЦ</w:t>
      </w:r>
    </w:p>
    <w:p w14:paraId="285A6118" w14:textId="77777777" w:rsidR="00602AB1" w:rsidRPr="00993B79" w:rsidRDefault="00602AB1" w:rsidP="00602AB1">
      <w:pPr>
        <w:rPr>
          <w:color w:val="000000"/>
          <w:sz w:val="22"/>
        </w:rPr>
      </w:pPr>
    </w:p>
    <w:p w14:paraId="285A6119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>Примесь: 0328 Углерод (Сажа, Углерод черный) (583)</w:t>
      </w:r>
    </w:p>
    <w:p w14:paraId="285A611A" w14:textId="77777777" w:rsidR="00602AB1" w:rsidRPr="00993B79" w:rsidRDefault="00602AB1" w:rsidP="00602AB1">
      <w:pPr>
        <w:rPr>
          <w:b/>
          <w:i/>
          <w:color w:val="FF00FF"/>
        </w:rPr>
      </w:pPr>
    </w:p>
    <w:p w14:paraId="285A611B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Коэффициент (табл. 2.1), </w:t>
      </w:r>
      <w:r w:rsidRPr="00993B79">
        <w:rPr>
          <w:b/>
          <w:i/>
          <w:color w:val="008080"/>
          <w:sz w:val="22"/>
        </w:rPr>
        <w:t xml:space="preserve">F = </w:t>
      </w:r>
      <w:r w:rsidRPr="00993B79">
        <w:rPr>
          <w:b/>
          <w:color w:val="008000"/>
        </w:rPr>
        <w:t>0.01</w:t>
      </w:r>
    </w:p>
    <w:p w14:paraId="285A611C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Тип топки: Камерная топка</w:t>
      </w:r>
    </w:p>
    <w:p w14:paraId="285A611D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твердых частиц, т/год (ф-ла 2.1), </w:t>
      </w:r>
      <w:r w:rsidRPr="00993B79">
        <w:rPr>
          <w:b/>
          <w:i/>
          <w:color w:val="008080"/>
          <w:sz w:val="22"/>
        </w:rPr>
        <w:t xml:space="preserve">_M_ = </w:t>
      </w:r>
      <w:r w:rsidRPr="00993B79">
        <w:rPr>
          <w:i/>
          <w:color w:val="FF0000"/>
        </w:rPr>
        <w:t xml:space="preserve">BT · AR · F = </w:t>
      </w:r>
      <w:r w:rsidRPr="00993B79">
        <w:rPr>
          <w:b/>
          <w:color w:val="800000"/>
        </w:rPr>
        <w:t xml:space="preserve">67 · 0.025 · 0.01 = </w:t>
      </w:r>
      <w:r w:rsidRPr="00993B79">
        <w:rPr>
          <w:b/>
          <w:color w:val="008000"/>
        </w:rPr>
        <w:t>0.01675</w:t>
      </w:r>
    </w:p>
    <w:p w14:paraId="285A611E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Выброс твердых частиц, г/с (ф-ла 2.1), </w:t>
      </w:r>
      <w:r w:rsidRPr="00993B79">
        <w:rPr>
          <w:b/>
          <w:i/>
          <w:color w:val="008080"/>
          <w:sz w:val="22"/>
        </w:rPr>
        <w:t xml:space="preserve">_G_ = </w:t>
      </w:r>
      <w:r w:rsidRPr="00993B79">
        <w:rPr>
          <w:i/>
          <w:color w:val="FF0000"/>
        </w:rPr>
        <w:t xml:space="preserve">BG · A1R · F = </w:t>
      </w:r>
      <w:r w:rsidRPr="00993B79">
        <w:rPr>
          <w:b/>
          <w:color w:val="800000"/>
        </w:rPr>
        <w:t xml:space="preserve">10 · 0.025 · 0.01 = </w:t>
      </w:r>
      <w:r w:rsidRPr="00993B79">
        <w:rPr>
          <w:b/>
          <w:color w:val="008000"/>
        </w:rPr>
        <w:t>0.0025</w:t>
      </w:r>
    </w:p>
    <w:p w14:paraId="285A611F" w14:textId="77777777" w:rsidR="00602AB1" w:rsidRPr="00993B79" w:rsidRDefault="00602AB1" w:rsidP="00602AB1">
      <w:pPr>
        <w:rPr>
          <w:b/>
          <w:color w:val="008000"/>
        </w:rPr>
      </w:pPr>
    </w:p>
    <w:p w14:paraId="285A6120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25"/>
        <w:gridCol w:w="8107"/>
        <w:gridCol w:w="3152"/>
        <w:gridCol w:w="3376"/>
      </w:tblGrid>
      <w:tr w:rsidR="00602AB1" w:rsidRPr="00993B79" w14:paraId="285A6125" w14:textId="77777777" w:rsidTr="00602AB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6121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6122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6123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6124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Выброс т/год</w:t>
            </w:r>
          </w:p>
        </w:tc>
      </w:tr>
      <w:tr w:rsidR="00602AB1" w:rsidRPr="00993B79" w14:paraId="285A612A" w14:textId="77777777" w:rsidTr="00602AB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126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0301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127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Азота (IV) диоксид (Азота диоксид) (4)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128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0.03288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129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0.2204</w:t>
            </w:r>
          </w:p>
        </w:tc>
      </w:tr>
      <w:tr w:rsidR="00602AB1" w:rsidRPr="00993B79" w14:paraId="285A612F" w14:textId="77777777" w:rsidTr="00602AB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12B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0304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12C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Азот (II) оксид (Азота оксид) (6)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12D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0.005343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12E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0.035815</w:t>
            </w:r>
          </w:p>
        </w:tc>
      </w:tr>
      <w:tr w:rsidR="00602AB1" w:rsidRPr="00993B79" w14:paraId="285A6134" w14:textId="77777777" w:rsidTr="00602AB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130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0328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131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Углерод (Сажа, Углерод черный) (583)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132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0.0025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133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0.01675</w:t>
            </w:r>
          </w:p>
        </w:tc>
      </w:tr>
      <w:tr w:rsidR="00602AB1" w:rsidRPr="00993B79" w14:paraId="285A6139" w14:textId="77777777" w:rsidTr="00602AB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135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0330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136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137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0.0588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138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0.39396</w:t>
            </w:r>
          </w:p>
        </w:tc>
      </w:tr>
      <w:tr w:rsidR="00602AB1" w:rsidRPr="00993B79" w14:paraId="285A613E" w14:textId="77777777" w:rsidTr="00602AB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13A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0337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13B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Углерод оксид (Окись углерода, Угарный газ) (584)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13C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0.139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13D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0.9313</w:t>
            </w:r>
          </w:p>
        </w:tc>
      </w:tr>
    </w:tbl>
    <w:p w14:paraId="285A613F" w14:textId="77777777" w:rsidR="00602AB1" w:rsidRPr="00993B79" w:rsidRDefault="00602AB1" w:rsidP="00602AB1">
      <w:pPr>
        <w:rPr>
          <w:color w:val="000000"/>
          <w:sz w:val="22"/>
        </w:rPr>
      </w:pPr>
    </w:p>
    <w:p w14:paraId="285A6140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Источник загрязнения: 0013</w:t>
      </w:r>
    </w:p>
    <w:p w14:paraId="285A6141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Источник выделения: 0013, Контейнерная автозаправочная станция</w:t>
      </w:r>
    </w:p>
    <w:p w14:paraId="285A6142" w14:textId="77777777" w:rsidR="00602AB1" w:rsidRPr="00993B79" w:rsidRDefault="00602AB1" w:rsidP="00602AB1">
      <w:pPr>
        <w:rPr>
          <w:color w:val="000000"/>
          <w:sz w:val="22"/>
        </w:rPr>
      </w:pPr>
    </w:p>
    <w:p w14:paraId="285A6143" w14:textId="77777777" w:rsidR="00C763D5" w:rsidRDefault="00C763D5" w:rsidP="00C763D5">
      <w:pPr>
        <w:rPr>
          <w:color w:val="000000"/>
          <w:sz w:val="22"/>
        </w:rPr>
      </w:pPr>
      <w:r>
        <w:rPr>
          <w:color w:val="000000"/>
          <w:sz w:val="22"/>
        </w:rPr>
        <w:t>Список литературы:</w:t>
      </w:r>
    </w:p>
    <w:p w14:paraId="285A6144" w14:textId="77777777" w:rsidR="00C763D5" w:rsidRDefault="00C763D5" w:rsidP="00C763D5">
      <w:pPr>
        <w:rPr>
          <w:color w:val="000000"/>
          <w:sz w:val="22"/>
        </w:rPr>
      </w:pPr>
      <w:r>
        <w:rPr>
          <w:color w:val="000000"/>
          <w:sz w:val="22"/>
        </w:rPr>
        <w:t>Методические указания по определению выбросов загрязняющих</w:t>
      </w:r>
    </w:p>
    <w:p w14:paraId="285A6145" w14:textId="77777777" w:rsidR="00C763D5" w:rsidRDefault="00C763D5" w:rsidP="00C763D5">
      <w:pPr>
        <w:rPr>
          <w:color w:val="000000"/>
          <w:sz w:val="22"/>
        </w:rPr>
      </w:pPr>
      <w:r>
        <w:rPr>
          <w:color w:val="000000"/>
          <w:sz w:val="22"/>
        </w:rPr>
        <w:t>веществ в атмосферу из резервуаров РНД 211.2.02.09-2004. Астана, 2005</w:t>
      </w:r>
    </w:p>
    <w:p w14:paraId="285A6146" w14:textId="77777777" w:rsidR="00C763D5" w:rsidRDefault="00C763D5" w:rsidP="00C763D5">
      <w:pPr>
        <w:rPr>
          <w:color w:val="000000"/>
          <w:sz w:val="22"/>
        </w:rPr>
      </w:pPr>
      <w:r>
        <w:rPr>
          <w:color w:val="000000"/>
          <w:sz w:val="22"/>
        </w:rPr>
        <w:t>Расчет по п. 9</w:t>
      </w:r>
    </w:p>
    <w:p w14:paraId="285A6147" w14:textId="77777777" w:rsidR="00C763D5" w:rsidRDefault="00C763D5" w:rsidP="00C763D5">
      <w:pPr>
        <w:rPr>
          <w:color w:val="000000"/>
          <w:sz w:val="22"/>
        </w:rPr>
      </w:pPr>
    </w:p>
    <w:p w14:paraId="285A6148" w14:textId="77777777" w:rsidR="00C763D5" w:rsidRDefault="00C763D5" w:rsidP="00C763D5">
      <w:pPr>
        <w:rPr>
          <w:color w:val="000000"/>
          <w:sz w:val="22"/>
        </w:rPr>
      </w:pPr>
      <w:proofErr w:type="spellStart"/>
      <w:proofErr w:type="gramStart"/>
      <w:r>
        <w:rPr>
          <w:color w:val="000000"/>
          <w:sz w:val="22"/>
        </w:rPr>
        <w:t>Нефтепродукт:Дизельное</w:t>
      </w:r>
      <w:proofErr w:type="spellEnd"/>
      <w:proofErr w:type="gramEnd"/>
      <w:r>
        <w:rPr>
          <w:color w:val="000000"/>
          <w:sz w:val="22"/>
        </w:rPr>
        <w:t xml:space="preserve"> топливо</w:t>
      </w:r>
    </w:p>
    <w:p w14:paraId="285A6149" w14:textId="77777777" w:rsidR="00C763D5" w:rsidRDefault="00C763D5" w:rsidP="00C763D5">
      <w:pPr>
        <w:rPr>
          <w:color w:val="000000"/>
          <w:sz w:val="22"/>
        </w:rPr>
      </w:pPr>
    </w:p>
    <w:p w14:paraId="285A614A" w14:textId="77777777" w:rsidR="00C763D5" w:rsidRDefault="00C763D5" w:rsidP="00C763D5">
      <w:pPr>
        <w:rPr>
          <w:color w:val="000000"/>
          <w:sz w:val="22"/>
        </w:rPr>
      </w:pPr>
      <w:r>
        <w:rPr>
          <w:color w:val="000000"/>
          <w:sz w:val="22"/>
        </w:rPr>
        <w:t>Расчет выбросов от резервуаров</w:t>
      </w:r>
    </w:p>
    <w:p w14:paraId="285A614B" w14:textId="77777777" w:rsidR="00C763D5" w:rsidRDefault="00C763D5" w:rsidP="00C763D5">
      <w:pPr>
        <w:rPr>
          <w:color w:val="000000"/>
          <w:sz w:val="22"/>
        </w:rPr>
      </w:pPr>
      <w:r>
        <w:rPr>
          <w:color w:val="000000"/>
          <w:sz w:val="22"/>
        </w:rPr>
        <w:t>____________________________________________________________</w:t>
      </w:r>
    </w:p>
    <w:p w14:paraId="285A614C" w14:textId="77777777" w:rsidR="00C763D5" w:rsidRDefault="00C763D5" w:rsidP="00C763D5">
      <w:pPr>
        <w:rPr>
          <w:color w:val="000000"/>
          <w:sz w:val="22"/>
        </w:rPr>
      </w:pPr>
      <w:r>
        <w:rPr>
          <w:color w:val="000000"/>
          <w:sz w:val="22"/>
        </w:rPr>
        <w:t xml:space="preserve">Конструкция </w:t>
      </w:r>
      <w:proofErr w:type="spellStart"/>
      <w:proofErr w:type="gramStart"/>
      <w:r>
        <w:rPr>
          <w:color w:val="000000"/>
          <w:sz w:val="22"/>
        </w:rPr>
        <w:t>резервуара:наземный</w:t>
      </w:r>
      <w:proofErr w:type="spellEnd"/>
      <w:proofErr w:type="gramEnd"/>
    </w:p>
    <w:p w14:paraId="285A614D" w14:textId="77777777" w:rsidR="00C763D5" w:rsidRDefault="00C763D5" w:rsidP="00C763D5">
      <w:pPr>
        <w:rPr>
          <w:color w:val="000000"/>
          <w:sz w:val="22"/>
        </w:rPr>
      </w:pPr>
      <w:r>
        <w:rPr>
          <w:color w:val="000000"/>
          <w:sz w:val="22"/>
        </w:rPr>
        <w:lastRenderedPageBreak/>
        <w:t>Климатическая зона: вторая - северные области РК (прил. 17)</w:t>
      </w:r>
    </w:p>
    <w:p w14:paraId="285A614E" w14:textId="77777777" w:rsidR="00C763D5" w:rsidRDefault="00C763D5" w:rsidP="00C763D5">
      <w:pPr>
        <w:rPr>
          <w:color w:val="000000"/>
          <w:sz w:val="22"/>
        </w:rPr>
      </w:pPr>
    </w:p>
    <w:p w14:paraId="285A614F" w14:textId="77777777" w:rsidR="00C763D5" w:rsidRDefault="00C763D5" w:rsidP="00C763D5">
      <w:pPr>
        <w:rPr>
          <w:b/>
          <w:color w:val="008000"/>
        </w:rPr>
      </w:pPr>
      <w:r>
        <w:rPr>
          <w:color w:val="000000"/>
          <w:sz w:val="22"/>
        </w:rPr>
        <w:t xml:space="preserve">Максимальная концентрация паров нефтепродуктов в резервуаре, г/м3 (Прил. 15), </w:t>
      </w:r>
      <w:r>
        <w:rPr>
          <w:b/>
          <w:i/>
          <w:color w:val="008080"/>
          <w:sz w:val="22"/>
        </w:rPr>
        <w:t xml:space="preserve">CMAX = </w:t>
      </w:r>
      <w:r>
        <w:rPr>
          <w:b/>
          <w:color w:val="008000"/>
        </w:rPr>
        <w:t>1.86</w:t>
      </w:r>
    </w:p>
    <w:p w14:paraId="285A6150" w14:textId="77777777" w:rsidR="00C763D5" w:rsidRDefault="00C763D5" w:rsidP="00C763D5">
      <w:pPr>
        <w:rPr>
          <w:b/>
          <w:color w:val="008000"/>
        </w:rPr>
      </w:pPr>
      <w:r>
        <w:rPr>
          <w:color w:val="000000"/>
          <w:sz w:val="22"/>
        </w:rPr>
        <w:t xml:space="preserve">Количество закачиваемого в резервуар нефтепродукта в осенне-зимний период, м3, </w:t>
      </w:r>
      <w:r>
        <w:rPr>
          <w:b/>
          <w:i/>
          <w:color w:val="008080"/>
          <w:sz w:val="22"/>
        </w:rPr>
        <w:t xml:space="preserve">QOZ = </w:t>
      </w:r>
      <w:r>
        <w:rPr>
          <w:b/>
          <w:color w:val="008000"/>
        </w:rPr>
        <w:t>386</w:t>
      </w:r>
    </w:p>
    <w:p w14:paraId="285A6151" w14:textId="77777777" w:rsidR="00C763D5" w:rsidRDefault="00C763D5" w:rsidP="00C763D5">
      <w:pPr>
        <w:rPr>
          <w:color w:val="000000"/>
          <w:sz w:val="22"/>
        </w:rPr>
      </w:pPr>
      <w:r>
        <w:rPr>
          <w:color w:val="000000"/>
          <w:sz w:val="22"/>
        </w:rPr>
        <w:t>Концентрация паров нефтепродуктов при заполнении резервуаров</w:t>
      </w:r>
    </w:p>
    <w:p w14:paraId="285A6152" w14:textId="77777777" w:rsidR="00C763D5" w:rsidRDefault="00C763D5" w:rsidP="00C763D5">
      <w:pPr>
        <w:rPr>
          <w:b/>
          <w:color w:val="008000"/>
        </w:rPr>
      </w:pPr>
      <w:r>
        <w:rPr>
          <w:color w:val="000000"/>
          <w:sz w:val="22"/>
        </w:rPr>
        <w:t xml:space="preserve">в осенне-зимний период, г/м3 (Прил. 15), </w:t>
      </w:r>
      <w:r>
        <w:rPr>
          <w:b/>
          <w:i/>
          <w:color w:val="008080"/>
          <w:sz w:val="22"/>
        </w:rPr>
        <w:t xml:space="preserve">COZ = </w:t>
      </w:r>
      <w:r>
        <w:rPr>
          <w:b/>
          <w:color w:val="008000"/>
        </w:rPr>
        <w:t>0.96</w:t>
      </w:r>
    </w:p>
    <w:p w14:paraId="285A6153" w14:textId="77777777" w:rsidR="00C763D5" w:rsidRDefault="00C763D5" w:rsidP="00C763D5">
      <w:pPr>
        <w:rPr>
          <w:b/>
          <w:color w:val="008000"/>
        </w:rPr>
      </w:pPr>
      <w:r>
        <w:rPr>
          <w:color w:val="000000"/>
          <w:sz w:val="22"/>
        </w:rPr>
        <w:t xml:space="preserve">Количество закачиваемого в резервуар нефтепродукта в весенне-летний период, м3, </w:t>
      </w:r>
      <w:r>
        <w:rPr>
          <w:b/>
          <w:i/>
          <w:color w:val="008080"/>
          <w:sz w:val="22"/>
        </w:rPr>
        <w:t xml:space="preserve">QVL = </w:t>
      </w:r>
      <w:r>
        <w:rPr>
          <w:b/>
          <w:color w:val="008000"/>
        </w:rPr>
        <w:t>386</w:t>
      </w:r>
    </w:p>
    <w:p w14:paraId="285A6154" w14:textId="77777777" w:rsidR="00C763D5" w:rsidRDefault="00C763D5" w:rsidP="00C763D5">
      <w:pPr>
        <w:rPr>
          <w:color w:val="000000"/>
          <w:sz w:val="22"/>
        </w:rPr>
      </w:pPr>
      <w:r>
        <w:rPr>
          <w:color w:val="000000"/>
          <w:sz w:val="22"/>
        </w:rPr>
        <w:t>Концентрация паров нефтепродуктов при заполнении резервуаров</w:t>
      </w:r>
    </w:p>
    <w:p w14:paraId="285A6155" w14:textId="77777777" w:rsidR="00C763D5" w:rsidRDefault="00C763D5" w:rsidP="00C763D5">
      <w:pPr>
        <w:rPr>
          <w:b/>
          <w:color w:val="008000"/>
        </w:rPr>
      </w:pPr>
      <w:r>
        <w:rPr>
          <w:color w:val="000000"/>
          <w:sz w:val="22"/>
        </w:rPr>
        <w:t xml:space="preserve">в весенне-летний период, г/м3 (Прил. 15), </w:t>
      </w:r>
      <w:r>
        <w:rPr>
          <w:b/>
          <w:i/>
          <w:color w:val="008080"/>
          <w:sz w:val="22"/>
        </w:rPr>
        <w:t xml:space="preserve">CVL = </w:t>
      </w:r>
      <w:r>
        <w:rPr>
          <w:b/>
          <w:color w:val="008000"/>
        </w:rPr>
        <w:t>1.32</w:t>
      </w:r>
    </w:p>
    <w:p w14:paraId="285A6156" w14:textId="77777777" w:rsidR="00C763D5" w:rsidRDefault="00C763D5" w:rsidP="00C763D5">
      <w:pPr>
        <w:rPr>
          <w:b/>
          <w:color w:val="008000"/>
        </w:rPr>
      </w:pPr>
      <w:r>
        <w:rPr>
          <w:color w:val="000000"/>
          <w:sz w:val="22"/>
        </w:rPr>
        <w:t xml:space="preserve">Объем сливаемого нефтепродукта из автоцистерны в резервуар, м3/час, </w:t>
      </w:r>
      <w:r>
        <w:rPr>
          <w:b/>
          <w:i/>
          <w:color w:val="008080"/>
          <w:sz w:val="22"/>
        </w:rPr>
        <w:t xml:space="preserve">VSL = </w:t>
      </w:r>
      <w:r>
        <w:rPr>
          <w:b/>
          <w:color w:val="008000"/>
        </w:rPr>
        <w:t>20</w:t>
      </w:r>
    </w:p>
    <w:p w14:paraId="285A6157" w14:textId="77777777" w:rsidR="00C763D5" w:rsidRDefault="00C763D5" w:rsidP="00C763D5">
      <w:pPr>
        <w:rPr>
          <w:b/>
          <w:color w:val="008000"/>
        </w:rPr>
      </w:pPr>
      <w:r>
        <w:rPr>
          <w:color w:val="000000"/>
          <w:sz w:val="22"/>
        </w:rPr>
        <w:t xml:space="preserve">Максимальный из разовых выброс, г/с (9.2.1), </w:t>
      </w:r>
      <w:r>
        <w:rPr>
          <w:b/>
          <w:i/>
          <w:color w:val="008080"/>
          <w:sz w:val="22"/>
        </w:rPr>
        <w:t xml:space="preserve">GR = </w:t>
      </w:r>
      <w:r>
        <w:rPr>
          <w:i/>
          <w:color w:val="FF0000"/>
        </w:rPr>
        <w:t xml:space="preserve">(CMAX · VSL) / 3600 = </w:t>
      </w:r>
      <w:r>
        <w:rPr>
          <w:b/>
          <w:color w:val="800000"/>
        </w:rPr>
        <w:t xml:space="preserve">(1.86 · 20) / 3600 = </w:t>
      </w:r>
      <w:r>
        <w:rPr>
          <w:b/>
          <w:color w:val="008000"/>
        </w:rPr>
        <w:t>0.01033</w:t>
      </w:r>
    </w:p>
    <w:p w14:paraId="285A6158" w14:textId="77777777" w:rsidR="00C763D5" w:rsidRDefault="00C763D5" w:rsidP="00C763D5">
      <w:pPr>
        <w:rPr>
          <w:b/>
          <w:color w:val="008000"/>
        </w:rPr>
      </w:pPr>
      <w:r>
        <w:rPr>
          <w:color w:val="000000"/>
          <w:sz w:val="22"/>
        </w:rPr>
        <w:t xml:space="preserve">Выбросы при закачке в резервуары, т/год (9.2.4), </w:t>
      </w:r>
      <w:r>
        <w:rPr>
          <w:b/>
          <w:i/>
          <w:color w:val="008080"/>
          <w:sz w:val="22"/>
        </w:rPr>
        <w:t xml:space="preserve">MZAK = </w:t>
      </w:r>
      <w:r>
        <w:rPr>
          <w:i/>
          <w:color w:val="FF0000"/>
        </w:rPr>
        <w:t>(COZ · QOZ + CVL · QVL) · 10</w:t>
      </w:r>
      <w:r>
        <w:rPr>
          <w:i/>
          <w:color w:val="FF0000"/>
          <w:vertAlign w:val="superscript"/>
        </w:rPr>
        <w:t>-6</w:t>
      </w:r>
      <w:r>
        <w:rPr>
          <w:i/>
          <w:color w:val="FF0000"/>
        </w:rPr>
        <w:t xml:space="preserve"> = </w:t>
      </w:r>
      <w:r>
        <w:rPr>
          <w:b/>
          <w:color w:val="800000"/>
        </w:rPr>
        <w:t>(0.96 · 386 + 1.32 · 386) · 10</w:t>
      </w:r>
      <w:r>
        <w:rPr>
          <w:b/>
          <w:color w:val="800000"/>
          <w:vertAlign w:val="superscript"/>
        </w:rPr>
        <w:t>-6</w:t>
      </w:r>
      <w:r>
        <w:rPr>
          <w:b/>
          <w:color w:val="800000"/>
        </w:rPr>
        <w:t xml:space="preserve"> = </w:t>
      </w:r>
      <w:r>
        <w:rPr>
          <w:b/>
          <w:color w:val="008000"/>
        </w:rPr>
        <w:t>0.00088</w:t>
      </w:r>
    </w:p>
    <w:p w14:paraId="285A6159" w14:textId="77777777" w:rsidR="00C763D5" w:rsidRDefault="00C763D5" w:rsidP="00C763D5">
      <w:pPr>
        <w:rPr>
          <w:b/>
          <w:color w:val="008000"/>
        </w:rPr>
      </w:pPr>
      <w:r>
        <w:rPr>
          <w:color w:val="000000"/>
          <w:sz w:val="22"/>
        </w:rPr>
        <w:t xml:space="preserve">Удельный выброс при проливах, г/м3, </w:t>
      </w:r>
      <w:r>
        <w:rPr>
          <w:b/>
          <w:i/>
          <w:color w:val="008080"/>
          <w:sz w:val="22"/>
        </w:rPr>
        <w:t xml:space="preserve">J = </w:t>
      </w:r>
      <w:r>
        <w:rPr>
          <w:b/>
          <w:color w:val="008000"/>
        </w:rPr>
        <w:t>50</w:t>
      </w:r>
    </w:p>
    <w:p w14:paraId="285A615A" w14:textId="77777777" w:rsidR="00C763D5" w:rsidRDefault="00C763D5" w:rsidP="00C763D5">
      <w:pPr>
        <w:rPr>
          <w:b/>
          <w:color w:val="008000"/>
        </w:rPr>
      </w:pPr>
      <w:r>
        <w:rPr>
          <w:color w:val="000000"/>
          <w:sz w:val="22"/>
        </w:rPr>
        <w:t xml:space="preserve">Выбросы паров нефтепродукта при проливах, т/год (9.2.5), </w:t>
      </w:r>
      <w:r>
        <w:rPr>
          <w:b/>
          <w:i/>
          <w:color w:val="008080"/>
          <w:sz w:val="22"/>
        </w:rPr>
        <w:t xml:space="preserve">MPRR = </w:t>
      </w:r>
      <w:r>
        <w:rPr>
          <w:i/>
          <w:color w:val="FF0000"/>
        </w:rPr>
        <w:t>0.5 · J · (QOZ + QVL) · 10</w:t>
      </w:r>
      <w:r>
        <w:rPr>
          <w:i/>
          <w:color w:val="FF0000"/>
          <w:vertAlign w:val="superscript"/>
        </w:rPr>
        <w:t>-6</w:t>
      </w:r>
      <w:r>
        <w:rPr>
          <w:i/>
          <w:color w:val="FF0000"/>
        </w:rPr>
        <w:t xml:space="preserve"> = </w:t>
      </w:r>
      <w:r>
        <w:rPr>
          <w:b/>
          <w:color w:val="800000"/>
        </w:rPr>
        <w:t>0.5 · 50 · (386 + 386) · 10</w:t>
      </w:r>
      <w:r>
        <w:rPr>
          <w:b/>
          <w:color w:val="800000"/>
          <w:vertAlign w:val="superscript"/>
        </w:rPr>
        <w:t>-6</w:t>
      </w:r>
      <w:r>
        <w:rPr>
          <w:b/>
          <w:color w:val="800000"/>
        </w:rPr>
        <w:t xml:space="preserve"> = </w:t>
      </w:r>
      <w:r>
        <w:rPr>
          <w:b/>
          <w:color w:val="008000"/>
        </w:rPr>
        <w:t>0.0193</w:t>
      </w:r>
    </w:p>
    <w:p w14:paraId="285A615B" w14:textId="77777777" w:rsidR="00C763D5" w:rsidRDefault="00C763D5" w:rsidP="00C763D5">
      <w:pPr>
        <w:rPr>
          <w:b/>
          <w:color w:val="008000"/>
        </w:rPr>
      </w:pPr>
      <w:r>
        <w:rPr>
          <w:color w:val="000000"/>
          <w:sz w:val="22"/>
        </w:rPr>
        <w:t xml:space="preserve">Валовый выброс, т/год (9.2.3), </w:t>
      </w:r>
      <w:r>
        <w:rPr>
          <w:b/>
          <w:i/>
          <w:color w:val="008080"/>
          <w:sz w:val="22"/>
        </w:rPr>
        <w:t xml:space="preserve">MR = </w:t>
      </w:r>
      <w:r>
        <w:rPr>
          <w:i/>
          <w:color w:val="FF0000"/>
        </w:rPr>
        <w:t xml:space="preserve">MZAK + MPRR = </w:t>
      </w:r>
      <w:r>
        <w:rPr>
          <w:b/>
          <w:color w:val="800000"/>
        </w:rPr>
        <w:t xml:space="preserve">0.00088 + 0.0193 = </w:t>
      </w:r>
      <w:r>
        <w:rPr>
          <w:b/>
          <w:color w:val="008000"/>
        </w:rPr>
        <w:t>0.0202</w:t>
      </w:r>
    </w:p>
    <w:p w14:paraId="285A615C" w14:textId="77777777" w:rsidR="00C763D5" w:rsidRDefault="00C763D5" w:rsidP="00C763D5">
      <w:pPr>
        <w:rPr>
          <w:b/>
          <w:color w:val="008000"/>
        </w:rPr>
      </w:pPr>
    </w:p>
    <w:p w14:paraId="285A615D" w14:textId="77777777" w:rsidR="00C763D5" w:rsidRDefault="00C763D5" w:rsidP="00C763D5">
      <w:pPr>
        <w:rPr>
          <w:b/>
          <w:i/>
          <w:color w:val="FF00FF"/>
        </w:rPr>
      </w:pPr>
      <w:r>
        <w:rPr>
          <w:b/>
          <w:i/>
          <w:color w:val="FF00FF"/>
        </w:rPr>
        <w:t>Примесь: 2754 Алканы С12-19 /в пересчете на С/ (Углеводороды предельные С12-С19 (в пересчете на С); Растворитель РПК-265П) (10)</w:t>
      </w:r>
    </w:p>
    <w:p w14:paraId="285A615E" w14:textId="77777777" w:rsidR="00C763D5" w:rsidRDefault="00C763D5" w:rsidP="00C763D5">
      <w:pPr>
        <w:rPr>
          <w:b/>
          <w:i/>
          <w:color w:val="FF00FF"/>
        </w:rPr>
      </w:pPr>
    </w:p>
    <w:p w14:paraId="285A615F" w14:textId="77777777" w:rsidR="00C763D5" w:rsidRDefault="00C763D5" w:rsidP="00C763D5">
      <w:pPr>
        <w:rPr>
          <w:b/>
          <w:color w:val="008000"/>
        </w:rPr>
      </w:pPr>
      <w:r>
        <w:rPr>
          <w:color w:val="000000"/>
          <w:sz w:val="22"/>
        </w:rPr>
        <w:t xml:space="preserve">Концентрация ЗВ в парах, % масс (Прил. 14), </w:t>
      </w:r>
      <w:r>
        <w:rPr>
          <w:b/>
          <w:i/>
          <w:color w:val="008080"/>
          <w:sz w:val="22"/>
        </w:rPr>
        <w:t xml:space="preserve">CI = </w:t>
      </w:r>
      <w:r>
        <w:rPr>
          <w:b/>
          <w:color w:val="008000"/>
        </w:rPr>
        <w:t>99.72</w:t>
      </w:r>
    </w:p>
    <w:p w14:paraId="285A6160" w14:textId="77777777" w:rsidR="00C763D5" w:rsidRDefault="00C763D5" w:rsidP="00C763D5">
      <w:pPr>
        <w:rPr>
          <w:b/>
          <w:color w:val="008000"/>
        </w:rPr>
      </w:pPr>
      <w:r>
        <w:rPr>
          <w:color w:val="000000"/>
          <w:sz w:val="22"/>
        </w:rPr>
        <w:t xml:space="preserve">Валовый выброс, т/год (5.2.5), </w:t>
      </w:r>
      <w:r>
        <w:rPr>
          <w:b/>
          <w:i/>
          <w:color w:val="008080"/>
          <w:sz w:val="22"/>
        </w:rPr>
        <w:t xml:space="preserve">_M_ = </w:t>
      </w:r>
      <w:r>
        <w:rPr>
          <w:i/>
          <w:color w:val="FF0000"/>
        </w:rPr>
        <w:t xml:space="preserve">CI · M / 100 = </w:t>
      </w:r>
      <w:r>
        <w:rPr>
          <w:b/>
          <w:color w:val="800000"/>
        </w:rPr>
        <w:t xml:space="preserve">99.72 · 0.0202 / 100 = </w:t>
      </w:r>
      <w:r>
        <w:rPr>
          <w:b/>
          <w:color w:val="008000"/>
        </w:rPr>
        <w:t>0.02014344</w:t>
      </w:r>
    </w:p>
    <w:p w14:paraId="285A6161" w14:textId="77777777" w:rsidR="00C763D5" w:rsidRDefault="00C763D5" w:rsidP="00C763D5">
      <w:pPr>
        <w:rPr>
          <w:b/>
          <w:color w:val="008000"/>
        </w:rPr>
      </w:pPr>
      <w:r>
        <w:rPr>
          <w:color w:val="000000"/>
          <w:sz w:val="22"/>
        </w:rPr>
        <w:t xml:space="preserve">Максимальный из разовых выброс, г/с (5.2.4), </w:t>
      </w:r>
      <w:r>
        <w:rPr>
          <w:b/>
          <w:i/>
          <w:color w:val="008080"/>
          <w:sz w:val="22"/>
        </w:rPr>
        <w:t xml:space="preserve">_G_ = </w:t>
      </w:r>
      <w:r>
        <w:rPr>
          <w:i/>
          <w:color w:val="FF0000"/>
        </w:rPr>
        <w:t xml:space="preserve">CI · G / 100 = </w:t>
      </w:r>
      <w:r>
        <w:rPr>
          <w:b/>
          <w:color w:val="800000"/>
        </w:rPr>
        <w:t xml:space="preserve">99.72 · 0.01033 / 100 = </w:t>
      </w:r>
      <w:r>
        <w:rPr>
          <w:b/>
          <w:color w:val="008000"/>
        </w:rPr>
        <w:t>0.010301076</w:t>
      </w:r>
    </w:p>
    <w:p w14:paraId="285A6162" w14:textId="77777777" w:rsidR="00C763D5" w:rsidRDefault="00C763D5" w:rsidP="00C763D5">
      <w:pPr>
        <w:rPr>
          <w:b/>
          <w:color w:val="008000"/>
        </w:rPr>
      </w:pPr>
    </w:p>
    <w:p w14:paraId="285A6163" w14:textId="77777777" w:rsidR="00C763D5" w:rsidRDefault="00C763D5" w:rsidP="00C763D5">
      <w:pPr>
        <w:rPr>
          <w:b/>
          <w:i/>
          <w:color w:val="FF00FF"/>
        </w:rPr>
      </w:pPr>
      <w:r>
        <w:rPr>
          <w:b/>
          <w:i/>
          <w:color w:val="FF00FF"/>
        </w:rPr>
        <w:t>Примесь: 0333 Сероводород (</w:t>
      </w:r>
      <w:proofErr w:type="spellStart"/>
      <w:r>
        <w:rPr>
          <w:b/>
          <w:i/>
          <w:color w:val="FF00FF"/>
        </w:rPr>
        <w:t>Дигидросульфид</w:t>
      </w:r>
      <w:proofErr w:type="spellEnd"/>
      <w:r>
        <w:rPr>
          <w:b/>
          <w:i/>
          <w:color w:val="FF00FF"/>
        </w:rPr>
        <w:t>) (518)</w:t>
      </w:r>
    </w:p>
    <w:p w14:paraId="285A6164" w14:textId="77777777" w:rsidR="00C763D5" w:rsidRDefault="00C763D5" w:rsidP="00C763D5">
      <w:pPr>
        <w:rPr>
          <w:b/>
          <w:i/>
          <w:color w:val="FF00FF"/>
        </w:rPr>
      </w:pPr>
    </w:p>
    <w:p w14:paraId="285A6165" w14:textId="77777777" w:rsidR="00C763D5" w:rsidRDefault="00C763D5" w:rsidP="00C763D5">
      <w:pPr>
        <w:rPr>
          <w:b/>
          <w:color w:val="008000"/>
        </w:rPr>
      </w:pPr>
      <w:r>
        <w:rPr>
          <w:color w:val="000000"/>
          <w:sz w:val="22"/>
        </w:rPr>
        <w:t xml:space="preserve">Концентрация ЗВ в парах, % масс (Прил. 14), </w:t>
      </w:r>
      <w:r>
        <w:rPr>
          <w:b/>
          <w:i/>
          <w:color w:val="008080"/>
          <w:sz w:val="22"/>
        </w:rPr>
        <w:t xml:space="preserve">CI = </w:t>
      </w:r>
      <w:r>
        <w:rPr>
          <w:b/>
          <w:color w:val="008000"/>
        </w:rPr>
        <w:t>0.28</w:t>
      </w:r>
    </w:p>
    <w:p w14:paraId="285A6166" w14:textId="77777777" w:rsidR="00C763D5" w:rsidRDefault="00C763D5" w:rsidP="00C763D5">
      <w:pPr>
        <w:rPr>
          <w:b/>
          <w:color w:val="008000"/>
        </w:rPr>
      </w:pPr>
      <w:r>
        <w:rPr>
          <w:color w:val="000000"/>
          <w:sz w:val="22"/>
        </w:rPr>
        <w:t xml:space="preserve">Валовый выброс, т/год (5.2.5), </w:t>
      </w:r>
      <w:r>
        <w:rPr>
          <w:b/>
          <w:i/>
          <w:color w:val="008080"/>
          <w:sz w:val="22"/>
        </w:rPr>
        <w:t xml:space="preserve">_M_ = </w:t>
      </w:r>
      <w:r>
        <w:rPr>
          <w:i/>
          <w:color w:val="FF0000"/>
        </w:rPr>
        <w:t xml:space="preserve">CI · M / 100 = </w:t>
      </w:r>
      <w:r>
        <w:rPr>
          <w:b/>
          <w:color w:val="800000"/>
        </w:rPr>
        <w:t xml:space="preserve">0.28 · 0.0202 / 100 = </w:t>
      </w:r>
      <w:r>
        <w:rPr>
          <w:b/>
          <w:color w:val="008000"/>
        </w:rPr>
        <w:t>0.00005656</w:t>
      </w:r>
    </w:p>
    <w:p w14:paraId="285A6167" w14:textId="77777777" w:rsidR="00C763D5" w:rsidRDefault="00C763D5" w:rsidP="00C763D5">
      <w:pPr>
        <w:rPr>
          <w:b/>
          <w:color w:val="008000"/>
        </w:rPr>
      </w:pPr>
      <w:r>
        <w:rPr>
          <w:color w:val="000000"/>
          <w:sz w:val="22"/>
        </w:rPr>
        <w:t xml:space="preserve">Максимальный из разовых выброс, г/с (5.2.4), </w:t>
      </w:r>
      <w:r>
        <w:rPr>
          <w:b/>
          <w:i/>
          <w:color w:val="008080"/>
          <w:sz w:val="22"/>
        </w:rPr>
        <w:t xml:space="preserve">_G_ = </w:t>
      </w:r>
      <w:r>
        <w:rPr>
          <w:i/>
          <w:color w:val="FF0000"/>
        </w:rPr>
        <w:t xml:space="preserve">CI · G / 100 = </w:t>
      </w:r>
      <w:r>
        <w:rPr>
          <w:b/>
          <w:color w:val="800000"/>
        </w:rPr>
        <w:t xml:space="preserve">0.28 · 0.01033 / 100 = </w:t>
      </w:r>
      <w:r>
        <w:rPr>
          <w:b/>
          <w:color w:val="008000"/>
        </w:rPr>
        <w:t>0.000028924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25"/>
        <w:gridCol w:w="8107"/>
        <w:gridCol w:w="3152"/>
        <w:gridCol w:w="3376"/>
      </w:tblGrid>
      <w:tr w:rsidR="00C763D5" w14:paraId="285A616C" w14:textId="77777777" w:rsidTr="00C763D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A6168" w14:textId="77777777" w:rsidR="00C763D5" w:rsidRDefault="00C763D5">
            <w:pPr>
              <w:jc w:val="center"/>
              <w:rPr>
                <w:b/>
                <w:i/>
                <w:color w:val="800080"/>
              </w:rPr>
            </w:pPr>
            <w:r>
              <w:rPr>
                <w:b/>
                <w:i/>
                <w:color w:val="800080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A6169" w14:textId="77777777" w:rsidR="00C763D5" w:rsidRDefault="00C763D5">
            <w:pPr>
              <w:jc w:val="center"/>
              <w:rPr>
                <w:b/>
                <w:i/>
                <w:color w:val="800080"/>
              </w:rPr>
            </w:pPr>
            <w:r>
              <w:rPr>
                <w:b/>
                <w:i/>
                <w:color w:val="800080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A616A" w14:textId="77777777" w:rsidR="00C763D5" w:rsidRDefault="00C763D5">
            <w:pPr>
              <w:jc w:val="center"/>
              <w:rPr>
                <w:b/>
                <w:i/>
                <w:color w:val="800080"/>
              </w:rPr>
            </w:pPr>
            <w:r>
              <w:rPr>
                <w:b/>
                <w:i/>
                <w:color w:val="800080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A616B" w14:textId="77777777" w:rsidR="00C763D5" w:rsidRDefault="00C763D5">
            <w:pPr>
              <w:jc w:val="center"/>
              <w:rPr>
                <w:b/>
                <w:i/>
                <w:color w:val="800080"/>
              </w:rPr>
            </w:pPr>
            <w:r>
              <w:rPr>
                <w:b/>
                <w:i/>
                <w:color w:val="800080"/>
              </w:rPr>
              <w:t>Выброс т/год</w:t>
            </w:r>
          </w:p>
        </w:tc>
      </w:tr>
      <w:tr w:rsidR="00C763D5" w14:paraId="285A6171" w14:textId="77777777" w:rsidTr="00C763D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16D" w14:textId="77777777" w:rsidR="00C763D5" w:rsidRDefault="00C763D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0333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16E" w14:textId="77777777" w:rsidR="00C763D5" w:rsidRDefault="00C763D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Сероводород (</w:t>
            </w:r>
            <w:proofErr w:type="spellStart"/>
            <w:r>
              <w:rPr>
                <w:color w:val="000000"/>
                <w:sz w:val="22"/>
              </w:rPr>
              <w:t>Дигидросульфид</w:t>
            </w:r>
            <w:proofErr w:type="spellEnd"/>
            <w:r>
              <w:rPr>
                <w:color w:val="000000"/>
                <w:sz w:val="22"/>
              </w:rPr>
              <w:t>) (518)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16F" w14:textId="77777777" w:rsidR="00C763D5" w:rsidRDefault="00C763D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0.000028924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170" w14:textId="77777777" w:rsidR="00C763D5" w:rsidRDefault="00C763D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0.00005656</w:t>
            </w:r>
          </w:p>
        </w:tc>
      </w:tr>
      <w:tr w:rsidR="00C763D5" w14:paraId="285A6176" w14:textId="77777777" w:rsidTr="00C763D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172" w14:textId="77777777" w:rsidR="00C763D5" w:rsidRDefault="00C763D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2754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173" w14:textId="77777777" w:rsidR="00C763D5" w:rsidRDefault="00C763D5">
            <w:pPr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174" w14:textId="77777777" w:rsidR="00C763D5" w:rsidRDefault="00C763D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0.010301076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175" w14:textId="77777777" w:rsidR="00C763D5" w:rsidRDefault="00C763D5">
            <w:pPr>
              <w:jc w:val="right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0.02014344</w:t>
            </w:r>
          </w:p>
        </w:tc>
      </w:tr>
    </w:tbl>
    <w:p w14:paraId="285A6177" w14:textId="77777777" w:rsidR="00C763D5" w:rsidRDefault="00C763D5" w:rsidP="00C763D5">
      <w:pPr>
        <w:rPr>
          <w:color w:val="000000"/>
          <w:sz w:val="22"/>
        </w:rPr>
      </w:pPr>
    </w:p>
    <w:p w14:paraId="285A6178" w14:textId="77777777" w:rsidR="00602AB1" w:rsidRPr="00993B79" w:rsidRDefault="00602AB1" w:rsidP="00602AB1">
      <w:pPr>
        <w:rPr>
          <w:b/>
          <w:i/>
          <w:color w:val="008080"/>
          <w:sz w:val="22"/>
        </w:rPr>
      </w:pPr>
    </w:p>
    <w:p w14:paraId="285A6179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 xml:space="preserve">Источник загрязнения: 6001, </w:t>
      </w:r>
      <w:r w:rsidR="008C7CB5">
        <w:rPr>
          <w:color w:val="000000"/>
          <w:sz w:val="22"/>
        </w:rPr>
        <w:t>Нео</w:t>
      </w:r>
      <w:r w:rsidRPr="00993B79">
        <w:rPr>
          <w:color w:val="000000"/>
          <w:sz w:val="22"/>
        </w:rPr>
        <w:t>рганизованный источник</w:t>
      </w:r>
    </w:p>
    <w:p w14:paraId="285A617A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Источник выделения: 6001 10, Эстакада для загрузки СЗМ №1</w:t>
      </w:r>
    </w:p>
    <w:p w14:paraId="285A617B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Список литературы:</w:t>
      </w:r>
    </w:p>
    <w:p w14:paraId="285A617C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lastRenderedPageBreak/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285A617D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285A617E" w14:textId="77777777" w:rsidR="00602AB1" w:rsidRPr="00993B79" w:rsidRDefault="00602AB1" w:rsidP="00602AB1">
      <w:pPr>
        <w:rPr>
          <w:color w:val="000000"/>
          <w:sz w:val="22"/>
        </w:rPr>
      </w:pPr>
    </w:p>
    <w:p w14:paraId="285A617F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993B79">
        <w:rPr>
          <w:b/>
          <w:i/>
          <w:color w:val="008080"/>
          <w:sz w:val="22"/>
        </w:rPr>
        <w:t xml:space="preserve">KOC = </w:t>
      </w:r>
      <w:r w:rsidRPr="00993B79">
        <w:rPr>
          <w:b/>
          <w:color w:val="008000"/>
        </w:rPr>
        <w:t>0.4</w:t>
      </w:r>
    </w:p>
    <w:p w14:paraId="285A6180" w14:textId="77777777" w:rsidR="00602AB1" w:rsidRPr="00993B79" w:rsidRDefault="00602AB1" w:rsidP="00602AB1">
      <w:pPr>
        <w:rPr>
          <w:b/>
          <w:color w:val="008000"/>
        </w:rPr>
      </w:pPr>
    </w:p>
    <w:p w14:paraId="285A6181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285A6182" w14:textId="77777777" w:rsidR="00602AB1" w:rsidRPr="00993B79" w:rsidRDefault="00602AB1" w:rsidP="00602AB1">
      <w:pPr>
        <w:rPr>
          <w:color w:val="000000"/>
          <w:sz w:val="22"/>
        </w:rPr>
      </w:pPr>
    </w:p>
    <w:p w14:paraId="285A6183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п.3.1.Погрузочно-разгрузочные работы, пересыпки пылящих материалов</w:t>
      </w:r>
    </w:p>
    <w:p w14:paraId="285A6184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 xml:space="preserve">Материал: </w:t>
      </w:r>
      <w:r w:rsidR="008C7CB5" w:rsidRPr="008C7CB5">
        <w:rPr>
          <w:color w:val="000000"/>
          <w:sz w:val="22"/>
        </w:rPr>
        <w:t>Аммоний нитрат (Аммиачная селитра) (35)</w:t>
      </w:r>
    </w:p>
    <w:p w14:paraId="285A6185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Весовая доля пылевой фракции в материале (табл.3.1.1), </w:t>
      </w:r>
      <w:r w:rsidRPr="00993B79">
        <w:rPr>
          <w:b/>
          <w:i/>
          <w:color w:val="008080"/>
          <w:sz w:val="22"/>
        </w:rPr>
        <w:t xml:space="preserve">K1 = </w:t>
      </w:r>
      <w:r w:rsidRPr="00993B79">
        <w:rPr>
          <w:b/>
          <w:color w:val="008000"/>
        </w:rPr>
        <w:t>0.04</w:t>
      </w:r>
    </w:p>
    <w:p w14:paraId="285A6186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Доля пыли, переходящей в аэрозоль (табл.3.1.1), </w:t>
      </w:r>
      <w:r w:rsidRPr="00993B79">
        <w:rPr>
          <w:b/>
          <w:i/>
          <w:color w:val="008080"/>
          <w:sz w:val="22"/>
        </w:rPr>
        <w:t xml:space="preserve">K2 = </w:t>
      </w:r>
      <w:r w:rsidRPr="00993B79">
        <w:rPr>
          <w:b/>
          <w:color w:val="008000"/>
        </w:rPr>
        <w:t>0.02</w:t>
      </w:r>
    </w:p>
    <w:p w14:paraId="285A6187" w14:textId="77777777" w:rsidR="00602AB1" w:rsidRPr="00993B79" w:rsidRDefault="00602AB1" w:rsidP="00602AB1">
      <w:pPr>
        <w:rPr>
          <w:b/>
          <w:color w:val="008000"/>
        </w:rPr>
      </w:pPr>
    </w:p>
    <w:p w14:paraId="285A6188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 xml:space="preserve">Примесь: </w:t>
      </w:r>
      <w:r w:rsidR="008C7CB5" w:rsidRPr="008C7CB5">
        <w:rPr>
          <w:b/>
          <w:i/>
          <w:color w:val="FF00FF"/>
        </w:rPr>
        <w:t>0305</w:t>
      </w:r>
      <w:r w:rsidR="008C7CB5" w:rsidRPr="008C7CB5">
        <w:rPr>
          <w:b/>
          <w:i/>
          <w:color w:val="FF00FF"/>
        </w:rPr>
        <w:tab/>
        <w:t>Аммоний нитрат (Аммиачная селитра) (35)</w:t>
      </w:r>
    </w:p>
    <w:p w14:paraId="285A6189" w14:textId="77777777" w:rsidR="00602AB1" w:rsidRPr="00993B79" w:rsidRDefault="00602AB1" w:rsidP="00602AB1">
      <w:pPr>
        <w:rPr>
          <w:b/>
          <w:i/>
          <w:color w:val="FF00FF"/>
        </w:rPr>
      </w:pPr>
    </w:p>
    <w:p w14:paraId="285A618A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Степень открытости: с 1-й стороны</w:t>
      </w:r>
    </w:p>
    <w:p w14:paraId="285A618B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993B79">
        <w:rPr>
          <w:b/>
          <w:i/>
          <w:color w:val="008080"/>
          <w:sz w:val="22"/>
        </w:rPr>
        <w:t xml:space="preserve">K4 = </w:t>
      </w:r>
      <w:r w:rsidRPr="00993B79">
        <w:rPr>
          <w:b/>
          <w:color w:val="008000"/>
        </w:rPr>
        <w:t>0.1</w:t>
      </w:r>
    </w:p>
    <w:p w14:paraId="285A618C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Скорость ветра (среднегодовая), м/с, </w:t>
      </w:r>
      <w:r w:rsidRPr="00993B79">
        <w:rPr>
          <w:b/>
          <w:i/>
          <w:color w:val="008080"/>
          <w:sz w:val="22"/>
        </w:rPr>
        <w:t xml:space="preserve">G3SR = </w:t>
      </w:r>
      <w:r w:rsidRPr="00993B79">
        <w:rPr>
          <w:b/>
          <w:color w:val="008000"/>
        </w:rPr>
        <w:t>2.6</w:t>
      </w:r>
    </w:p>
    <w:p w14:paraId="285A618D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Коэфф</w:t>
      </w:r>
      <w:proofErr w:type="spellEnd"/>
      <w:r w:rsidRPr="00993B79">
        <w:rPr>
          <w:color w:val="000000"/>
          <w:sz w:val="22"/>
        </w:rPr>
        <w:t xml:space="preserve">., учитывающий среднегодовую скорость ветра (табл.3.1.2), </w:t>
      </w:r>
      <w:r w:rsidRPr="00993B79">
        <w:rPr>
          <w:b/>
          <w:i/>
          <w:color w:val="008080"/>
          <w:sz w:val="22"/>
        </w:rPr>
        <w:t xml:space="preserve">K3SR = </w:t>
      </w:r>
      <w:r w:rsidRPr="00993B79">
        <w:rPr>
          <w:b/>
          <w:color w:val="008000"/>
        </w:rPr>
        <w:t>1.2</w:t>
      </w:r>
    </w:p>
    <w:p w14:paraId="285A618E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Скорость ветра (максимальная), м/c, </w:t>
      </w:r>
      <w:r w:rsidRPr="00993B79">
        <w:rPr>
          <w:b/>
          <w:i/>
          <w:color w:val="008080"/>
          <w:sz w:val="22"/>
        </w:rPr>
        <w:t xml:space="preserve">G3 = </w:t>
      </w:r>
      <w:r w:rsidRPr="00993B79">
        <w:rPr>
          <w:b/>
          <w:color w:val="008000"/>
        </w:rPr>
        <w:t>6</w:t>
      </w:r>
    </w:p>
    <w:p w14:paraId="285A618F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Коэфф</w:t>
      </w:r>
      <w:proofErr w:type="spellEnd"/>
      <w:r w:rsidRPr="00993B79">
        <w:rPr>
          <w:color w:val="000000"/>
          <w:sz w:val="22"/>
        </w:rPr>
        <w:t xml:space="preserve">., учитывающий максимальную скорость ветра (табл.3.1.2), </w:t>
      </w:r>
      <w:r w:rsidRPr="00993B79">
        <w:rPr>
          <w:b/>
          <w:i/>
          <w:color w:val="008080"/>
          <w:sz w:val="22"/>
        </w:rPr>
        <w:t xml:space="preserve">K3 = </w:t>
      </w:r>
      <w:r w:rsidRPr="00993B79">
        <w:rPr>
          <w:b/>
          <w:color w:val="008000"/>
        </w:rPr>
        <w:t>1.4</w:t>
      </w:r>
    </w:p>
    <w:p w14:paraId="285A6190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Влажность материала, %, </w:t>
      </w:r>
      <w:r w:rsidRPr="00993B79">
        <w:rPr>
          <w:b/>
          <w:i/>
          <w:color w:val="008080"/>
          <w:sz w:val="22"/>
        </w:rPr>
        <w:t xml:space="preserve">VL = </w:t>
      </w:r>
      <w:r w:rsidRPr="00993B79">
        <w:rPr>
          <w:b/>
          <w:color w:val="008000"/>
        </w:rPr>
        <w:t>0.5</w:t>
      </w:r>
    </w:p>
    <w:p w14:paraId="285A6191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Коэфф</w:t>
      </w:r>
      <w:proofErr w:type="spellEnd"/>
      <w:r w:rsidRPr="00993B79">
        <w:rPr>
          <w:color w:val="000000"/>
          <w:sz w:val="22"/>
        </w:rPr>
        <w:t xml:space="preserve">., учитывающий влажность материала (табл.3.1.4), </w:t>
      </w:r>
      <w:r w:rsidRPr="00993B79">
        <w:rPr>
          <w:b/>
          <w:i/>
          <w:color w:val="008080"/>
          <w:sz w:val="22"/>
        </w:rPr>
        <w:t xml:space="preserve">K5 = </w:t>
      </w:r>
      <w:r w:rsidRPr="00993B79">
        <w:rPr>
          <w:b/>
          <w:color w:val="008000"/>
        </w:rPr>
        <w:t>1</w:t>
      </w:r>
    </w:p>
    <w:p w14:paraId="285A6192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Размер куска материала, мм, </w:t>
      </w:r>
      <w:r w:rsidRPr="00993B79">
        <w:rPr>
          <w:b/>
          <w:i/>
          <w:color w:val="008080"/>
          <w:sz w:val="22"/>
        </w:rPr>
        <w:t xml:space="preserve">G7 = </w:t>
      </w:r>
      <w:r w:rsidRPr="00993B79">
        <w:rPr>
          <w:b/>
          <w:color w:val="008000"/>
        </w:rPr>
        <w:t>10</w:t>
      </w:r>
    </w:p>
    <w:p w14:paraId="285A6193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993B79">
        <w:rPr>
          <w:b/>
          <w:i/>
          <w:color w:val="008080"/>
          <w:sz w:val="22"/>
        </w:rPr>
        <w:t xml:space="preserve">K7 = </w:t>
      </w:r>
      <w:r w:rsidRPr="00993B79">
        <w:rPr>
          <w:b/>
          <w:color w:val="008000"/>
        </w:rPr>
        <w:t>0.5</w:t>
      </w:r>
    </w:p>
    <w:p w14:paraId="285A6194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Высота падения материала, м, </w:t>
      </w:r>
      <w:r w:rsidRPr="00993B79">
        <w:rPr>
          <w:b/>
          <w:i/>
          <w:color w:val="008080"/>
          <w:sz w:val="22"/>
        </w:rPr>
        <w:t xml:space="preserve">GB = </w:t>
      </w:r>
      <w:r w:rsidRPr="00993B79">
        <w:rPr>
          <w:b/>
          <w:color w:val="008000"/>
        </w:rPr>
        <w:t>2</w:t>
      </w:r>
    </w:p>
    <w:p w14:paraId="285A6195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Коэффициент, учитывающий высоту падения материала (табл.3.1.7), </w:t>
      </w:r>
      <w:r w:rsidRPr="00993B79">
        <w:rPr>
          <w:b/>
          <w:i/>
          <w:color w:val="008080"/>
          <w:sz w:val="22"/>
        </w:rPr>
        <w:t xml:space="preserve">B = </w:t>
      </w:r>
      <w:r w:rsidRPr="00993B79">
        <w:rPr>
          <w:b/>
          <w:color w:val="008000"/>
        </w:rPr>
        <w:t>0.7</w:t>
      </w:r>
    </w:p>
    <w:p w14:paraId="285A6196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Суммарное количество перерабатываемого материала, т/час, </w:t>
      </w:r>
      <w:r w:rsidRPr="00993B79">
        <w:rPr>
          <w:b/>
          <w:i/>
          <w:color w:val="008080"/>
          <w:sz w:val="22"/>
        </w:rPr>
        <w:t xml:space="preserve">GMAX = </w:t>
      </w:r>
      <w:r w:rsidRPr="00993B79">
        <w:rPr>
          <w:b/>
          <w:color w:val="008000"/>
        </w:rPr>
        <w:t>10</w:t>
      </w:r>
    </w:p>
    <w:p w14:paraId="285A6197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Суммарное количество перерабатываемого материала, т/год, </w:t>
      </w:r>
      <w:r w:rsidRPr="00993B79">
        <w:rPr>
          <w:b/>
          <w:i/>
          <w:color w:val="008080"/>
          <w:sz w:val="22"/>
        </w:rPr>
        <w:t xml:space="preserve">GGOD = </w:t>
      </w:r>
      <w:r w:rsidRPr="00993B79">
        <w:rPr>
          <w:b/>
          <w:color w:val="008000"/>
        </w:rPr>
        <w:t>2100</w:t>
      </w:r>
    </w:p>
    <w:p w14:paraId="285A6198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993B79">
        <w:rPr>
          <w:b/>
          <w:i/>
          <w:color w:val="008080"/>
          <w:sz w:val="22"/>
        </w:rPr>
        <w:t xml:space="preserve">NJ = </w:t>
      </w:r>
      <w:r w:rsidRPr="00993B79">
        <w:rPr>
          <w:b/>
          <w:color w:val="008000"/>
        </w:rPr>
        <w:t>0</w:t>
      </w:r>
    </w:p>
    <w:p w14:paraId="285A6199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Вид работ: Разгрузка</w:t>
      </w:r>
    </w:p>
    <w:p w14:paraId="285A619A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выброс, г/с (3.1.1), </w:t>
      </w:r>
      <w:r w:rsidRPr="00993B79">
        <w:rPr>
          <w:b/>
          <w:i/>
          <w:color w:val="008080"/>
          <w:sz w:val="22"/>
        </w:rPr>
        <w:t xml:space="preserve">GC = </w:t>
      </w:r>
      <w:r w:rsidRPr="00993B79">
        <w:rPr>
          <w:i/>
          <w:color w:val="FF0000"/>
        </w:rPr>
        <w:t>K1 · K2 · K3 · K4 · K5 · K7 · K8 · K9 · KE · B · GMAX · 10</w:t>
      </w:r>
      <w:r w:rsidRPr="00993B79">
        <w:rPr>
          <w:i/>
          <w:color w:val="FF0000"/>
          <w:vertAlign w:val="superscript"/>
        </w:rPr>
        <w:t>6</w:t>
      </w:r>
      <w:r w:rsidRPr="00993B79">
        <w:rPr>
          <w:i/>
          <w:color w:val="FF0000"/>
        </w:rPr>
        <w:t xml:space="preserve"> / 3600 · (1-NJ) = </w:t>
      </w:r>
      <w:r w:rsidRPr="00993B79">
        <w:rPr>
          <w:b/>
          <w:color w:val="800000"/>
        </w:rPr>
        <w:t>0.04 · 0.02 · 1.4 · 0.1 · 1 · 0.5 · 1 · 1 · 1 · 0.7 · 10 · 10</w:t>
      </w:r>
      <w:r w:rsidRPr="00993B79">
        <w:rPr>
          <w:b/>
          <w:color w:val="800000"/>
          <w:vertAlign w:val="superscript"/>
        </w:rPr>
        <w:t>6</w:t>
      </w:r>
      <w:r w:rsidRPr="00993B79">
        <w:rPr>
          <w:b/>
          <w:color w:val="800000"/>
        </w:rPr>
        <w:t xml:space="preserve"> / 3600 · (</w:t>
      </w:r>
      <w:proofErr w:type="gramStart"/>
      <w:r w:rsidRPr="00993B79">
        <w:rPr>
          <w:b/>
          <w:color w:val="800000"/>
        </w:rPr>
        <w:t>1-0</w:t>
      </w:r>
      <w:proofErr w:type="gramEnd"/>
      <w:r w:rsidRPr="00993B79">
        <w:rPr>
          <w:b/>
          <w:color w:val="800000"/>
        </w:rPr>
        <w:t xml:space="preserve">) = </w:t>
      </w:r>
      <w:r w:rsidRPr="00993B79">
        <w:rPr>
          <w:b/>
          <w:color w:val="008000"/>
        </w:rPr>
        <w:t>0.1089</w:t>
      </w:r>
    </w:p>
    <w:p w14:paraId="285A619B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выброс, т/год (3.1.2), </w:t>
      </w:r>
      <w:r w:rsidRPr="00993B79">
        <w:rPr>
          <w:b/>
          <w:i/>
          <w:color w:val="008080"/>
          <w:sz w:val="22"/>
        </w:rPr>
        <w:t xml:space="preserve">MC = </w:t>
      </w:r>
      <w:r w:rsidRPr="00993B79">
        <w:rPr>
          <w:i/>
          <w:color w:val="FF0000"/>
        </w:rPr>
        <w:t xml:space="preserve">K1 · K2 · K3SR · K4 · K5 · K7 · K8 · K9 · KE · B · GGOD · (1-NJ) = </w:t>
      </w:r>
      <w:r w:rsidRPr="00993B79">
        <w:rPr>
          <w:b/>
          <w:color w:val="800000"/>
        </w:rPr>
        <w:t xml:space="preserve">0.04 · 0.02 · 1.2 · 0.1 · 1 · 0.5 · 1 · 1 · 1 · 0.7 · 2100 · (1-0) = </w:t>
      </w:r>
      <w:r w:rsidRPr="00993B79">
        <w:rPr>
          <w:b/>
          <w:color w:val="008000"/>
        </w:rPr>
        <w:t>0.0706</w:t>
      </w:r>
    </w:p>
    <w:p w14:paraId="285A619C" w14:textId="77777777" w:rsidR="00602AB1" w:rsidRPr="00993B79" w:rsidRDefault="00602AB1" w:rsidP="00602AB1">
      <w:pPr>
        <w:rPr>
          <w:color w:val="000000"/>
          <w:sz w:val="22"/>
        </w:rPr>
      </w:pPr>
    </w:p>
    <w:p w14:paraId="285A619D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lastRenderedPageBreak/>
        <w:t xml:space="preserve">Максимальный разовый выброс, г/с (3.2.1), </w:t>
      </w:r>
      <w:r w:rsidRPr="00993B79">
        <w:rPr>
          <w:b/>
          <w:i/>
          <w:color w:val="008080"/>
          <w:sz w:val="22"/>
        </w:rPr>
        <w:t xml:space="preserve">G = </w:t>
      </w:r>
      <w:r w:rsidRPr="00993B79">
        <w:rPr>
          <w:i/>
          <w:color w:val="FF0000"/>
        </w:rPr>
        <w:t>MAX(</w:t>
      </w:r>
      <w:proofErr w:type="gramStart"/>
      <w:r w:rsidRPr="00993B79">
        <w:rPr>
          <w:i/>
          <w:color w:val="FF0000"/>
        </w:rPr>
        <w:t>G,GC</w:t>
      </w:r>
      <w:proofErr w:type="gramEnd"/>
      <w:r w:rsidRPr="00993B79">
        <w:rPr>
          <w:i/>
          <w:color w:val="FF0000"/>
        </w:rPr>
        <w:t xml:space="preserve">) = </w:t>
      </w:r>
      <w:r w:rsidRPr="00993B79">
        <w:rPr>
          <w:b/>
          <w:color w:val="008000"/>
        </w:rPr>
        <w:t>0.109</w:t>
      </w:r>
    </w:p>
    <w:p w14:paraId="285A619E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Сумма выбросов, т/год (3.2.4), </w:t>
      </w:r>
      <w:r w:rsidRPr="00993B79">
        <w:rPr>
          <w:b/>
          <w:i/>
          <w:color w:val="008080"/>
          <w:sz w:val="22"/>
        </w:rPr>
        <w:t xml:space="preserve">M = </w:t>
      </w:r>
      <w:r w:rsidRPr="00993B79">
        <w:rPr>
          <w:i/>
          <w:color w:val="FF0000"/>
        </w:rPr>
        <w:t xml:space="preserve">M + MC = </w:t>
      </w:r>
      <w:r w:rsidRPr="00993B79">
        <w:rPr>
          <w:b/>
          <w:color w:val="800000"/>
        </w:rPr>
        <w:t xml:space="preserve">0 + 0.0706 = </w:t>
      </w:r>
      <w:r w:rsidRPr="00993B79">
        <w:rPr>
          <w:b/>
          <w:color w:val="008000"/>
        </w:rPr>
        <w:t>0.0706</w:t>
      </w:r>
    </w:p>
    <w:p w14:paraId="285A619F" w14:textId="77777777" w:rsidR="00602AB1" w:rsidRPr="00993B79" w:rsidRDefault="00602AB1" w:rsidP="00602AB1">
      <w:pPr>
        <w:rPr>
          <w:b/>
          <w:color w:val="008000"/>
        </w:rPr>
      </w:pPr>
    </w:p>
    <w:p w14:paraId="285A61A0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С учетом коэффициента гравитационного осаждения</w:t>
      </w:r>
    </w:p>
    <w:p w14:paraId="285A61A1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выброс, т/год, </w:t>
      </w:r>
      <w:r w:rsidRPr="00993B79">
        <w:rPr>
          <w:b/>
          <w:i/>
          <w:color w:val="008080"/>
          <w:sz w:val="22"/>
        </w:rPr>
        <w:t xml:space="preserve">M = </w:t>
      </w:r>
      <w:r w:rsidRPr="00993B79">
        <w:rPr>
          <w:i/>
          <w:color w:val="FF0000"/>
        </w:rPr>
        <w:t xml:space="preserve">KOC · M = </w:t>
      </w:r>
      <w:r w:rsidRPr="00993B79">
        <w:rPr>
          <w:b/>
          <w:color w:val="800000"/>
        </w:rPr>
        <w:t xml:space="preserve">0.4 · 0.0706 = </w:t>
      </w:r>
      <w:r w:rsidRPr="00993B79">
        <w:rPr>
          <w:b/>
          <w:color w:val="008000"/>
        </w:rPr>
        <w:t>0.02824</w:t>
      </w:r>
    </w:p>
    <w:p w14:paraId="285A61A2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выброс, </w:t>
      </w:r>
      <w:r w:rsidRPr="00993B79">
        <w:rPr>
          <w:b/>
          <w:i/>
          <w:color w:val="008080"/>
          <w:sz w:val="22"/>
        </w:rPr>
        <w:t xml:space="preserve">G = </w:t>
      </w:r>
      <w:r w:rsidRPr="00993B79">
        <w:rPr>
          <w:i/>
          <w:color w:val="FF0000"/>
        </w:rPr>
        <w:t xml:space="preserve">KOC · G = </w:t>
      </w:r>
      <w:r w:rsidRPr="00993B79">
        <w:rPr>
          <w:b/>
          <w:color w:val="800000"/>
        </w:rPr>
        <w:t xml:space="preserve">0.4 · 0.109 = </w:t>
      </w:r>
      <w:r w:rsidRPr="00993B79">
        <w:rPr>
          <w:b/>
          <w:color w:val="008000"/>
        </w:rPr>
        <w:t>0.0436</w:t>
      </w:r>
    </w:p>
    <w:p w14:paraId="285A61A3" w14:textId="77777777" w:rsidR="00602AB1" w:rsidRPr="00993B79" w:rsidRDefault="00602AB1" w:rsidP="00602AB1">
      <w:pPr>
        <w:rPr>
          <w:b/>
          <w:color w:val="008000"/>
        </w:rPr>
      </w:pPr>
    </w:p>
    <w:p w14:paraId="285A61A4" w14:textId="77777777" w:rsidR="00602AB1" w:rsidRPr="00993B79" w:rsidRDefault="00602AB1" w:rsidP="00602AB1">
      <w:pPr>
        <w:rPr>
          <w:b/>
          <w:i/>
          <w:color w:val="800080"/>
        </w:rPr>
      </w:pPr>
      <w:r w:rsidRPr="00993B79">
        <w:rPr>
          <w:b/>
          <w:i/>
          <w:color w:val="800080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25"/>
        <w:gridCol w:w="8107"/>
        <w:gridCol w:w="3152"/>
        <w:gridCol w:w="3376"/>
      </w:tblGrid>
      <w:tr w:rsidR="00602AB1" w:rsidRPr="00993B79" w14:paraId="285A61A9" w14:textId="77777777" w:rsidTr="008C7CB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61A5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Код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61A6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61A7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61A8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Выброс т/год</w:t>
            </w:r>
          </w:p>
        </w:tc>
      </w:tr>
      <w:tr w:rsidR="008C7CB5" w:rsidRPr="00993B79" w14:paraId="285A61AE" w14:textId="77777777" w:rsidTr="008C7CB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1AA" w14:textId="77777777" w:rsidR="008C7CB5" w:rsidRPr="00993B79" w:rsidRDefault="008C7CB5" w:rsidP="000C5E29">
            <w:pPr>
              <w:jc w:val="right"/>
              <w:rPr>
                <w:sz w:val="20"/>
                <w:szCs w:val="20"/>
              </w:rPr>
            </w:pPr>
            <w:r w:rsidRPr="00993B79">
              <w:rPr>
                <w:sz w:val="20"/>
                <w:szCs w:val="20"/>
              </w:rPr>
              <w:t>0305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1AB" w14:textId="77777777" w:rsidR="008C7CB5" w:rsidRPr="00993B79" w:rsidRDefault="008C7CB5" w:rsidP="000C5E29">
            <w:pPr>
              <w:rPr>
                <w:sz w:val="20"/>
                <w:szCs w:val="20"/>
              </w:rPr>
            </w:pPr>
            <w:r w:rsidRPr="00993B79">
              <w:rPr>
                <w:sz w:val="20"/>
                <w:szCs w:val="20"/>
              </w:rPr>
              <w:t>Аммоний нитрат (Аммиачная селитра) (35)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1AC" w14:textId="77777777" w:rsidR="008C7CB5" w:rsidRPr="00993B79" w:rsidRDefault="008C7CB5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0.0436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1AD" w14:textId="77777777" w:rsidR="008C7CB5" w:rsidRPr="00993B79" w:rsidRDefault="008C7CB5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0.02824</w:t>
            </w:r>
          </w:p>
        </w:tc>
      </w:tr>
    </w:tbl>
    <w:p w14:paraId="285A61AF" w14:textId="77777777" w:rsidR="00602AB1" w:rsidRPr="00993B79" w:rsidRDefault="00602AB1" w:rsidP="00602AB1">
      <w:pPr>
        <w:rPr>
          <w:color w:val="000000"/>
          <w:sz w:val="22"/>
        </w:rPr>
      </w:pPr>
    </w:p>
    <w:p w14:paraId="285A61B0" w14:textId="77777777" w:rsidR="00602AB1" w:rsidRPr="00993B79" w:rsidRDefault="00602AB1" w:rsidP="00602AB1">
      <w:pPr>
        <w:rPr>
          <w:color w:val="000000"/>
          <w:sz w:val="22"/>
        </w:rPr>
      </w:pPr>
    </w:p>
    <w:p w14:paraId="285A61B1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Источник загрязнения: 600</w:t>
      </w:r>
      <w:r w:rsidR="008C7CB5">
        <w:rPr>
          <w:color w:val="000000"/>
          <w:sz w:val="22"/>
          <w:lang w:val="kk-KZ"/>
        </w:rPr>
        <w:t>2</w:t>
      </w:r>
      <w:r w:rsidRPr="00993B79">
        <w:rPr>
          <w:color w:val="000000"/>
          <w:sz w:val="22"/>
        </w:rPr>
        <w:t xml:space="preserve">, </w:t>
      </w:r>
      <w:r w:rsidR="008C7CB5">
        <w:rPr>
          <w:color w:val="000000"/>
          <w:sz w:val="22"/>
        </w:rPr>
        <w:t>Нео</w:t>
      </w:r>
      <w:r w:rsidRPr="00993B79">
        <w:rPr>
          <w:color w:val="000000"/>
          <w:sz w:val="22"/>
        </w:rPr>
        <w:t>рганизованный источник</w:t>
      </w:r>
    </w:p>
    <w:p w14:paraId="285A61B2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Источник выделения: 600</w:t>
      </w:r>
      <w:r w:rsidR="008C7CB5">
        <w:rPr>
          <w:color w:val="000000"/>
          <w:sz w:val="22"/>
          <w:lang w:val="kk-KZ"/>
        </w:rPr>
        <w:t>2</w:t>
      </w:r>
      <w:r w:rsidRPr="00993B79">
        <w:rPr>
          <w:color w:val="000000"/>
          <w:sz w:val="22"/>
        </w:rPr>
        <w:t>, Эстакада для загрузки СЗМ №1</w:t>
      </w:r>
    </w:p>
    <w:p w14:paraId="285A61B3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Список литературы:</w:t>
      </w:r>
    </w:p>
    <w:p w14:paraId="285A61B4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285A61B5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285A61B6" w14:textId="77777777" w:rsidR="00602AB1" w:rsidRPr="00993B79" w:rsidRDefault="00602AB1" w:rsidP="00602AB1">
      <w:pPr>
        <w:rPr>
          <w:color w:val="000000"/>
          <w:sz w:val="22"/>
        </w:rPr>
      </w:pPr>
    </w:p>
    <w:p w14:paraId="285A61B7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993B79">
        <w:rPr>
          <w:b/>
          <w:i/>
          <w:color w:val="008080"/>
          <w:sz w:val="22"/>
        </w:rPr>
        <w:t xml:space="preserve">KOC = </w:t>
      </w:r>
      <w:r w:rsidRPr="00993B79">
        <w:rPr>
          <w:b/>
          <w:color w:val="008000"/>
        </w:rPr>
        <w:t>0.4</w:t>
      </w:r>
    </w:p>
    <w:p w14:paraId="285A61B8" w14:textId="77777777" w:rsidR="00602AB1" w:rsidRPr="00993B79" w:rsidRDefault="00602AB1" w:rsidP="00602AB1">
      <w:pPr>
        <w:rPr>
          <w:b/>
          <w:color w:val="008000"/>
        </w:rPr>
      </w:pPr>
    </w:p>
    <w:p w14:paraId="285A61B9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285A61BA" w14:textId="77777777" w:rsidR="00602AB1" w:rsidRPr="00993B79" w:rsidRDefault="00602AB1" w:rsidP="00602AB1">
      <w:pPr>
        <w:rPr>
          <w:color w:val="000000"/>
          <w:sz w:val="22"/>
        </w:rPr>
      </w:pPr>
    </w:p>
    <w:p w14:paraId="285A61BB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п.3.1.Погрузочно-разгрузочные работы, пересыпки пылящих материалов</w:t>
      </w:r>
    </w:p>
    <w:p w14:paraId="285A61BC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 xml:space="preserve">Материал: </w:t>
      </w:r>
      <w:r w:rsidR="008C7CB5" w:rsidRPr="008C7CB5">
        <w:rPr>
          <w:color w:val="000000"/>
          <w:sz w:val="22"/>
        </w:rPr>
        <w:t>Аммоний нитрат (Аммиачная селитра) (35)</w:t>
      </w:r>
    </w:p>
    <w:p w14:paraId="285A61BD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Весовая доля пылевой фракции в материале (табл.3.1.1), </w:t>
      </w:r>
      <w:r w:rsidRPr="00993B79">
        <w:rPr>
          <w:b/>
          <w:i/>
          <w:color w:val="008080"/>
          <w:sz w:val="22"/>
        </w:rPr>
        <w:t xml:space="preserve">K1 = </w:t>
      </w:r>
      <w:r w:rsidRPr="00993B79">
        <w:rPr>
          <w:b/>
          <w:color w:val="008000"/>
        </w:rPr>
        <w:t>0.04</w:t>
      </w:r>
    </w:p>
    <w:p w14:paraId="285A61BE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Доля пыли, переходящей в аэрозоль (табл.3.1.1), </w:t>
      </w:r>
      <w:r w:rsidRPr="00993B79">
        <w:rPr>
          <w:b/>
          <w:i/>
          <w:color w:val="008080"/>
          <w:sz w:val="22"/>
        </w:rPr>
        <w:t xml:space="preserve">K2 = </w:t>
      </w:r>
      <w:r w:rsidRPr="00993B79">
        <w:rPr>
          <w:b/>
          <w:color w:val="008000"/>
        </w:rPr>
        <w:t>0.02</w:t>
      </w:r>
    </w:p>
    <w:p w14:paraId="285A61BF" w14:textId="77777777" w:rsidR="00602AB1" w:rsidRPr="00993B79" w:rsidRDefault="00602AB1" w:rsidP="00602AB1">
      <w:pPr>
        <w:rPr>
          <w:b/>
          <w:color w:val="008000"/>
        </w:rPr>
      </w:pPr>
    </w:p>
    <w:p w14:paraId="285A61C0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 xml:space="preserve">Примесь: </w:t>
      </w:r>
      <w:r w:rsidR="008C7CB5" w:rsidRPr="008C7CB5">
        <w:rPr>
          <w:b/>
          <w:i/>
          <w:color w:val="FF00FF"/>
        </w:rPr>
        <w:t>0305</w:t>
      </w:r>
      <w:r w:rsidR="008C7CB5" w:rsidRPr="008C7CB5">
        <w:rPr>
          <w:b/>
          <w:i/>
          <w:color w:val="FF00FF"/>
        </w:rPr>
        <w:tab/>
        <w:t>Аммоний нитрат (Аммиачная селитра) (35)</w:t>
      </w:r>
    </w:p>
    <w:p w14:paraId="285A61C1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Степень открытости: с 1-й стороны</w:t>
      </w:r>
    </w:p>
    <w:p w14:paraId="285A61C2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993B79">
        <w:rPr>
          <w:b/>
          <w:i/>
          <w:color w:val="008080"/>
          <w:sz w:val="22"/>
        </w:rPr>
        <w:t xml:space="preserve">K4 = </w:t>
      </w:r>
      <w:r w:rsidRPr="00993B79">
        <w:rPr>
          <w:b/>
          <w:color w:val="008000"/>
        </w:rPr>
        <w:t>0.1</w:t>
      </w:r>
    </w:p>
    <w:p w14:paraId="285A61C3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Скорость ветра (среднегодовая), м/с, </w:t>
      </w:r>
      <w:r w:rsidRPr="00993B79">
        <w:rPr>
          <w:b/>
          <w:i/>
          <w:color w:val="008080"/>
          <w:sz w:val="22"/>
        </w:rPr>
        <w:t xml:space="preserve">G3SR = </w:t>
      </w:r>
      <w:r w:rsidRPr="00993B79">
        <w:rPr>
          <w:b/>
          <w:color w:val="008000"/>
        </w:rPr>
        <w:t>2.6</w:t>
      </w:r>
    </w:p>
    <w:p w14:paraId="285A61C4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Коэфф</w:t>
      </w:r>
      <w:proofErr w:type="spellEnd"/>
      <w:r w:rsidRPr="00993B79">
        <w:rPr>
          <w:color w:val="000000"/>
          <w:sz w:val="22"/>
        </w:rPr>
        <w:t xml:space="preserve">., учитывающий среднегодовую скорость ветра (табл.3.1.2), </w:t>
      </w:r>
      <w:r w:rsidRPr="00993B79">
        <w:rPr>
          <w:b/>
          <w:i/>
          <w:color w:val="008080"/>
          <w:sz w:val="22"/>
        </w:rPr>
        <w:t xml:space="preserve">K3SR = </w:t>
      </w:r>
      <w:r w:rsidRPr="00993B79">
        <w:rPr>
          <w:b/>
          <w:color w:val="008000"/>
        </w:rPr>
        <w:t>1.2</w:t>
      </w:r>
    </w:p>
    <w:p w14:paraId="285A61C5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Скорость ветра (максимальная), м/c, </w:t>
      </w:r>
      <w:r w:rsidRPr="00993B79">
        <w:rPr>
          <w:b/>
          <w:i/>
          <w:color w:val="008080"/>
          <w:sz w:val="22"/>
        </w:rPr>
        <w:t xml:space="preserve">G3 = </w:t>
      </w:r>
      <w:r w:rsidRPr="00993B79">
        <w:rPr>
          <w:b/>
          <w:color w:val="008000"/>
        </w:rPr>
        <w:t>6</w:t>
      </w:r>
    </w:p>
    <w:p w14:paraId="285A61C6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Коэфф</w:t>
      </w:r>
      <w:proofErr w:type="spellEnd"/>
      <w:r w:rsidRPr="00993B79">
        <w:rPr>
          <w:color w:val="000000"/>
          <w:sz w:val="22"/>
        </w:rPr>
        <w:t xml:space="preserve">., учитывающий максимальную скорость ветра (табл.3.1.2), </w:t>
      </w:r>
      <w:r w:rsidRPr="00993B79">
        <w:rPr>
          <w:b/>
          <w:i/>
          <w:color w:val="008080"/>
          <w:sz w:val="22"/>
        </w:rPr>
        <w:t xml:space="preserve">K3 = </w:t>
      </w:r>
      <w:r w:rsidRPr="00993B79">
        <w:rPr>
          <w:b/>
          <w:color w:val="008000"/>
        </w:rPr>
        <w:t>1.4</w:t>
      </w:r>
    </w:p>
    <w:p w14:paraId="285A61C7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Влажность материала, %, </w:t>
      </w:r>
      <w:r w:rsidRPr="00993B79">
        <w:rPr>
          <w:b/>
          <w:i/>
          <w:color w:val="008080"/>
          <w:sz w:val="22"/>
        </w:rPr>
        <w:t xml:space="preserve">VL = </w:t>
      </w:r>
      <w:r w:rsidRPr="00993B79">
        <w:rPr>
          <w:b/>
          <w:color w:val="008000"/>
        </w:rPr>
        <w:t>0.5</w:t>
      </w:r>
    </w:p>
    <w:p w14:paraId="285A61C8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Коэфф</w:t>
      </w:r>
      <w:proofErr w:type="spellEnd"/>
      <w:r w:rsidRPr="00993B79">
        <w:rPr>
          <w:color w:val="000000"/>
          <w:sz w:val="22"/>
        </w:rPr>
        <w:t xml:space="preserve">., учитывающий влажность материала (табл.3.1.4), </w:t>
      </w:r>
      <w:r w:rsidRPr="00993B79">
        <w:rPr>
          <w:b/>
          <w:i/>
          <w:color w:val="008080"/>
          <w:sz w:val="22"/>
        </w:rPr>
        <w:t xml:space="preserve">K5 = </w:t>
      </w:r>
      <w:r w:rsidRPr="00993B79">
        <w:rPr>
          <w:b/>
          <w:color w:val="008000"/>
        </w:rPr>
        <w:t>1</w:t>
      </w:r>
    </w:p>
    <w:p w14:paraId="285A61C9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lastRenderedPageBreak/>
        <w:t xml:space="preserve">Размер куска материала, мм, </w:t>
      </w:r>
      <w:r w:rsidRPr="00993B79">
        <w:rPr>
          <w:b/>
          <w:i/>
          <w:color w:val="008080"/>
          <w:sz w:val="22"/>
        </w:rPr>
        <w:t xml:space="preserve">G7 = </w:t>
      </w:r>
      <w:r w:rsidRPr="00993B79">
        <w:rPr>
          <w:b/>
          <w:color w:val="008000"/>
        </w:rPr>
        <w:t>10</w:t>
      </w:r>
    </w:p>
    <w:p w14:paraId="285A61CA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993B79">
        <w:rPr>
          <w:b/>
          <w:i/>
          <w:color w:val="008080"/>
          <w:sz w:val="22"/>
        </w:rPr>
        <w:t xml:space="preserve">K7 = </w:t>
      </w:r>
      <w:r w:rsidRPr="00993B79">
        <w:rPr>
          <w:b/>
          <w:color w:val="008000"/>
        </w:rPr>
        <w:t>0.5</w:t>
      </w:r>
    </w:p>
    <w:p w14:paraId="285A61CB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Высота падения материала, м, </w:t>
      </w:r>
      <w:r w:rsidRPr="00993B79">
        <w:rPr>
          <w:b/>
          <w:i/>
          <w:color w:val="008080"/>
          <w:sz w:val="22"/>
        </w:rPr>
        <w:t xml:space="preserve">GB = </w:t>
      </w:r>
      <w:r w:rsidRPr="00993B79">
        <w:rPr>
          <w:b/>
          <w:color w:val="008000"/>
        </w:rPr>
        <w:t>2</w:t>
      </w:r>
    </w:p>
    <w:p w14:paraId="285A61CC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Коэффициент, учитывающий высоту падения материала (табл.3.1.7), </w:t>
      </w:r>
      <w:r w:rsidRPr="00993B79">
        <w:rPr>
          <w:b/>
          <w:i/>
          <w:color w:val="008080"/>
          <w:sz w:val="22"/>
        </w:rPr>
        <w:t xml:space="preserve">B = </w:t>
      </w:r>
      <w:r w:rsidRPr="00993B79">
        <w:rPr>
          <w:b/>
          <w:color w:val="008000"/>
        </w:rPr>
        <w:t>0.7</w:t>
      </w:r>
    </w:p>
    <w:p w14:paraId="285A61CD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Суммарное количество перерабатываемого материала, т/час, </w:t>
      </w:r>
      <w:r w:rsidRPr="00993B79">
        <w:rPr>
          <w:b/>
          <w:i/>
          <w:color w:val="008080"/>
          <w:sz w:val="22"/>
        </w:rPr>
        <w:t xml:space="preserve">GMAX = </w:t>
      </w:r>
      <w:r w:rsidRPr="00993B79">
        <w:rPr>
          <w:b/>
          <w:color w:val="008000"/>
        </w:rPr>
        <w:t>10</w:t>
      </w:r>
    </w:p>
    <w:p w14:paraId="285A61CE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Суммарное количество перерабатываемого материала, т/год, </w:t>
      </w:r>
      <w:r w:rsidRPr="00993B79">
        <w:rPr>
          <w:b/>
          <w:i/>
          <w:color w:val="008080"/>
          <w:sz w:val="22"/>
        </w:rPr>
        <w:t xml:space="preserve">GGOD = </w:t>
      </w:r>
      <w:r w:rsidRPr="00993B79">
        <w:rPr>
          <w:b/>
          <w:color w:val="008000"/>
        </w:rPr>
        <w:t>2100</w:t>
      </w:r>
    </w:p>
    <w:p w14:paraId="285A61CF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993B79">
        <w:rPr>
          <w:b/>
          <w:i/>
          <w:color w:val="008080"/>
          <w:sz w:val="22"/>
        </w:rPr>
        <w:t xml:space="preserve">NJ = </w:t>
      </w:r>
      <w:r w:rsidRPr="00993B79">
        <w:rPr>
          <w:b/>
          <w:color w:val="008000"/>
        </w:rPr>
        <w:t>0</w:t>
      </w:r>
    </w:p>
    <w:p w14:paraId="285A61D0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Вид работ: Разгрузка</w:t>
      </w:r>
    </w:p>
    <w:p w14:paraId="285A61D1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выброс, г/с (3.1.1), </w:t>
      </w:r>
      <w:r w:rsidRPr="00993B79">
        <w:rPr>
          <w:b/>
          <w:i/>
          <w:color w:val="008080"/>
          <w:sz w:val="22"/>
        </w:rPr>
        <w:t xml:space="preserve">GC = </w:t>
      </w:r>
      <w:r w:rsidRPr="00993B79">
        <w:rPr>
          <w:i/>
          <w:color w:val="FF0000"/>
        </w:rPr>
        <w:t>K1 · K2 · K3 · K4 · K5 · K7 · K8 · K9 · KE · B · GMAX · 10</w:t>
      </w:r>
      <w:r w:rsidRPr="00993B79">
        <w:rPr>
          <w:i/>
          <w:color w:val="FF0000"/>
          <w:vertAlign w:val="superscript"/>
        </w:rPr>
        <w:t>6</w:t>
      </w:r>
      <w:r w:rsidRPr="00993B79">
        <w:rPr>
          <w:i/>
          <w:color w:val="FF0000"/>
        </w:rPr>
        <w:t xml:space="preserve"> / 3600 · (1-NJ) = </w:t>
      </w:r>
      <w:r w:rsidRPr="00993B79">
        <w:rPr>
          <w:b/>
          <w:color w:val="800000"/>
        </w:rPr>
        <w:t>0.04 · 0.02 · 1.4 · 0.1 · 1 · 0.5 · 1 · 1 · 1 · 0.7 · 10 · 10</w:t>
      </w:r>
      <w:r w:rsidRPr="00993B79">
        <w:rPr>
          <w:b/>
          <w:color w:val="800000"/>
          <w:vertAlign w:val="superscript"/>
        </w:rPr>
        <w:t>6</w:t>
      </w:r>
      <w:r w:rsidRPr="00993B79">
        <w:rPr>
          <w:b/>
          <w:color w:val="800000"/>
        </w:rPr>
        <w:t xml:space="preserve"> / 3600 · (</w:t>
      </w:r>
      <w:proofErr w:type="gramStart"/>
      <w:r w:rsidRPr="00993B79">
        <w:rPr>
          <w:b/>
          <w:color w:val="800000"/>
        </w:rPr>
        <w:t>1-0</w:t>
      </w:r>
      <w:proofErr w:type="gramEnd"/>
      <w:r w:rsidRPr="00993B79">
        <w:rPr>
          <w:b/>
          <w:color w:val="800000"/>
        </w:rPr>
        <w:t xml:space="preserve">) = </w:t>
      </w:r>
      <w:r w:rsidRPr="00993B79">
        <w:rPr>
          <w:b/>
          <w:color w:val="008000"/>
        </w:rPr>
        <w:t>0.1089</w:t>
      </w:r>
    </w:p>
    <w:p w14:paraId="285A61D2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выброс, т/год (3.1.2), </w:t>
      </w:r>
      <w:r w:rsidRPr="00993B79">
        <w:rPr>
          <w:b/>
          <w:i/>
          <w:color w:val="008080"/>
          <w:sz w:val="22"/>
        </w:rPr>
        <w:t xml:space="preserve">MC = </w:t>
      </w:r>
      <w:r w:rsidRPr="00993B79">
        <w:rPr>
          <w:i/>
          <w:color w:val="FF0000"/>
        </w:rPr>
        <w:t xml:space="preserve">K1 · K2 · K3SR · K4 · K5 · K7 · K8 · K9 · KE · B · GGOD · (1-NJ) = </w:t>
      </w:r>
      <w:r w:rsidRPr="00993B79">
        <w:rPr>
          <w:b/>
          <w:color w:val="800000"/>
        </w:rPr>
        <w:t xml:space="preserve">0.04 · 0.02 · 1.2 · 0.1 · 1 · 0.5 · 1 · 1 · 1 · 0.7 · 2100 · (1-0) = </w:t>
      </w:r>
      <w:r w:rsidRPr="00993B79">
        <w:rPr>
          <w:b/>
          <w:color w:val="008000"/>
        </w:rPr>
        <w:t>0.0706</w:t>
      </w:r>
    </w:p>
    <w:p w14:paraId="285A61D3" w14:textId="77777777" w:rsidR="00602AB1" w:rsidRPr="00993B79" w:rsidRDefault="00602AB1" w:rsidP="00602AB1">
      <w:pPr>
        <w:rPr>
          <w:color w:val="000000"/>
          <w:sz w:val="22"/>
        </w:rPr>
      </w:pPr>
    </w:p>
    <w:p w14:paraId="285A61D4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выброс, г/с (3.2.1), </w:t>
      </w:r>
      <w:r w:rsidRPr="00993B79">
        <w:rPr>
          <w:b/>
          <w:i/>
          <w:color w:val="008080"/>
          <w:sz w:val="22"/>
        </w:rPr>
        <w:t xml:space="preserve">G = </w:t>
      </w:r>
      <w:r w:rsidRPr="00993B79">
        <w:rPr>
          <w:i/>
          <w:color w:val="FF0000"/>
        </w:rPr>
        <w:t>MAX(</w:t>
      </w:r>
      <w:proofErr w:type="gramStart"/>
      <w:r w:rsidRPr="00993B79">
        <w:rPr>
          <w:i/>
          <w:color w:val="FF0000"/>
        </w:rPr>
        <w:t>G,GC</w:t>
      </w:r>
      <w:proofErr w:type="gramEnd"/>
      <w:r w:rsidRPr="00993B79">
        <w:rPr>
          <w:i/>
          <w:color w:val="FF0000"/>
        </w:rPr>
        <w:t xml:space="preserve">) = </w:t>
      </w:r>
      <w:r w:rsidRPr="00993B79">
        <w:rPr>
          <w:b/>
          <w:color w:val="008000"/>
        </w:rPr>
        <w:t>0.109</w:t>
      </w:r>
    </w:p>
    <w:p w14:paraId="285A61D5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Сумма выбросов, т/год (3.2.4), </w:t>
      </w:r>
      <w:r w:rsidRPr="00993B79">
        <w:rPr>
          <w:b/>
          <w:i/>
          <w:color w:val="008080"/>
          <w:sz w:val="22"/>
        </w:rPr>
        <w:t xml:space="preserve">M = </w:t>
      </w:r>
      <w:r w:rsidRPr="00993B79">
        <w:rPr>
          <w:i/>
          <w:color w:val="FF0000"/>
        </w:rPr>
        <w:t xml:space="preserve">M + MC = </w:t>
      </w:r>
      <w:r w:rsidRPr="00993B79">
        <w:rPr>
          <w:b/>
          <w:color w:val="800000"/>
        </w:rPr>
        <w:t xml:space="preserve">0 + 0.0706 = </w:t>
      </w:r>
      <w:r w:rsidRPr="00993B79">
        <w:rPr>
          <w:b/>
          <w:color w:val="008000"/>
        </w:rPr>
        <w:t>0.0706</w:t>
      </w:r>
    </w:p>
    <w:p w14:paraId="285A61D6" w14:textId="77777777" w:rsidR="00602AB1" w:rsidRPr="00993B79" w:rsidRDefault="00602AB1" w:rsidP="00602AB1">
      <w:pPr>
        <w:rPr>
          <w:b/>
          <w:color w:val="008000"/>
        </w:rPr>
      </w:pPr>
    </w:p>
    <w:p w14:paraId="285A61D7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С учетом коэффициента гравитационного осаждения</w:t>
      </w:r>
    </w:p>
    <w:p w14:paraId="285A61D8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выброс, т/год, </w:t>
      </w:r>
      <w:r w:rsidRPr="00993B79">
        <w:rPr>
          <w:b/>
          <w:i/>
          <w:color w:val="008080"/>
          <w:sz w:val="22"/>
        </w:rPr>
        <w:t xml:space="preserve">M = </w:t>
      </w:r>
      <w:r w:rsidRPr="00993B79">
        <w:rPr>
          <w:i/>
          <w:color w:val="FF0000"/>
        </w:rPr>
        <w:t xml:space="preserve">KOC · M = </w:t>
      </w:r>
      <w:r w:rsidRPr="00993B79">
        <w:rPr>
          <w:b/>
          <w:color w:val="800000"/>
        </w:rPr>
        <w:t xml:space="preserve">0.4 · 0.0706 = </w:t>
      </w:r>
      <w:r w:rsidRPr="00993B79">
        <w:rPr>
          <w:b/>
          <w:color w:val="008000"/>
        </w:rPr>
        <w:t>0.02824</w:t>
      </w:r>
    </w:p>
    <w:p w14:paraId="285A61D9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выброс, </w:t>
      </w:r>
      <w:r w:rsidRPr="00993B79">
        <w:rPr>
          <w:b/>
          <w:i/>
          <w:color w:val="008080"/>
          <w:sz w:val="22"/>
        </w:rPr>
        <w:t xml:space="preserve">G = </w:t>
      </w:r>
      <w:r w:rsidRPr="00993B79">
        <w:rPr>
          <w:i/>
          <w:color w:val="FF0000"/>
        </w:rPr>
        <w:t xml:space="preserve">KOC · G = </w:t>
      </w:r>
      <w:r w:rsidRPr="00993B79">
        <w:rPr>
          <w:b/>
          <w:color w:val="800000"/>
        </w:rPr>
        <w:t xml:space="preserve">0.4 · 0.109 = </w:t>
      </w:r>
      <w:r w:rsidRPr="00993B79">
        <w:rPr>
          <w:b/>
          <w:color w:val="008000"/>
        </w:rPr>
        <w:t>0.0436</w:t>
      </w:r>
    </w:p>
    <w:p w14:paraId="285A61DA" w14:textId="77777777" w:rsidR="00602AB1" w:rsidRPr="00993B79" w:rsidRDefault="00602AB1" w:rsidP="00602AB1">
      <w:pPr>
        <w:rPr>
          <w:b/>
          <w:color w:val="008000"/>
        </w:rPr>
      </w:pPr>
    </w:p>
    <w:p w14:paraId="285A61DB" w14:textId="77777777" w:rsidR="00602AB1" w:rsidRPr="00993B79" w:rsidRDefault="00602AB1" w:rsidP="00602AB1">
      <w:pPr>
        <w:rPr>
          <w:b/>
          <w:i/>
          <w:color w:val="800080"/>
        </w:rPr>
      </w:pPr>
      <w:r w:rsidRPr="00993B79">
        <w:rPr>
          <w:b/>
          <w:i/>
          <w:color w:val="800080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25"/>
        <w:gridCol w:w="8107"/>
        <w:gridCol w:w="3152"/>
        <w:gridCol w:w="3376"/>
      </w:tblGrid>
      <w:tr w:rsidR="00602AB1" w:rsidRPr="00993B79" w14:paraId="285A61E0" w14:textId="77777777" w:rsidTr="008C7CB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61DC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Код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61DD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61DE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61DF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Выброс т/год</w:t>
            </w:r>
          </w:p>
        </w:tc>
      </w:tr>
      <w:tr w:rsidR="008C7CB5" w:rsidRPr="00993B79" w14:paraId="285A61E5" w14:textId="77777777" w:rsidTr="008C7CB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1E1" w14:textId="77777777" w:rsidR="008C7CB5" w:rsidRPr="00993B79" w:rsidRDefault="008C7CB5" w:rsidP="000C5E29">
            <w:pPr>
              <w:jc w:val="right"/>
              <w:rPr>
                <w:sz w:val="20"/>
                <w:szCs w:val="20"/>
              </w:rPr>
            </w:pPr>
            <w:r w:rsidRPr="00993B79">
              <w:rPr>
                <w:sz w:val="20"/>
                <w:szCs w:val="20"/>
              </w:rPr>
              <w:t>0305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1E2" w14:textId="77777777" w:rsidR="008C7CB5" w:rsidRPr="00993B79" w:rsidRDefault="008C7CB5" w:rsidP="000C5E29">
            <w:pPr>
              <w:rPr>
                <w:sz w:val="20"/>
                <w:szCs w:val="20"/>
              </w:rPr>
            </w:pPr>
            <w:r w:rsidRPr="00993B79">
              <w:rPr>
                <w:sz w:val="20"/>
                <w:szCs w:val="20"/>
              </w:rPr>
              <w:t>Аммоний нитрат (Аммиачная селитра) (35)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1E3" w14:textId="77777777" w:rsidR="008C7CB5" w:rsidRPr="00993B79" w:rsidRDefault="008C7CB5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0.0436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1E4" w14:textId="77777777" w:rsidR="008C7CB5" w:rsidRPr="00993B79" w:rsidRDefault="008C7CB5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0.02824</w:t>
            </w:r>
          </w:p>
        </w:tc>
      </w:tr>
    </w:tbl>
    <w:p w14:paraId="285A61E6" w14:textId="77777777" w:rsidR="00602AB1" w:rsidRPr="00993B79" w:rsidRDefault="00602AB1" w:rsidP="00602AB1">
      <w:pPr>
        <w:rPr>
          <w:color w:val="000000"/>
          <w:sz w:val="22"/>
        </w:rPr>
      </w:pPr>
    </w:p>
    <w:p w14:paraId="285A61E7" w14:textId="77777777" w:rsidR="00602AB1" w:rsidRPr="00993B79" w:rsidRDefault="00602AB1" w:rsidP="00602AB1">
      <w:pPr>
        <w:rPr>
          <w:color w:val="000000"/>
          <w:sz w:val="22"/>
        </w:rPr>
      </w:pPr>
    </w:p>
    <w:p w14:paraId="285A61E8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 xml:space="preserve">Источник загрязнения: 6003, </w:t>
      </w:r>
      <w:r w:rsidR="008C7CB5">
        <w:rPr>
          <w:color w:val="000000"/>
          <w:sz w:val="22"/>
        </w:rPr>
        <w:t>Нео</w:t>
      </w:r>
      <w:r w:rsidRPr="00993B79">
        <w:rPr>
          <w:color w:val="000000"/>
          <w:sz w:val="22"/>
        </w:rPr>
        <w:t>рганизованный источник</w:t>
      </w:r>
    </w:p>
    <w:p w14:paraId="285A61E9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Источник выделения: 6003 12, Эстакада для загрузки СЗМ №3</w:t>
      </w:r>
    </w:p>
    <w:p w14:paraId="285A61EA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Список литературы:</w:t>
      </w:r>
    </w:p>
    <w:p w14:paraId="285A61EB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 xml:space="preserve"> Методика расчета нормативов выбросов от неорганизованных источников п. 3 Расчетный метод определения выбросов в атмосферу от предприятий по производству строительных материалов</w:t>
      </w:r>
    </w:p>
    <w:p w14:paraId="285A61EC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Приложение №11 к Приказу Министра охраны окружающей среды Республики Казахстан от 18.04.2008 №100-п</w:t>
      </w:r>
    </w:p>
    <w:p w14:paraId="285A61ED" w14:textId="77777777" w:rsidR="00602AB1" w:rsidRPr="00993B79" w:rsidRDefault="00602AB1" w:rsidP="00602AB1">
      <w:pPr>
        <w:rPr>
          <w:color w:val="000000"/>
          <w:sz w:val="22"/>
        </w:rPr>
      </w:pPr>
    </w:p>
    <w:p w14:paraId="285A61EE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Коэффициент гравитационного осаждения твердых компонентов, п.2.3, </w:t>
      </w:r>
      <w:r w:rsidRPr="00993B79">
        <w:rPr>
          <w:b/>
          <w:i/>
          <w:color w:val="008080"/>
          <w:sz w:val="22"/>
        </w:rPr>
        <w:t xml:space="preserve">KOC = </w:t>
      </w:r>
      <w:r w:rsidRPr="00993B79">
        <w:rPr>
          <w:b/>
          <w:color w:val="008000"/>
        </w:rPr>
        <w:t>0.4</w:t>
      </w:r>
    </w:p>
    <w:p w14:paraId="285A61EF" w14:textId="77777777" w:rsidR="00602AB1" w:rsidRPr="00993B79" w:rsidRDefault="00602AB1" w:rsidP="00602AB1">
      <w:pPr>
        <w:rPr>
          <w:b/>
          <w:color w:val="008000"/>
        </w:rPr>
      </w:pPr>
    </w:p>
    <w:p w14:paraId="285A61F0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Тип источника выделения: Погрузочно-разгрузочные работы, пересыпки, статическое хранение пылящих материалов</w:t>
      </w:r>
    </w:p>
    <w:p w14:paraId="285A61F1" w14:textId="77777777" w:rsidR="00602AB1" w:rsidRPr="00993B79" w:rsidRDefault="00602AB1" w:rsidP="00602AB1">
      <w:pPr>
        <w:rPr>
          <w:color w:val="000000"/>
          <w:sz w:val="22"/>
        </w:rPr>
      </w:pPr>
    </w:p>
    <w:p w14:paraId="285A61F2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п.3.1.Погрузочно-разгрузочные работы, пересыпки пылящих материалов</w:t>
      </w:r>
    </w:p>
    <w:p w14:paraId="285A61F3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lastRenderedPageBreak/>
        <w:t xml:space="preserve">Материал: </w:t>
      </w:r>
      <w:r w:rsidR="008C7CB5" w:rsidRPr="008C7CB5">
        <w:rPr>
          <w:color w:val="000000"/>
          <w:sz w:val="22"/>
        </w:rPr>
        <w:t>Аммоний нитрат (Аммиачная селитра) (35)</w:t>
      </w:r>
    </w:p>
    <w:p w14:paraId="285A61F4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Весовая доля пылевой фракции в материале (табл.3.1.1), </w:t>
      </w:r>
      <w:r w:rsidRPr="00993B79">
        <w:rPr>
          <w:b/>
          <w:i/>
          <w:color w:val="008080"/>
          <w:sz w:val="22"/>
        </w:rPr>
        <w:t xml:space="preserve">K1 = </w:t>
      </w:r>
      <w:r w:rsidRPr="00993B79">
        <w:rPr>
          <w:b/>
          <w:color w:val="008000"/>
        </w:rPr>
        <w:t>0.04</w:t>
      </w:r>
    </w:p>
    <w:p w14:paraId="285A61F5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Доля пыли, переходящей в аэрозоль (табл.3.1.1), </w:t>
      </w:r>
      <w:r w:rsidRPr="00993B79">
        <w:rPr>
          <w:b/>
          <w:i/>
          <w:color w:val="008080"/>
          <w:sz w:val="22"/>
        </w:rPr>
        <w:t xml:space="preserve">K2 = </w:t>
      </w:r>
      <w:r w:rsidRPr="00993B79">
        <w:rPr>
          <w:b/>
          <w:color w:val="008000"/>
        </w:rPr>
        <w:t>0.02</w:t>
      </w:r>
    </w:p>
    <w:p w14:paraId="285A61F6" w14:textId="77777777" w:rsidR="00602AB1" w:rsidRPr="00993B79" w:rsidRDefault="00602AB1" w:rsidP="00602AB1">
      <w:pPr>
        <w:rPr>
          <w:b/>
          <w:color w:val="008000"/>
        </w:rPr>
      </w:pPr>
    </w:p>
    <w:p w14:paraId="285A61F7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 xml:space="preserve">Примесь: </w:t>
      </w:r>
      <w:r w:rsidR="008C7CB5" w:rsidRPr="008C7CB5">
        <w:rPr>
          <w:b/>
          <w:i/>
          <w:color w:val="FF00FF"/>
        </w:rPr>
        <w:t>0305</w:t>
      </w:r>
      <w:r w:rsidR="008C7CB5" w:rsidRPr="008C7CB5">
        <w:rPr>
          <w:b/>
          <w:i/>
          <w:color w:val="FF00FF"/>
        </w:rPr>
        <w:tab/>
        <w:t>Аммоний нитрат (Аммиачная селитра) (35)</w:t>
      </w:r>
    </w:p>
    <w:p w14:paraId="285A61F8" w14:textId="77777777" w:rsidR="00602AB1" w:rsidRPr="00993B79" w:rsidRDefault="00602AB1" w:rsidP="00602AB1">
      <w:pPr>
        <w:rPr>
          <w:b/>
          <w:i/>
          <w:color w:val="FF00FF"/>
        </w:rPr>
      </w:pPr>
    </w:p>
    <w:p w14:paraId="285A61F9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Степень открытости: с 1-й стороны</w:t>
      </w:r>
    </w:p>
    <w:p w14:paraId="285A61FA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Коэффициент, учитывающий степень защищенности узла (табл.3.1.3), </w:t>
      </w:r>
      <w:r w:rsidRPr="00993B79">
        <w:rPr>
          <w:b/>
          <w:i/>
          <w:color w:val="008080"/>
          <w:sz w:val="22"/>
        </w:rPr>
        <w:t xml:space="preserve">K4 = </w:t>
      </w:r>
      <w:r w:rsidRPr="00993B79">
        <w:rPr>
          <w:b/>
          <w:color w:val="008000"/>
        </w:rPr>
        <w:t>0.1</w:t>
      </w:r>
    </w:p>
    <w:p w14:paraId="285A61FB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Скорость ветра (среднегодовая), м/с, </w:t>
      </w:r>
      <w:r w:rsidRPr="00993B79">
        <w:rPr>
          <w:b/>
          <w:i/>
          <w:color w:val="008080"/>
          <w:sz w:val="22"/>
        </w:rPr>
        <w:t xml:space="preserve">G3SR = </w:t>
      </w:r>
      <w:r w:rsidRPr="00993B79">
        <w:rPr>
          <w:b/>
          <w:color w:val="008000"/>
        </w:rPr>
        <w:t>2.6</w:t>
      </w:r>
    </w:p>
    <w:p w14:paraId="285A61FC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Коэфф</w:t>
      </w:r>
      <w:proofErr w:type="spellEnd"/>
      <w:r w:rsidRPr="00993B79">
        <w:rPr>
          <w:color w:val="000000"/>
          <w:sz w:val="22"/>
        </w:rPr>
        <w:t xml:space="preserve">., учитывающий среднегодовую скорость ветра (табл.3.1.2), </w:t>
      </w:r>
      <w:r w:rsidRPr="00993B79">
        <w:rPr>
          <w:b/>
          <w:i/>
          <w:color w:val="008080"/>
          <w:sz w:val="22"/>
        </w:rPr>
        <w:t xml:space="preserve">K3SR = </w:t>
      </w:r>
      <w:r w:rsidRPr="00993B79">
        <w:rPr>
          <w:b/>
          <w:color w:val="008000"/>
        </w:rPr>
        <w:t>1.2</w:t>
      </w:r>
    </w:p>
    <w:p w14:paraId="285A61FD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Скорость ветра (максимальная), м/c, </w:t>
      </w:r>
      <w:r w:rsidRPr="00993B79">
        <w:rPr>
          <w:b/>
          <w:i/>
          <w:color w:val="008080"/>
          <w:sz w:val="22"/>
        </w:rPr>
        <w:t xml:space="preserve">G3 = </w:t>
      </w:r>
      <w:r w:rsidRPr="00993B79">
        <w:rPr>
          <w:b/>
          <w:color w:val="008000"/>
        </w:rPr>
        <w:t>6</w:t>
      </w:r>
    </w:p>
    <w:p w14:paraId="285A61FE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Коэфф</w:t>
      </w:r>
      <w:proofErr w:type="spellEnd"/>
      <w:r w:rsidRPr="00993B79">
        <w:rPr>
          <w:color w:val="000000"/>
          <w:sz w:val="22"/>
        </w:rPr>
        <w:t xml:space="preserve">., учитывающий максимальную скорость ветра (табл.3.1.2), </w:t>
      </w:r>
      <w:r w:rsidRPr="00993B79">
        <w:rPr>
          <w:b/>
          <w:i/>
          <w:color w:val="008080"/>
          <w:sz w:val="22"/>
        </w:rPr>
        <w:t xml:space="preserve">K3 = </w:t>
      </w:r>
      <w:r w:rsidRPr="00993B79">
        <w:rPr>
          <w:b/>
          <w:color w:val="008000"/>
        </w:rPr>
        <w:t>1.4</w:t>
      </w:r>
    </w:p>
    <w:p w14:paraId="285A61FF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Влажность материала, %, </w:t>
      </w:r>
      <w:r w:rsidRPr="00993B79">
        <w:rPr>
          <w:b/>
          <w:i/>
          <w:color w:val="008080"/>
          <w:sz w:val="22"/>
        </w:rPr>
        <w:t xml:space="preserve">VL = </w:t>
      </w:r>
      <w:r w:rsidRPr="00993B79">
        <w:rPr>
          <w:b/>
          <w:color w:val="008000"/>
        </w:rPr>
        <w:t>0.5</w:t>
      </w:r>
    </w:p>
    <w:p w14:paraId="285A6200" w14:textId="77777777" w:rsidR="00602AB1" w:rsidRPr="00993B79" w:rsidRDefault="00602AB1" w:rsidP="00602AB1">
      <w:pPr>
        <w:rPr>
          <w:b/>
          <w:color w:val="008000"/>
        </w:rPr>
      </w:pPr>
      <w:proofErr w:type="spellStart"/>
      <w:r w:rsidRPr="00993B79">
        <w:rPr>
          <w:color w:val="000000"/>
          <w:sz w:val="22"/>
        </w:rPr>
        <w:t>Коэфф</w:t>
      </w:r>
      <w:proofErr w:type="spellEnd"/>
      <w:r w:rsidRPr="00993B79">
        <w:rPr>
          <w:color w:val="000000"/>
          <w:sz w:val="22"/>
        </w:rPr>
        <w:t xml:space="preserve">., учитывающий влажность материала (табл.3.1.4), </w:t>
      </w:r>
      <w:r w:rsidRPr="00993B79">
        <w:rPr>
          <w:b/>
          <w:i/>
          <w:color w:val="008080"/>
          <w:sz w:val="22"/>
        </w:rPr>
        <w:t xml:space="preserve">K5 = </w:t>
      </w:r>
      <w:r w:rsidRPr="00993B79">
        <w:rPr>
          <w:b/>
          <w:color w:val="008000"/>
        </w:rPr>
        <w:t>1</w:t>
      </w:r>
    </w:p>
    <w:p w14:paraId="285A6201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Размер куска материала, мм, </w:t>
      </w:r>
      <w:r w:rsidRPr="00993B79">
        <w:rPr>
          <w:b/>
          <w:i/>
          <w:color w:val="008080"/>
          <w:sz w:val="22"/>
        </w:rPr>
        <w:t xml:space="preserve">G7 = </w:t>
      </w:r>
      <w:r w:rsidRPr="00993B79">
        <w:rPr>
          <w:b/>
          <w:color w:val="008000"/>
        </w:rPr>
        <w:t>10</w:t>
      </w:r>
    </w:p>
    <w:p w14:paraId="285A6202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Коэффициент, учитывающий крупность материала (табл.3.1.5), </w:t>
      </w:r>
      <w:r w:rsidRPr="00993B79">
        <w:rPr>
          <w:b/>
          <w:i/>
          <w:color w:val="008080"/>
          <w:sz w:val="22"/>
        </w:rPr>
        <w:t xml:space="preserve">K7 = </w:t>
      </w:r>
      <w:r w:rsidRPr="00993B79">
        <w:rPr>
          <w:b/>
          <w:color w:val="008000"/>
        </w:rPr>
        <w:t>0.5</w:t>
      </w:r>
    </w:p>
    <w:p w14:paraId="285A6203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Высота падения материала, м, </w:t>
      </w:r>
      <w:r w:rsidRPr="00993B79">
        <w:rPr>
          <w:b/>
          <w:i/>
          <w:color w:val="008080"/>
          <w:sz w:val="22"/>
        </w:rPr>
        <w:t xml:space="preserve">GB = </w:t>
      </w:r>
      <w:r w:rsidRPr="00993B79">
        <w:rPr>
          <w:b/>
          <w:color w:val="008000"/>
        </w:rPr>
        <w:t>2</w:t>
      </w:r>
    </w:p>
    <w:p w14:paraId="285A6204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Коэффициент, учитывающий высоту падения материала (табл.3.1.7), </w:t>
      </w:r>
      <w:r w:rsidRPr="00993B79">
        <w:rPr>
          <w:b/>
          <w:i/>
          <w:color w:val="008080"/>
          <w:sz w:val="22"/>
        </w:rPr>
        <w:t xml:space="preserve">B = </w:t>
      </w:r>
      <w:r w:rsidRPr="00993B79">
        <w:rPr>
          <w:b/>
          <w:color w:val="008000"/>
        </w:rPr>
        <w:t>0.7</w:t>
      </w:r>
    </w:p>
    <w:p w14:paraId="285A6205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Суммарное количество перерабатываемого материала, т/час, </w:t>
      </w:r>
      <w:r w:rsidRPr="00993B79">
        <w:rPr>
          <w:b/>
          <w:i/>
          <w:color w:val="008080"/>
          <w:sz w:val="22"/>
        </w:rPr>
        <w:t xml:space="preserve">GMAX = </w:t>
      </w:r>
      <w:r w:rsidRPr="00993B79">
        <w:rPr>
          <w:b/>
          <w:color w:val="008000"/>
        </w:rPr>
        <w:t>10</w:t>
      </w:r>
    </w:p>
    <w:p w14:paraId="285A6206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Суммарное количество перерабатываемого материала, т/год, </w:t>
      </w:r>
      <w:r w:rsidRPr="00993B79">
        <w:rPr>
          <w:b/>
          <w:i/>
          <w:color w:val="008080"/>
          <w:sz w:val="22"/>
        </w:rPr>
        <w:t xml:space="preserve">GGOD = </w:t>
      </w:r>
      <w:r w:rsidRPr="00993B79">
        <w:rPr>
          <w:b/>
          <w:color w:val="008000"/>
        </w:rPr>
        <w:t>4200</w:t>
      </w:r>
    </w:p>
    <w:p w14:paraId="285A6207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Эффективность средств пылеподавления, в долях единицы, </w:t>
      </w:r>
      <w:r w:rsidRPr="00993B79">
        <w:rPr>
          <w:b/>
          <w:i/>
          <w:color w:val="008080"/>
          <w:sz w:val="22"/>
        </w:rPr>
        <w:t xml:space="preserve">NJ = </w:t>
      </w:r>
      <w:r w:rsidRPr="00993B79">
        <w:rPr>
          <w:b/>
          <w:color w:val="008000"/>
        </w:rPr>
        <w:t>0</w:t>
      </w:r>
    </w:p>
    <w:p w14:paraId="285A6208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Вид работ: Разгрузка</w:t>
      </w:r>
    </w:p>
    <w:p w14:paraId="285A6209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выброс, г/с (3.1.1), </w:t>
      </w:r>
      <w:r w:rsidRPr="00993B79">
        <w:rPr>
          <w:b/>
          <w:i/>
          <w:color w:val="008080"/>
          <w:sz w:val="22"/>
        </w:rPr>
        <w:t xml:space="preserve">GC = </w:t>
      </w:r>
      <w:r w:rsidRPr="00993B79">
        <w:rPr>
          <w:i/>
          <w:color w:val="FF0000"/>
        </w:rPr>
        <w:t>K1 · K2 · K3 · K4 · K5 · K7 · K8 · K9 · KE · B · GMAX · 10</w:t>
      </w:r>
      <w:r w:rsidRPr="00993B79">
        <w:rPr>
          <w:i/>
          <w:color w:val="FF0000"/>
          <w:vertAlign w:val="superscript"/>
        </w:rPr>
        <w:t>6</w:t>
      </w:r>
      <w:r w:rsidRPr="00993B79">
        <w:rPr>
          <w:i/>
          <w:color w:val="FF0000"/>
        </w:rPr>
        <w:t xml:space="preserve"> / 3600 · (1-NJ) = </w:t>
      </w:r>
      <w:r w:rsidRPr="00993B79">
        <w:rPr>
          <w:b/>
          <w:color w:val="800000"/>
        </w:rPr>
        <w:t>0.04 · 0.02 · 1.4 · 0.1 · 1 · 0.5 · 1 · 1 · 1 · 0.7 · 10 · 10</w:t>
      </w:r>
      <w:r w:rsidRPr="00993B79">
        <w:rPr>
          <w:b/>
          <w:color w:val="800000"/>
          <w:vertAlign w:val="superscript"/>
        </w:rPr>
        <w:t>6</w:t>
      </w:r>
      <w:r w:rsidRPr="00993B79">
        <w:rPr>
          <w:b/>
          <w:color w:val="800000"/>
        </w:rPr>
        <w:t xml:space="preserve"> / 3600 · (</w:t>
      </w:r>
      <w:proofErr w:type="gramStart"/>
      <w:r w:rsidRPr="00993B79">
        <w:rPr>
          <w:b/>
          <w:color w:val="800000"/>
        </w:rPr>
        <w:t>1-0</w:t>
      </w:r>
      <w:proofErr w:type="gramEnd"/>
      <w:r w:rsidRPr="00993B79">
        <w:rPr>
          <w:b/>
          <w:color w:val="800000"/>
        </w:rPr>
        <w:t xml:space="preserve">) = </w:t>
      </w:r>
      <w:r w:rsidRPr="00993B79">
        <w:rPr>
          <w:b/>
          <w:color w:val="008000"/>
        </w:rPr>
        <w:t>0.1089</w:t>
      </w:r>
    </w:p>
    <w:p w14:paraId="285A620A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выброс, т/год (3.1.2), </w:t>
      </w:r>
      <w:r w:rsidRPr="00993B79">
        <w:rPr>
          <w:b/>
          <w:i/>
          <w:color w:val="008080"/>
          <w:sz w:val="22"/>
        </w:rPr>
        <w:t xml:space="preserve">MC = </w:t>
      </w:r>
      <w:r w:rsidRPr="00993B79">
        <w:rPr>
          <w:i/>
          <w:color w:val="FF0000"/>
        </w:rPr>
        <w:t xml:space="preserve">K1 · K2 · K3SR · K4 · K5 · K7 · K8 · K9 · KE · B · GGOD · (1-NJ) = </w:t>
      </w:r>
      <w:r w:rsidRPr="00993B79">
        <w:rPr>
          <w:b/>
          <w:color w:val="800000"/>
        </w:rPr>
        <w:t xml:space="preserve">0.04 · 0.02 · 1.2 · 0.1 · 1 · 0.5 · 1 · 1 · 1 · 0.7 · 4200 · (1-0) = </w:t>
      </w:r>
      <w:r w:rsidRPr="00993B79">
        <w:rPr>
          <w:b/>
          <w:color w:val="008000"/>
        </w:rPr>
        <w:t>0.141</w:t>
      </w:r>
    </w:p>
    <w:p w14:paraId="285A620B" w14:textId="77777777" w:rsidR="00602AB1" w:rsidRPr="00993B79" w:rsidRDefault="00602AB1" w:rsidP="00602AB1">
      <w:pPr>
        <w:rPr>
          <w:color w:val="000000"/>
          <w:sz w:val="22"/>
        </w:rPr>
      </w:pPr>
    </w:p>
    <w:p w14:paraId="285A620C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выброс, г/с (3.2.1), </w:t>
      </w:r>
      <w:r w:rsidRPr="00993B79">
        <w:rPr>
          <w:b/>
          <w:i/>
          <w:color w:val="008080"/>
          <w:sz w:val="22"/>
        </w:rPr>
        <w:t xml:space="preserve">G = </w:t>
      </w:r>
      <w:r w:rsidRPr="00993B79">
        <w:rPr>
          <w:i/>
          <w:color w:val="FF0000"/>
        </w:rPr>
        <w:t>MAX(</w:t>
      </w:r>
      <w:proofErr w:type="gramStart"/>
      <w:r w:rsidRPr="00993B79">
        <w:rPr>
          <w:i/>
          <w:color w:val="FF0000"/>
        </w:rPr>
        <w:t>G,GC</w:t>
      </w:r>
      <w:proofErr w:type="gramEnd"/>
      <w:r w:rsidRPr="00993B79">
        <w:rPr>
          <w:i/>
          <w:color w:val="FF0000"/>
        </w:rPr>
        <w:t xml:space="preserve">) = </w:t>
      </w:r>
      <w:r w:rsidRPr="00993B79">
        <w:rPr>
          <w:b/>
          <w:color w:val="008000"/>
        </w:rPr>
        <w:t>0.109</w:t>
      </w:r>
    </w:p>
    <w:p w14:paraId="285A620D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Сумма выбросов, т/год (3.2.4), </w:t>
      </w:r>
      <w:r w:rsidRPr="00993B79">
        <w:rPr>
          <w:b/>
          <w:i/>
          <w:color w:val="008080"/>
          <w:sz w:val="22"/>
        </w:rPr>
        <w:t xml:space="preserve">M = </w:t>
      </w:r>
      <w:r w:rsidRPr="00993B79">
        <w:rPr>
          <w:i/>
          <w:color w:val="FF0000"/>
        </w:rPr>
        <w:t xml:space="preserve">M + MC = </w:t>
      </w:r>
      <w:r w:rsidRPr="00993B79">
        <w:rPr>
          <w:b/>
          <w:color w:val="800000"/>
        </w:rPr>
        <w:t xml:space="preserve">0 + 0.141 = </w:t>
      </w:r>
      <w:r w:rsidRPr="00993B79">
        <w:rPr>
          <w:b/>
          <w:color w:val="008000"/>
        </w:rPr>
        <w:t>0.141</w:t>
      </w:r>
    </w:p>
    <w:p w14:paraId="285A620E" w14:textId="77777777" w:rsidR="00602AB1" w:rsidRPr="00993B79" w:rsidRDefault="00602AB1" w:rsidP="00602AB1">
      <w:pPr>
        <w:rPr>
          <w:b/>
          <w:color w:val="008000"/>
        </w:rPr>
      </w:pPr>
    </w:p>
    <w:p w14:paraId="285A620F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С учетом коэффициента гравитационного осаждения</w:t>
      </w:r>
    </w:p>
    <w:p w14:paraId="285A6210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выброс, т/год, </w:t>
      </w:r>
      <w:r w:rsidRPr="00993B79">
        <w:rPr>
          <w:b/>
          <w:i/>
          <w:color w:val="008080"/>
          <w:sz w:val="22"/>
        </w:rPr>
        <w:t xml:space="preserve">M = </w:t>
      </w:r>
      <w:r w:rsidRPr="00993B79">
        <w:rPr>
          <w:i/>
          <w:color w:val="FF0000"/>
        </w:rPr>
        <w:t xml:space="preserve">KOC · M = </w:t>
      </w:r>
      <w:r w:rsidRPr="00993B79">
        <w:rPr>
          <w:b/>
          <w:color w:val="800000"/>
        </w:rPr>
        <w:t xml:space="preserve">0.4 · 0.141 = </w:t>
      </w:r>
      <w:r w:rsidRPr="00993B79">
        <w:rPr>
          <w:b/>
          <w:color w:val="008000"/>
        </w:rPr>
        <w:t>0.0564</w:t>
      </w:r>
    </w:p>
    <w:p w14:paraId="285A6211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разовый выброс, </w:t>
      </w:r>
      <w:r w:rsidRPr="00993B79">
        <w:rPr>
          <w:b/>
          <w:i/>
          <w:color w:val="008080"/>
          <w:sz w:val="22"/>
        </w:rPr>
        <w:t xml:space="preserve">G = </w:t>
      </w:r>
      <w:r w:rsidRPr="00993B79">
        <w:rPr>
          <w:i/>
          <w:color w:val="FF0000"/>
        </w:rPr>
        <w:t xml:space="preserve">KOC · G = </w:t>
      </w:r>
      <w:r w:rsidRPr="00993B79">
        <w:rPr>
          <w:b/>
          <w:color w:val="800000"/>
        </w:rPr>
        <w:t xml:space="preserve">0.4 · 0.109 = </w:t>
      </w:r>
      <w:r w:rsidRPr="00993B79">
        <w:rPr>
          <w:b/>
          <w:color w:val="008000"/>
        </w:rPr>
        <w:t>0.0436</w:t>
      </w:r>
    </w:p>
    <w:p w14:paraId="285A6212" w14:textId="77777777" w:rsidR="00602AB1" w:rsidRPr="00993B79" w:rsidRDefault="00602AB1" w:rsidP="00602AB1">
      <w:pPr>
        <w:rPr>
          <w:b/>
          <w:color w:val="008000"/>
        </w:rPr>
      </w:pPr>
    </w:p>
    <w:p w14:paraId="285A6213" w14:textId="77777777" w:rsidR="00602AB1" w:rsidRPr="00993B79" w:rsidRDefault="00602AB1" w:rsidP="00602AB1">
      <w:pPr>
        <w:rPr>
          <w:b/>
          <w:i/>
          <w:color w:val="800080"/>
        </w:rPr>
      </w:pPr>
      <w:r w:rsidRPr="00993B79">
        <w:rPr>
          <w:b/>
          <w:i/>
          <w:color w:val="800080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25"/>
        <w:gridCol w:w="8107"/>
        <w:gridCol w:w="3152"/>
        <w:gridCol w:w="3376"/>
      </w:tblGrid>
      <w:tr w:rsidR="00602AB1" w:rsidRPr="00993B79" w14:paraId="285A6218" w14:textId="77777777" w:rsidTr="008C7CB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6214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Код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6215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6216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6217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Выброс т/год</w:t>
            </w:r>
          </w:p>
        </w:tc>
      </w:tr>
      <w:tr w:rsidR="008C7CB5" w:rsidRPr="00993B79" w14:paraId="285A621D" w14:textId="77777777" w:rsidTr="008C7CB5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219" w14:textId="77777777" w:rsidR="008C7CB5" w:rsidRPr="00993B79" w:rsidRDefault="008C7CB5" w:rsidP="000C5E29">
            <w:pPr>
              <w:jc w:val="right"/>
              <w:rPr>
                <w:sz w:val="20"/>
                <w:szCs w:val="20"/>
              </w:rPr>
            </w:pPr>
            <w:r w:rsidRPr="00993B79">
              <w:rPr>
                <w:sz w:val="20"/>
                <w:szCs w:val="20"/>
              </w:rPr>
              <w:lastRenderedPageBreak/>
              <w:t>0305</w:t>
            </w:r>
          </w:p>
        </w:tc>
        <w:tc>
          <w:tcPr>
            <w:tcW w:w="25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21A" w14:textId="77777777" w:rsidR="008C7CB5" w:rsidRPr="00993B79" w:rsidRDefault="008C7CB5" w:rsidP="000C5E29">
            <w:pPr>
              <w:rPr>
                <w:sz w:val="20"/>
                <w:szCs w:val="20"/>
              </w:rPr>
            </w:pPr>
            <w:r w:rsidRPr="00993B79">
              <w:rPr>
                <w:sz w:val="20"/>
                <w:szCs w:val="20"/>
              </w:rPr>
              <w:t>Аммоний нитрат (Аммиачная селитра) (35)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21B" w14:textId="77777777" w:rsidR="008C7CB5" w:rsidRPr="00993B79" w:rsidRDefault="008C7CB5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0.0436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21C" w14:textId="77777777" w:rsidR="008C7CB5" w:rsidRPr="00993B79" w:rsidRDefault="008C7CB5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0.0564</w:t>
            </w:r>
          </w:p>
        </w:tc>
      </w:tr>
    </w:tbl>
    <w:p w14:paraId="285A621E" w14:textId="77777777" w:rsidR="00602AB1" w:rsidRPr="00993B79" w:rsidRDefault="00602AB1" w:rsidP="00602AB1">
      <w:pPr>
        <w:rPr>
          <w:color w:val="000000"/>
          <w:sz w:val="22"/>
        </w:rPr>
      </w:pPr>
    </w:p>
    <w:p w14:paraId="285A621F" w14:textId="77777777" w:rsidR="00602AB1" w:rsidRPr="00993B79" w:rsidRDefault="00602AB1" w:rsidP="00602AB1">
      <w:pPr>
        <w:rPr>
          <w:color w:val="000000"/>
          <w:sz w:val="22"/>
        </w:rPr>
      </w:pPr>
    </w:p>
    <w:p w14:paraId="285A6220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 xml:space="preserve">Источник загрязнения: 6004, </w:t>
      </w:r>
      <w:r w:rsidR="008C7CB5">
        <w:rPr>
          <w:color w:val="000000"/>
          <w:sz w:val="22"/>
        </w:rPr>
        <w:t>Нео</w:t>
      </w:r>
      <w:r w:rsidRPr="00993B79">
        <w:rPr>
          <w:color w:val="000000"/>
          <w:sz w:val="22"/>
        </w:rPr>
        <w:t>рганизованный источник</w:t>
      </w:r>
    </w:p>
    <w:p w14:paraId="285A6221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Источник выделения: 6004 21, Заточной станок</w:t>
      </w:r>
    </w:p>
    <w:p w14:paraId="285A6222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Список литературы:</w:t>
      </w:r>
    </w:p>
    <w:p w14:paraId="285A6223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Методика расчета выбросов загрязняющих веществ в атмосферу</w:t>
      </w:r>
    </w:p>
    <w:p w14:paraId="285A6224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при механической обработке металлов (по величинам удельных</w:t>
      </w:r>
    </w:p>
    <w:p w14:paraId="285A6225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выбросов). РНД 211.2.02.06-2004. Астана, 2005</w:t>
      </w:r>
    </w:p>
    <w:p w14:paraId="285A6226" w14:textId="77777777" w:rsidR="00602AB1" w:rsidRPr="00993B79" w:rsidRDefault="00602AB1" w:rsidP="00602AB1">
      <w:pPr>
        <w:rPr>
          <w:color w:val="000000"/>
          <w:sz w:val="22"/>
        </w:rPr>
      </w:pPr>
    </w:p>
    <w:p w14:paraId="285A6227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Технология обработки: Механическая обработка металлов</w:t>
      </w:r>
    </w:p>
    <w:p w14:paraId="285A6228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Местный отсос пыли не проводится</w:t>
      </w:r>
    </w:p>
    <w:p w14:paraId="285A6229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Тип расчета: без охлаждения</w:t>
      </w:r>
    </w:p>
    <w:p w14:paraId="285A622A" w14:textId="77777777" w:rsidR="00602AB1" w:rsidRPr="00993B79" w:rsidRDefault="00602AB1" w:rsidP="00602AB1">
      <w:pPr>
        <w:rPr>
          <w:color w:val="000000"/>
          <w:sz w:val="22"/>
        </w:rPr>
      </w:pPr>
      <w:r w:rsidRPr="00993B79">
        <w:rPr>
          <w:color w:val="000000"/>
          <w:sz w:val="22"/>
        </w:rPr>
        <w:t>Вид оборудования: Заточные станки, с диаметром шлифовального круга - 300 мм</w:t>
      </w:r>
    </w:p>
    <w:p w14:paraId="285A622B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Фактический годовой фонд времени работы одной единицы оборудования, ч/год, </w:t>
      </w:r>
      <w:r w:rsidRPr="00993B79">
        <w:rPr>
          <w:b/>
          <w:i/>
          <w:color w:val="008080"/>
          <w:sz w:val="22"/>
        </w:rPr>
        <w:t xml:space="preserve">T = </w:t>
      </w:r>
      <w:r w:rsidRPr="00993B79">
        <w:rPr>
          <w:b/>
          <w:color w:val="008000"/>
        </w:rPr>
        <w:t>50</w:t>
      </w:r>
    </w:p>
    <w:p w14:paraId="285A622C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Число станков данного типа, шт., </w:t>
      </w:r>
      <w:r w:rsidRPr="00993B79">
        <w:rPr>
          <w:b/>
          <w:i/>
          <w:color w:val="008080"/>
          <w:sz w:val="22"/>
        </w:rPr>
        <w:t>N</w:t>
      </w:r>
      <w:r w:rsidRPr="00993B79">
        <w:rPr>
          <w:b/>
          <w:i/>
          <w:color w:val="008080"/>
          <w:sz w:val="22"/>
          <w:vertAlign w:val="subscript"/>
        </w:rPr>
        <w:t>СТ</w:t>
      </w:r>
      <w:r w:rsidRPr="00993B79">
        <w:rPr>
          <w:b/>
          <w:i/>
          <w:color w:val="008080"/>
          <w:sz w:val="22"/>
        </w:rPr>
        <w:t xml:space="preserve"> = </w:t>
      </w:r>
      <w:r w:rsidRPr="00993B79">
        <w:rPr>
          <w:b/>
          <w:color w:val="008000"/>
        </w:rPr>
        <w:t>1</w:t>
      </w:r>
    </w:p>
    <w:p w14:paraId="285A622D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Число станков данного типа, работающих одновременно, шт., </w:t>
      </w:r>
      <w:r w:rsidRPr="00993B79">
        <w:rPr>
          <w:b/>
          <w:i/>
          <w:color w:val="008080"/>
          <w:sz w:val="22"/>
        </w:rPr>
        <w:t>N</w:t>
      </w:r>
      <w:r w:rsidRPr="00993B79">
        <w:rPr>
          <w:b/>
          <w:i/>
          <w:color w:val="008080"/>
          <w:sz w:val="18"/>
        </w:rPr>
        <w:fldChar w:fldCharType="begin"/>
      </w:r>
      <w:r w:rsidRPr="00993B79">
        <w:rPr>
          <w:b/>
          <w:i/>
          <w:color w:val="008080"/>
          <w:sz w:val="18"/>
        </w:rPr>
        <w:instrText xml:space="preserve"> EQ \o\ac(\s\do5( СТ  );;\s\up5( MAX)) </w:instrText>
      </w:r>
      <w:r w:rsidRPr="00993B79">
        <w:rPr>
          <w:b/>
          <w:i/>
          <w:color w:val="008080"/>
          <w:sz w:val="18"/>
        </w:rPr>
        <w:fldChar w:fldCharType="end"/>
      </w:r>
      <w:r w:rsidRPr="00993B79">
        <w:rPr>
          <w:b/>
          <w:i/>
          <w:color w:val="008080"/>
          <w:sz w:val="22"/>
        </w:rPr>
        <w:t xml:space="preserve"> = </w:t>
      </w:r>
      <w:r w:rsidRPr="00993B79">
        <w:rPr>
          <w:b/>
          <w:color w:val="008000"/>
        </w:rPr>
        <w:t>1</w:t>
      </w:r>
    </w:p>
    <w:p w14:paraId="285A622E" w14:textId="77777777" w:rsidR="00602AB1" w:rsidRPr="00993B79" w:rsidRDefault="00602AB1" w:rsidP="00602AB1">
      <w:pPr>
        <w:rPr>
          <w:b/>
          <w:color w:val="008000"/>
        </w:rPr>
      </w:pPr>
    </w:p>
    <w:p w14:paraId="285A622F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 xml:space="preserve">Примесь: 2930 Пыль абразивная (Корунд белый, </w:t>
      </w:r>
      <w:proofErr w:type="spellStart"/>
      <w:r w:rsidRPr="00993B79">
        <w:rPr>
          <w:b/>
          <w:i/>
          <w:color w:val="FF00FF"/>
        </w:rPr>
        <w:t>Монокорунд</w:t>
      </w:r>
      <w:proofErr w:type="spellEnd"/>
      <w:r w:rsidRPr="00993B79">
        <w:rPr>
          <w:b/>
          <w:i/>
          <w:color w:val="FF00FF"/>
        </w:rPr>
        <w:t>) (1027*)</w:t>
      </w:r>
    </w:p>
    <w:p w14:paraId="285A6230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Удельный выброс, г/с (табл. 1), </w:t>
      </w:r>
      <w:r w:rsidRPr="00993B79">
        <w:rPr>
          <w:b/>
          <w:i/>
          <w:color w:val="008080"/>
          <w:sz w:val="22"/>
        </w:rPr>
        <w:t xml:space="preserve">Q = </w:t>
      </w:r>
      <w:r w:rsidRPr="00993B79">
        <w:rPr>
          <w:b/>
          <w:color w:val="008000"/>
        </w:rPr>
        <w:t>0.013</w:t>
      </w:r>
    </w:p>
    <w:p w14:paraId="285A6231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Коэффициент гравитационного оседания (п. 5.3.2), </w:t>
      </w:r>
      <w:r w:rsidRPr="00993B79">
        <w:rPr>
          <w:b/>
          <w:i/>
          <w:color w:val="008080"/>
          <w:sz w:val="22"/>
        </w:rPr>
        <w:t xml:space="preserve">K = </w:t>
      </w:r>
      <w:r w:rsidRPr="00993B79">
        <w:rPr>
          <w:b/>
          <w:color w:val="008000"/>
        </w:rPr>
        <w:t>0.2</w:t>
      </w:r>
    </w:p>
    <w:p w14:paraId="285A6232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выброс, т/год (1), </w:t>
      </w:r>
      <w:r w:rsidRPr="00993B79">
        <w:rPr>
          <w:b/>
          <w:i/>
          <w:color w:val="008080"/>
          <w:sz w:val="22"/>
        </w:rPr>
        <w:t xml:space="preserve">MГОД = </w:t>
      </w:r>
      <w:r w:rsidRPr="00993B79">
        <w:rPr>
          <w:i/>
          <w:color w:val="FF0000"/>
        </w:rPr>
        <w:t>3600 · K · Q · T · N</w:t>
      </w:r>
      <w:r w:rsidRPr="00993B79">
        <w:rPr>
          <w:i/>
          <w:color w:val="FF0000"/>
          <w:vertAlign w:val="subscript"/>
        </w:rPr>
        <w:t>СТ</w:t>
      </w:r>
      <w:r w:rsidRPr="00993B79">
        <w:rPr>
          <w:i/>
          <w:color w:val="FF0000"/>
        </w:rPr>
        <w:t xml:space="preserve"> / 10</w:t>
      </w:r>
      <w:r w:rsidRPr="00993B79">
        <w:rPr>
          <w:i/>
          <w:color w:val="FF0000"/>
          <w:vertAlign w:val="superscript"/>
        </w:rPr>
        <w:t>6</w:t>
      </w:r>
      <w:r w:rsidRPr="00993B79">
        <w:rPr>
          <w:i/>
          <w:color w:val="FF0000"/>
        </w:rPr>
        <w:t xml:space="preserve"> = </w:t>
      </w:r>
      <w:r w:rsidRPr="00993B79">
        <w:rPr>
          <w:b/>
          <w:color w:val="800000"/>
        </w:rPr>
        <w:t>3600 · 0.2 · 0.013 · 50 · 1 / 10</w:t>
      </w:r>
      <w:r w:rsidRPr="00993B79">
        <w:rPr>
          <w:b/>
          <w:color w:val="800000"/>
          <w:vertAlign w:val="superscript"/>
        </w:rPr>
        <w:t>6</w:t>
      </w:r>
      <w:r w:rsidRPr="00993B79">
        <w:rPr>
          <w:b/>
          <w:color w:val="800000"/>
        </w:rPr>
        <w:t xml:space="preserve"> = </w:t>
      </w:r>
      <w:r w:rsidRPr="00993B79">
        <w:rPr>
          <w:b/>
          <w:color w:val="008000"/>
        </w:rPr>
        <w:t>0.000468</w:t>
      </w:r>
    </w:p>
    <w:p w14:paraId="285A6233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из разовых выброс, г/с (2), </w:t>
      </w:r>
      <w:r w:rsidRPr="00993B79">
        <w:rPr>
          <w:b/>
          <w:i/>
          <w:color w:val="008080"/>
          <w:sz w:val="22"/>
        </w:rPr>
        <w:t xml:space="preserve">MСЕК = </w:t>
      </w:r>
      <w:r w:rsidRPr="00993B79">
        <w:rPr>
          <w:i/>
          <w:color w:val="FF0000"/>
        </w:rPr>
        <w:t>K · Q · N</w:t>
      </w:r>
      <w:r w:rsidRPr="00993B79">
        <w:rPr>
          <w:i/>
          <w:color w:val="FF0000"/>
          <w:sz w:val="20"/>
        </w:rPr>
        <w:fldChar w:fldCharType="begin"/>
      </w:r>
      <w:r w:rsidRPr="00993B79">
        <w:rPr>
          <w:i/>
          <w:color w:val="FF0000"/>
          <w:sz w:val="20"/>
        </w:rPr>
        <w:instrText xml:space="preserve"> EQ \o\ac(\s\do6( СТ  );;\s\up6( MAX)) </w:instrText>
      </w:r>
      <w:r w:rsidRPr="00993B79">
        <w:rPr>
          <w:i/>
          <w:color w:val="FF0000"/>
          <w:sz w:val="20"/>
        </w:rPr>
        <w:fldChar w:fldCharType="end"/>
      </w:r>
      <w:r w:rsidRPr="00993B79">
        <w:rPr>
          <w:i/>
          <w:color w:val="FF0000"/>
        </w:rPr>
        <w:t xml:space="preserve"> = </w:t>
      </w:r>
      <w:r w:rsidRPr="00993B79">
        <w:rPr>
          <w:b/>
          <w:color w:val="800000"/>
        </w:rPr>
        <w:t xml:space="preserve">0.2 · 0.013 · 1 = </w:t>
      </w:r>
      <w:r w:rsidRPr="00993B79">
        <w:rPr>
          <w:b/>
          <w:color w:val="008000"/>
        </w:rPr>
        <w:t>0.0026</w:t>
      </w:r>
    </w:p>
    <w:p w14:paraId="285A6234" w14:textId="77777777" w:rsidR="00602AB1" w:rsidRPr="00993B79" w:rsidRDefault="00602AB1" w:rsidP="00602AB1">
      <w:pPr>
        <w:rPr>
          <w:b/>
          <w:i/>
          <w:color w:val="FF00FF"/>
        </w:rPr>
      </w:pPr>
      <w:r w:rsidRPr="00993B79">
        <w:rPr>
          <w:b/>
          <w:i/>
          <w:color w:val="FF00FF"/>
        </w:rPr>
        <w:t>Примесь: 2902 Взвешенные частицы (116)</w:t>
      </w:r>
    </w:p>
    <w:p w14:paraId="285A6235" w14:textId="77777777" w:rsidR="00602AB1" w:rsidRPr="00993B79" w:rsidRDefault="00602AB1" w:rsidP="00602AB1">
      <w:pPr>
        <w:rPr>
          <w:b/>
          <w:i/>
          <w:color w:val="FF00FF"/>
        </w:rPr>
      </w:pPr>
    </w:p>
    <w:p w14:paraId="285A6236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Удельный выброс, г/с (табл. 1), </w:t>
      </w:r>
      <w:r w:rsidRPr="00993B79">
        <w:rPr>
          <w:b/>
          <w:i/>
          <w:color w:val="008080"/>
          <w:sz w:val="22"/>
        </w:rPr>
        <w:t xml:space="preserve">Q = </w:t>
      </w:r>
      <w:r w:rsidRPr="00993B79">
        <w:rPr>
          <w:b/>
          <w:color w:val="008000"/>
        </w:rPr>
        <w:t>0.021</w:t>
      </w:r>
    </w:p>
    <w:p w14:paraId="285A6237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Коэффициент гравитационного оседания (п. 5.3.2), </w:t>
      </w:r>
      <w:r w:rsidRPr="00993B79">
        <w:rPr>
          <w:b/>
          <w:i/>
          <w:color w:val="008080"/>
          <w:sz w:val="22"/>
        </w:rPr>
        <w:t xml:space="preserve">K = </w:t>
      </w:r>
      <w:r w:rsidRPr="00993B79">
        <w:rPr>
          <w:b/>
          <w:color w:val="008000"/>
        </w:rPr>
        <w:t>0.2</w:t>
      </w:r>
    </w:p>
    <w:p w14:paraId="285A6238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Валовый выброс, т/год (1), </w:t>
      </w:r>
      <w:r w:rsidRPr="00993B79">
        <w:rPr>
          <w:b/>
          <w:i/>
          <w:color w:val="008080"/>
          <w:sz w:val="22"/>
        </w:rPr>
        <w:t xml:space="preserve">MГОД = </w:t>
      </w:r>
      <w:r w:rsidRPr="00993B79">
        <w:rPr>
          <w:i/>
          <w:color w:val="FF0000"/>
        </w:rPr>
        <w:t>3600 · K · Q · T · N</w:t>
      </w:r>
      <w:r w:rsidRPr="00993B79">
        <w:rPr>
          <w:i/>
          <w:color w:val="FF0000"/>
          <w:vertAlign w:val="subscript"/>
        </w:rPr>
        <w:t>СТ</w:t>
      </w:r>
      <w:r w:rsidRPr="00993B79">
        <w:rPr>
          <w:i/>
          <w:color w:val="FF0000"/>
        </w:rPr>
        <w:t xml:space="preserve"> / 10</w:t>
      </w:r>
      <w:r w:rsidRPr="00993B79">
        <w:rPr>
          <w:i/>
          <w:color w:val="FF0000"/>
          <w:vertAlign w:val="superscript"/>
        </w:rPr>
        <w:t>6</w:t>
      </w:r>
      <w:r w:rsidRPr="00993B79">
        <w:rPr>
          <w:i/>
          <w:color w:val="FF0000"/>
        </w:rPr>
        <w:t xml:space="preserve"> = </w:t>
      </w:r>
      <w:r w:rsidRPr="00993B79">
        <w:rPr>
          <w:b/>
          <w:color w:val="800000"/>
        </w:rPr>
        <w:t>3600 · 0.2 · 0.021 · 50 · 1 / 10</w:t>
      </w:r>
      <w:r w:rsidRPr="00993B79">
        <w:rPr>
          <w:b/>
          <w:color w:val="800000"/>
          <w:vertAlign w:val="superscript"/>
        </w:rPr>
        <w:t>6</w:t>
      </w:r>
      <w:r w:rsidRPr="00993B79">
        <w:rPr>
          <w:b/>
          <w:color w:val="800000"/>
        </w:rPr>
        <w:t xml:space="preserve"> = </w:t>
      </w:r>
      <w:r w:rsidRPr="00993B79">
        <w:rPr>
          <w:b/>
          <w:color w:val="008000"/>
        </w:rPr>
        <w:t>0.000756</w:t>
      </w:r>
    </w:p>
    <w:p w14:paraId="285A6239" w14:textId="77777777" w:rsidR="00602AB1" w:rsidRPr="00993B79" w:rsidRDefault="00602AB1" w:rsidP="00602AB1">
      <w:pPr>
        <w:rPr>
          <w:b/>
          <w:color w:val="008000"/>
        </w:rPr>
      </w:pPr>
      <w:r w:rsidRPr="00993B79">
        <w:rPr>
          <w:color w:val="000000"/>
          <w:sz w:val="22"/>
        </w:rPr>
        <w:t xml:space="preserve">Максимальный из разовых выброс, г/с (2), </w:t>
      </w:r>
      <w:r w:rsidRPr="00993B79">
        <w:rPr>
          <w:b/>
          <w:i/>
          <w:color w:val="008080"/>
          <w:sz w:val="22"/>
        </w:rPr>
        <w:t xml:space="preserve">MСЕК = </w:t>
      </w:r>
      <w:r w:rsidRPr="00993B79">
        <w:rPr>
          <w:i/>
          <w:color w:val="FF0000"/>
        </w:rPr>
        <w:t>K · Q · N</w:t>
      </w:r>
      <w:r w:rsidRPr="00993B79">
        <w:rPr>
          <w:i/>
          <w:color w:val="FF0000"/>
          <w:sz w:val="20"/>
        </w:rPr>
        <w:fldChar w:fldCharType="begin"/>
      </w:r>
      <w:r w:rsidRPr="00993B79">
        <w:rPr>
          <w:i/>
          <w:color w:val="FF0000"/>
          <w:sz w:val="20"/>
        </w:rPr>
        <w:instrText xml:space="preserve"> EQ \o\ac(\s\do6( СТ  );;\s\up6( MAX)) </w:instrText>
      </w:r>
      <w:r w:rsidRPr="00993B79">
        <w:rPr>
          <w:i/>
          <w:color w:val="FF0000"/>
          <w:sz w:val="20"/>
        </w:rPr>
        <w:fldChar w:fldCharType="end"/>
      </w:r>
      <w:r w:rsidRPr="00993B79">
        <w:rPr>
          <w:i/>
          <w:color w:val="FF0000"/>
        </w:rPr>
        <w:t xml:space="preserve"> = </w:t>
      </w:r>
      <w:r w:rsidRPr="00993B79">
        <w:rPr>
          <w:b/>
          <w:color w:val="800000"/>
        </w:rPr>
        <w:t xml:space="preserve">0.2 · 0.021 · 1 = </w:t>
      </w:r>
      <w:r w:rsidRPr="00993B79">
        <w:rPr>
          <w:b/>
          <w:color w:val="008000"/>
        </w:rPr>
        <w:t>0.0042</w:t>
      </w:r>
    </w:p>
    <w:p w14:paraId="285A623A" w14:textId="77777777" w:rsidR="00602AB1" w:rsidRPr="00993B79" w:rsidRDefault="00602AB1" w:rsidP="00602AB1">
      <w:pPr>
        <w:rPr>
          <w:b/>
          <w:color w:val="008000"/>
        </w:rPr>
      </w:pPr>
    </w:p>
    <w:p w14:paraId="285A623B" w14:textId="77777777" w:rsidR="00602AB1" w:rsidRPr="00993B79" w:rsidRDefault="00602AB1" w:rsidP="00602AB1">
      <w:pPr>
        <w:rPr>
          <w:b/>
          <w:i/>
          <w:color w:val="800080"/>
        </w:rPr>
      </w:pPr>
      <w:r w:rsidRPr="00993B79">
        <w:rPr>
          <w:b/>
          <w:i/>
          <w:color w:val="800080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25"/>
        <w:gridCol w:w="8107"/>
        <w:gridCol w:w="3152"/>
        <w:gridCol w:w="3376"/>
      </w:tblGrid>
      <w:tr w:rsidR="00602AB1" w:rsidRPr="00993B79" w14:paraId="285A6240" w14:textId="77777777" w:rsidTr="00602AB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623C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Код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623D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623E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Выброс г/с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A623F" w14:textId="77777777" w:rsidR="00602AB1" w:rsidRPr="00993B79" w:rsidRDefault="00602AB1" w:rsidP="00602AB1">
            <w:pPr>
              <w:jc w:val="center"/>
              <w:rPr>
                <w:b/>
                <w:i/>
                <w:color w:val="800080"/>
              </w:rPr>
            </w:pPr>
            <w:r w:rsidRPr="00993B79">
              <w:rPr>
                <w:b/>
                <w:i/>
                <w:color w:val="800080"/>
              </w:rPr>
              <w:t>Выброс т/год</w:t>
            </w:r>
          </w:p>
        </w:tc>
      </w:tr>
      <w:tr w:rsidR="00602AB1" w:rsidRPr="00993B79" w14:paraId="285A6245" w14:textId="77777777" w:rsidTr="00602AB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241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2902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242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Взвешенные частицы (116)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243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0.0042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244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0.000756</w:t>
            </w:r>
          </w:p>
        </w:tc>
      </w:tr>
      <w:tr w:rsidR="00602AB1" w:rsidRPr="00993B79" w14:paraId="285A624A" w14:textId="77777777" w:rsidTr="00602AB1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246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2930</w:t>
            </w:r>
          </w:p>
        </w:tc>
        <w:tc>
          <w:tcPr>
            <w:tcW w:w="2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247" w14:textId="77777777" w:rsidR="00602AB1" w:rsidRPr="00993B79" w:rsidRDefault="00602AB1" w:rsidP="00602AB1">
            <w:pPr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 xml:space="preserve">Пыль абразивная (Корунд белый, </w:t>
            </w:r>
            <w:proofErr w:type="spellStart"/>
            <w:r w:rsidRPr="00993B79">
              <w:rPr>
                <w:color w:val="000000"/>
                <w:sz w:val="22"/>
              </w:rPr>
              <w:t>Монокорунд</w:t>
            </w:r>
            <w:proofErr w:type="spellEnd"/>
            <w:r w:rsidRPr="00993B79">
              <w:rPr>
                <w:color w:val="000000"/>
                <w:sz w:val="22"/>
              </w:rPr>
              <w:t>) (1027*)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248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0.0026</w:t>
            </w:r>
          </w:p>
        </w:tc>
        <w:tc>
          <w:tcPr>
            <w:tcW w:w="10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6249" w14:textId="77777777" w:rsidR="00602AB1" w:rsidRPr="00993B79" w:rsidRDefault="00602AB1" w:rsidP="00602AB1">
            <w:pPr>
              <w:jc w:val="right"/>
              <w:rPr>
                <w:color w:val="000000"/>
                <w:sz w:val="22"/>
              </w:rPr>
            </w:pPr>
            <w:r w:rsidRPr="00993B79">
              <w:rPr>
                <w:color w:val="000000"/>
                <w:sz w:val="22"/>
              </w:rPr>
              <w:t>0.000468</w:t>
            </w:r>
          </w:p>
        </w:tc>
      </w:tr>
    </w:tbl>
    <w:p w14:paraId="285A624B" w14:textId="77777777" w:rsidR="00602AB1" w:rsidRPr="00993B79" w:rsidRDefault="00602AB1" w:rsidP="00602AB1">
      <w:pPr>
        <w:rPr>
          <w:color w:val="000000"/>
          <w:sz w:val="22"/>
        </w:rPr>
      </w:pPr>
    </w:p>
    <w:tbl>
      <w:tblPr>
        <w:tblW w:w="13121" w:type="dxa"/>
        <w:tblInd w:w="93" w:type="dxa"/>
        <w:tblLook w:val="04A0" w:firstRow="1" w:lastRow="0" w:firstColumn="1" w:lastColumn="0" w:noHBand="0" w:noVBand="1"/>
      </w:tblPr>
      <w:tblGrid>
        <w:gridCol w:w="645"/>
        <w:gridCol w:w="3229"/>
        <w:gridCol w:w="1012"/>
        <w:gridCol w:w="1040"/>
        <w:gridCol w:w="1040"/>
        <w:gridCol w:w="1029"/>
        <w:gridCol w:w="1091"/>
        <w:gridCol w:w="1466"/>
        <w:gridCol w:w="1366"/>
        <w:gridCol w:w="1203"/>
      </w:tblGrid>
      <w:tr w:rsidR="00804D39" w14:paraId="285A624E" w14:textId="77777777" w:rsidTr="00804D39">
        <w:trPr>
          <w:trHeight w:val="255"/>
        </w:trPr>
        <w:tc>
          <w:tcPr>
            <w:tcW w:w="11918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85A624C" w14:textId="77777777" w:rsidR="00804D39" w:rsidRDefault="00804D3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 xml:space="preserve">Перечень загрязняющих веществ, выбрасываемых в атмосферу на существующее положение </w:t>
            </w:r>
          </w:p>
        </w:tc>
        <w:tc>
          <w:tcPr>
            <w:tcW w:w="12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5A624D" w14:textId="77777777" w:rsidR="00804D39" w:rsidRDefault="00804D3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804D39" w14:paraId="285A6259" w14:textId="77777777" w:rsidTr="00804D39">
        <w:trPr>
          <w:trHeight w:val="1605"/>
        </w:trPr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A624F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ЗВ</w:t>
            </w:r>
          </w:p>
        </w:tc>
        <w:tc>
          <w:tcPr>
            <w:tcW w:w="32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A6250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загрязняющего вещества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A6251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ЭНК, мг/м3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A6252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ПДКм.р</w:t>
            </w:r>
            <w:proofErr w:type="spellEnd"/>
            <w:r>
              <w:rPr>
                <w:sz w:val="20"/>
                <w:szCs w:val="20"/>
              </w:rPr>
              <w:t>, мг/м3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A6253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ПДКс.с</w:t>
            </w:r>
            <w:proofErr w:type="spellEnd"/>
            <w:r>
              <w:rPr>
                <w:sz w:val="20"/>
                <w:szCs w:val="20"/>
              </w:rPr>
              <w:t>., мг/м3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A6254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ОБУВ, мг/м3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A6255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Класс опасности ЗВ</w:t>
            </w:r>
          </w:p>
        </w:tc>
        <w:tc>
          <w:tcPr>
            <w:tcW w:w="1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56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Выброс</w:t>
            </w:r>
            <w:r>
              <w:rPr>
                <w:sz w:val="20"/>
                <w:szCs w:val="20"/>
              </w:rPr>
              <w:br/>
              <w:t>вещества с учетом очистки, г/с</w:t>
            </w:r>
          </w:p>
        </w:tc>
        <w:tc>
          <w:tcPr>
            <w:tcW w:w="13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57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Выброс</w:t>
            </w:r>
            <w:r>
              <w:rPr>
                <w:sz w:val="20"/>
                <w:szCs w:val="20"/>
              </w:rPr>
              <w:br/>
              <w:t>вещества с учетом очистки, т/год, (M)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58" w14:textId="77777777" w:rsidR="00804D39" w:rsidRDefault="00804D39">
            <w:pPr>
              <w:spacing w:after="2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Значение</w:t>
            </w:r>
            <w:r>
              <w:rPr>
                <w:sz w:val="20"/>
                <w:szCs w:val="20"/>
              </w:rPr>
              <w:br/>
              <w:t>M/ЭНК</w:t>
            </w:r>
          </w:p>
        </w:tc>
      </w:tr>
      <w:tr w:rsidR="00804D39" w14:paraId="285A6264" w14:textId="77777777" w:rsidTr="00804D39">
        <w:trPr>
          <w:trHeight w:val="25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25A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5B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5C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5D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5E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5F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60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61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62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63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804D39" w14:paraId="285A626F" w14:textId="77777777" w:rsidTr="00804D39">
        <w:trPr>
          <w:trHeight w:val="76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265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0123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66" w14:textId="77777777" w:rsidR="00804D39" w:rsidRDefault="00804D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Железо (II, III) оксиды (в пересчете на железо) (</w:t>
            </w:r>
            <w:proofErr w:type="spellStart"/>
            <w:r>
              <w:rPr>
                <w:sz w:val="20"/>
                <w:szCs w:val="20"/>
              </w:rPr>
              <w:t>диЖелезо</w:t>
            </w:r>
            <w:proofErr w:type="spellEnd"/>
            <w:r>
              <w:rPr>
                <w:sz w:val="20"/>
                <w:szCs w:val="20"/>
              </w:rPr>
              <w:t xml:space="preserve"> триоксид, Железа оксид) (274)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67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68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69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0,04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6A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6B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6C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0,00193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6D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0,001063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6E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0,026575</w:t>
            </w:r>
          </w:p>
        </w:tc>
      </w:tr>
      <w:tr w:rsidR="00804D39" w14:paraId="285A627A" w14:textId="77777777" w:rsidTr="00804D39">
        <w:trPr>
          <w:trHeight w:val="51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270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0143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71" w14:textId="77777777" w:rsidR="00804D39" w:rsidRDefault="00804D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Марганец и его соединения (в пересчете на марганца (IV) оксид) (327)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72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73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74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0,001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75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76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77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0,0001514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78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0,0000797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79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0,0797</w:t>
            </w:r>
          </w:p>
        </w:tc>
      </w:tr>
      <w:tr w:rsidR="00804D39" w14:paraId="285A6285" w14:textId="77777777" w:rsidTr="00804D39">
        <w:trPr>
          <w:trHeight w:val="51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27B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0150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7C" w14:textId="77777777" w:rsidR="00804D39" w:rsidRDefault="00804D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Натрий гидроксид (Натр едкий, Сода каустическая) (876*)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7D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7E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7F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80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81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82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0,0000131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83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0,0000679104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84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0,00679104</w:t>
            </w:r>
          </w:p>
        </w:tc>
      </w:tr>
      <w:tr w:rsidR="00804D39" w14:paraId="285A6290" w14:textId="77777777" w:rsidTr="00804D39">
        <w:trPr>
          <w:trHeight w:val="25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286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0156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87" w14:textId="77777777" w:rsidR="00804D39" w:rsidRDefault="00804D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Натрий нитрит (884*)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88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89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8A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8B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8C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8D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0,00209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8E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0,00448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8F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0,896</w:t>
            </w:r>
          </w:p>
        </w:tc>
      </w:tr>
      <w:tr w:rsidR="00804D39" w14:paraId="285A629B" w14:textId="77777777" w:rsidTr="00804D39">
        <w:trPr>
          <w:trHeight w:val="51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291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0203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92" w14:textId="77777777" w:rsidR="00804D39" w:rsidRDefault="00804D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Хром /в пересчете на хром (VI) оксид/ (Хром шестивалентный) (647)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93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94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95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0,0015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96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97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98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0,0000236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99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0,0000068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9A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0,00453333</w:t>
            </w:r>
          </w:p>
        </w:tc>
      </w:tr>
      <w:tr w:rsidR="00804D39" w14:paraId="285A62A6" w14:textId="77777777" w:rsidTr="00804D39">
        <w:trPr>
          <w:trHeight w:val="25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29C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0301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9D" w14:textId="77777777" w:rsidR="00804D39" w:rsidRDefault="00804D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Азота (IV) диоксид (Азота диоксид) (4)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9E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9F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A0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0,04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A1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A2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A3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0,13091533333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A4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1,724993488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A5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43,1248372</w:t>
            </w:r>
          </w:p>
        </w:tc>
      </w:tr>
      <w:tr w:rsidR="00804D39" w14:paraId="285A62B1" w14:textId="77777777" w:rsidTr="00804D39">
        <w:trPr>
          <w:trHeight w:val="25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2A7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0303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A8" w14:textId="77777777" w:rsidR="00804D39" w:rsidRDefault="00804D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Аммиак (32)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A9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AA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AB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0,04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AC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AD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AE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0,0000492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AF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0,0002550528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B0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0,00637632</w:t>
            </w:r>
          </w:p>
        </w:tc>
      </w:tr>
      <w:tr w:rsidR="00804D39" w14:paraId="285A62BC" w14:textId="77777777" w:rsidTr="00804D39">
        <w:trPr>
          <w:trHeight w:val="25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2B2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0304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B3" w14:textId="77777777" w:rsidR="00804D39" w:rsidRDefault="00804D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Азот (II) оксид (Азота оксид) (6)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B4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B5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B6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0,06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B7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B8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B9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0,11606768333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BA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1,9865614418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BB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33,1093574</w:t>
            </w:r>
          </w:p>
        </w:tc>
      </w:tr>
      <w:tr w:rsidR="00804D39" w14:paraId="285A62C7" w14:textId="77777777" w:rsidTr="00804D39">
        <w:trPr>
          <w:trHeight w:val="25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2BD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0305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BE" w14:textId="77777777" w:rsidR="00804D39" w:rsidRDefault="00804D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Аммоний нитрат (Аммиачная селитра) (35)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BF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C0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C1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C2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C3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C4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0,23791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C5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1,12372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C6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3,74573333</w:t>
            </w:r>
          </w:p>
        </w:tc>
      </w:tr>
      <w:tr w:rsidR="00804D39" w14:paraId="285A62D2" w14:textId="77777777" w:rsidTr="00804D39">
        <w:trPr>
          <w:trHeight w:val="25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2C8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0328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C9" w14:textId="77777777" w:rsidR="00804D39" w:rsidRDefault="00804D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Углерод (Сажа, Углерод черный) (583)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CA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CB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CC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CD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CE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CF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0,01723488889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D0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0,267018668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D1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5,34037336</w:t>
            </w:r>
          </w:p>
        </w:tc>
      </w:tr>
      <w:tr w:rsidR="00804D39" w14:paraId="285A62DD" w14:textId="77777777" w:rsidTr="00804D39">
        <w:trPr>
          <w:trHeight w:val="51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2D3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0330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D4" w14:textId="77777777" w:rsidR="00804D39" w:rsidRDefault="00804D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D5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D6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D7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D8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D9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DA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0,09084717778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DB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0,89529192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DC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17,9058384</w:t>
            </w:r>
          </w:p>
        </w:tc>
      </w:tr>
      <w:tr w:rsidR="00804D39" w14:paraId="285A62E8" w14:textId="77777777" w:rsidTr="00804D39">
        <w:trPr>
          <w:trHeight w:val="25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2DE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0333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DF" w14:textId="77777777" w:rsidR="00804D39" w:rsidRDefault="00804D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Сероводород (</w:t>
            </w:r>
            <w:proofErr w:type="spellStart"/>
            <w:r>
              <w:rPr>
                <w:sz w:val="20"/>
                <w:szCs w:val="20"/>
              </w:rPr>
              <w:t>Дигидросульфид</w:t>
            </w:r>
            <w:proofErr w:type="spellEnd"/>
            <w:r>
              <w:rPr>
                <w:sz w:val="20"/>
                <w:szCs w:val="20"/>
              </w:rPr>
              <w:t>) (518)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E0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E1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0,008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E2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E3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E4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E5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0,000060032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E6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0,0036443876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E7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0,45554845</w:t>
            </w:r>
          </w:p>
        </w:tc>
      </w:tr>
      <w:tr w:rsidR="00804D39" w14:paraId="285A62F3" w14:textId="77777777" w:rsidTr="00804D39">
        <w:trPr>
          <w:trHeight w:val="51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2E9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0337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EA" w14:textId="77777777" w:rsidR="00804D39" w:rsidRDefault="00804D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Углерод оксид (Окись углерода, Угарный газ) (584)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EB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EC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ED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EE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EF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F0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0,35979144444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F1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2,2136937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F2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0,7378979</w:t>
            </w:r>
          </w:p>
        </w:tc>
      </w:tr>
      <w:tr w:rsidR="00804D39" w14:paraId="285A62FE" w14:textId="77777777" w:rsidTr="00804D39">
        <w:trPr>
          <w:trHeight w:val="51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2F4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0342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F5" w14:textId="77777777" w:rsidR="00804D39" w:rsidRDefault="00804D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Фтористые газообразные соединения /в пересчете на фтор/ (617)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F6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F7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F8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F9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FA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FB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0,000157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FC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0,0000917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2FD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0,01834</w:t>
            </w:r>
          </w:p>
        </w:tc>
      </w:tr>
      <w:tr w:rsidR="00804D39" w14:paraId="285A6309" w14:textId="77777777" w:rsidTr="00804D39">
        <w:trPr>
          <w:trHeight w:val="127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2FF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0344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00" w14:textId="77777777" w:rsidR="00804D39" w:rsidRDefault="00804D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Фториды неорганические плохо растворимые - (алюминия фторид, кальция фторид, натрия </w:t>
            </w:r>
            <w:proofErr w:type="spellStart"/>
            <w:r>
              <w:rPr>
                <w:sz w:val="20"/>
                <w:szCs w:val="20"/>
              </w:rPr>
              <w:t>гексафторалюминат</w:t>
            </w:r>
            <w:proofErr w:type="spellEnd"/>
            <w:r>
              <w:rPr>
                <w:sz w:val="20"/>
                <w:szCs w:val="20"/>
              </w:rPr>
              <w:t>) (Фториды неорганические плохо растворимые /в пересчете на фтор/) (615)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01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02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03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04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05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06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0,000139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07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08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0,00166667</w:t>
            </w:r>
          </w:p>
        </w:tc>
      </w:tr>
      <w:tr w:rsidR="00804D39" w14:paraId="285A6314" w14:textId="77777777" w:rsidTr="00804D39">
        <w:trPr>
          <w:trHeight w:val="51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30A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1301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0B" w14:textId="77777777" w:rsidR="00804D39" w:rsidRDefault="00804D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Проп-2-ен-1-аль (Акролеин, </w:t>
            </w:r>
            <w:proofErr w:type="spellStart"/>
            <w:r>
              <w:rPr>
                <w:sz w:val="20"/>
                <w:szCs w:val="20"/>
              </w:rPr>
              <w:t>Акрилальдегид</w:t>
            </w:r>
            <w:proofErr w:type="spellEnd"/>
            <w:r>
              <w:rPr>
                <w:sz w:val="20"/>
                <w:szCs w:val="20"/>
              </w:rPr>
              <w:t>) (474)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0C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0D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0E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0F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10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11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0,00333333333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12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0,06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13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804D39" w14:paraId="285A631F" w14:textId="77777777" w:rsidTr="00804D39">
        <w:trPr>
          <w:trHeight w:val="25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315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1325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16" w14:textId="77777777" w:rsidR="00804D39" w:rsidRDefault="00804D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Формальдегид (</w:t>
            </w:r>
            <w:proofErr w:type="spellStart"/>
            <w:r>
              <w:rPr>
                <w:sz w:val="20"/>
                <w:szCs w:val="20"/>
              </w:rPr>
              <w:t>Метаналь</w:t>
            </w:r>
            <w:proofErr w:type="spellEnd"/>
            <w:r>
              <w:rPr>
                <w:sz w:val="20"/>
                <w:szCs w:val="20"/>
              </w:rPr>
              <w:t>) (609)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17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18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19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1A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1B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1C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0,00333333333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1D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0,06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1E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804D39" w14:paraId="285A632A" w14:textId="77777777" w:rsidTr="00804D39">
        <w:trPr>
          <w:trHeight w:val="25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320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1555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21" w14:textId="77777777" w:rsidR="00804D39" w:rsidRDefault="00804D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Уксусная кислота (Этановая кислота) (586)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22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23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24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0,06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25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26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27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0,000576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28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0,001299456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29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0,0216576</w:t>
            </w:r>
          </w:p>
        </w:tc>
      </w:tr>
      <w:tr w:rsidR="00804D39" w14:paraId="285A6335" w14:textId="77777777" w:rsidTr="00804D39">
        <w:trPr>
          <w:trHeight w:val="25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32B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1724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2C" w14:textId="77777777" w:rsidR="00804D39" w:rsidRDefault="00804D3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Тиокарбамид</w:t>
            </w:r>
            <w:proofErr w:type="spellEnd"/>
            <w:r>
              <w:rPr>
                <w:sz w:val="20"/>
                <w:szCs w:val="20"/>
              </w:rPr>
              <w:t xml:space="preserve"> (Тиомочевина) (1213*)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2D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2E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2F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30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31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32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0,01046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33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0,001162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34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0,1162</w:t>
            </w:r>
          </w:p>
        </w:tc>
      </w:tr>
      <w:tr w:rsidR="00804D39" w14:paraId="285A6340" w14:textId="77777777" w:rsidTr="00804D39">
        <w:trPr>
          <w:trHeight w:val="51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336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2704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37" w14:textId="77777777" w:rsidR="00804D39" w:rsidRDefault="00804D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Бензин (нефтяной, малосернистый) /в пересчете на углерод/ (60)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38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39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3A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3B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3C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3D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0,01147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3E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0,0020347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3F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0,00135647</w:t>
            </w:r>
          </w:p>
        </w:tc>
      </w:tr>
      <w:tr w:rsidR="00804D39" w14:paraId="285A634B" w14:textId="77777777" w:rsidTr="00804D39">
        <w:trPr>
          <w:trHeight w:val="25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341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2732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42" w14:textId="77777777" w:rsidR="00804D39" w:rsidRDefault="00804D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Керосин (654*)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43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44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45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46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47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48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0,01539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49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0,0045476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4A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0,00378967</w:t>
            </w:r>
          </w:p>
        </w:tc>
      </w:tr>
      <w:tr w:rsidR="00804D39" w14:paraId="285A6356" w14:textId="77777777" w:rsidTr="00804D39">
        <w:trPr>
          <w:trHeight w:val="51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34C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2735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4D" w14:textId="77777777" w:rsidR="00804D39" w:rsidRDefault="00804D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Масло минеральное нефтяное (веретенное, машинное, цилиндровое и др.) (716*)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4E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4F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50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51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0,05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52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53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0,00556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54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0,6401242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55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12,802484</w:t>
            </w:r>
          </w:p>
        </w:tc>
      </w:tr>
      <w:tr w:rsidR="00804D39" w14:paraId="285A6361" w14:textId="77777777" w:rsidTr="00804D39">
        <w:trPr>
          <w:trHeight w:val="102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357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2754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58" w14:textId="77777777" w:rsidR="00804D39" w:rsidRDefault="00804D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Алканы С12-19 /в пересчете на С/ (Углеводороды предельные С12-С19 (в пересчете на С); Растворитель РПК-265П) (10)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59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5A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5B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5C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5D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5E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0,05471330133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5F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1,8979226124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60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1,89792261</w:t>
            </w:r>
          </w:p>
        </w:tc>
      </w:tr>
      <w:tr w:rsidR="00804D39" w14:paraId="285A636C" w14:textId="77777777" w:rsidTr="00804D39">
        <w:trPr>
          <w:trHeight w:val="25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362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2902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63" w14:textId="77777777" w:rsidR="00804D39" w:rsidRDefault="00804D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Взвешенные частицы (116)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64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65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0,5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66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67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68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69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0,0042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6A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0,000756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6B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0,00504</w:t>
            </w:r>
          </w:p>
        </w:tc>
      </w:tr>
      <w:tr w:rsidR="00804D39" w14:paraId="285A6377" w14:textId="77777777" w:rsidTr="00804D39">
        <w:trPr>
          <w:trHeight w:val="153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36D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2908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6E" w14:textId="77777777" w:rsidR="00804D39" w:rsidRDefault="00804D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Пыль неорганическая, содержащая двуокись кремния в %: </w:t>
            </w:r>
            <w:proofErr w:type="gramStart"/>
            <w:r>
              <w:rPr>
                <w:sz w:val="20"/>
                <w:szCs w:val="20"/>
              </w:rPr>
              <w:t>70-20</w:t>
            </w:r>
            <w:proofErr w:type="gramEnd"/>
            <w:r>
              <w:rPr>
                <w:sz w:val="20"/>
                <w:szCs w:val="20"/>
              </w:rPr>
              <w:t xml:space="preserve">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6F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70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71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72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73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74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0,000139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75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0,00005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76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0,0005</w:t>
            </w:r>
          </w:p>
        </w:tc>
      </w:tr>
      <w:tr w:rsidR="00804D39" w14:paraId="285A6382" w14:textId="77777777" w:rsidTr="00804D39">
        <w:trPr>
          <w:trHeight w:val="510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378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2930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79" w14:textId="77777777" w:rsidR="00804D39" w:rsidRDefault="00804D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Пыль абразивная (Корунд белый, </w:t>
            </w:r>
            <w:proofErr w:type="spellStart"/>
            <w:r>
              <w:rPr>
                <w:sz w:val="20"/>
                <w:szCs w:val="20"/>
              </w:rPr>
              <w:t>Монокорунд</w:t>
            </w:r>
            <w:proofErr w:type="spellEnd"/>
            <w:r>
              <w:rPr>
                <w:sz w:val="20"/>
                <w:szCs w:val="20"/>
              </w:rPr>
              <w:t>) (1027*)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7A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7B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7C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7D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7E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7F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0,0026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80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0,000468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81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0,0117</w:t>
            </w:r>
          </w:p>
        </w:tc>
      </w:tr>
      <w:tr w:rsidR="00804D39" w14:paraId="285A638D" w14:textId="77777777" w:rsidTr="00804D39">
        <w:trPr>
          <w:trHeight w:val="255"/>
        </w:trPr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383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2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84" w14:textId="77777777" w:rsidR="00804D39" w:rsidRDefault="00804D39">
            <w:pPr>
              <w:ind w:firstLineChars="200" w:firstLine="402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В С Е Г </w:t>
            </w:r>
            <w:proofErr w:type="gramStart"/>
            <w:r>
              <w:rPr>
                <w:b/>
                <w:bCs/>
                <w:sz w:val="20"/>
                <w:szCs w:val="20"/>
              </w:rPr>
              <w:t>О :</w:t>
            </w:r>
            <w:proofErr w:type="gramEnd"/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85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86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87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88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89" w14:textId="77777777" w:rsidR="00804D39" w:rsidRDefault="00804D3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8A" w14:textId="77777777" w:rsidR="00804D39" w:rsidRDefault="00804D3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1,069154828</w:t>
            </w:r>
          </w:p>
        </w:tc>
        <w:tc>
          <w:tcPr>
            <w:tcW w:w="13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8B" w14:textId="77777777" w:rsidR="00804D39" w:rsidRDefault="00804D3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10,8893823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5A638C" w14:textId="77777777" w:rsidR="00804D39" w:rsidRDefault="00804D3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132,320219</w:t>
            </w:r>
          </w:p>
        </w:tc>
      </w:tr>
      <w:tr w:rsidR="00804D39" w14:paraId="285A638F" w14:textId="77777777" w:rsidTr="00804D39">
        <w:trPr>
          <w:trHeight w:val="259"/>
        </w:trPr>
        <w:tc>
          <w:tcPr>
            <w:tcW w:w="131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38E" w14:textId="77777777" w:rsidR="00804D39" w:rsidRDefault="00804D3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Примечания: 1. В колонке 9: "M" - выброс </w:t>
            </w:r>
            <w:proofErr w:type="spellStart"/>
            <w:proofErr w:type="gramStart"/>
            <w:r>
              <w:rPr>
                <w:b/>
                <w:bCs/>
                <w:sz w:val="20"/>
                <w:szCs w:val="20"/>
              </w:rPr>
              <w:t>ЗВ,т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</w:rPr>
              <w:t xml:space="preserve">/год; при отсутствии ЭНК используется </w:t>
            </w:r>
            <w:proofErr w:type="spellStart"/>
            <w:r>
              <w:rPr>
                <w:b/>
                <w:bCs/>
                <w:sz w:val="20"/>
                <w:szCs w:val="20"/>
              </w:rPr>
              <w:t>ПДКс.с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. или (при отсутствии </w:t>
            </w:r>
            <w:proofErr w:type="spellStart"/>
            <w:r>
              <w:rPr>
                <w:b/>
                <w:bCs/>
                <w:sz w:val="20"/>
                <w:szCs w:val="20"/>
              </w:rPr>
              <w:t>ПДКс.с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.) </w:t>
            </w:r>
            <w:proofErr w:type="spellStart"/>
            <w:r>
              <w:rPr>
                <w:b/>
                <w:bCs/>
                <w:sz w:val="20"/>
                <w:szCs w:val="20"/>
              </w:rPr>
              <w:t>ПДКм.р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. или (при отсутствии </w:t>
            </w:r>
            <w:proofErr w:type="spellStart"/>
            <w:r>
              <w:rPr>
                <w:b/>
                <w:bCs/>
                <w:sz w:val="20"/>
                <w:szCs w:val="20"/>
              </w:rPr>
              <w:t>ПДКм.р</w:t>
            </w:r>
            <w:proofErr w:type="spellEnd"/>
            <w:r>
              <w:rPr>
                <w:b/>
                <w:bCs/>
                <w:sz w:val="20"/>
                <w:szCs w:val="20"/>
              </w:rPr>
              <w:t>.) ОБУВ</w:t>
            </w:r>
          </w:p>
        </w:tc>
      </w:tr>
      <w:tr w:rsidR="00804D39" w14:paraId="285A6391" w14:textId="77777777" w:rsidTr="00804D39">
        <w:trPr>
          <w:trHeight w:val="259"/>
        </w:trPr>
        <w:tc>
          <w:tcPr>
            <w:tcW w:w="131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390" w14:textId="77777777" w:rsidR="00804D39" w:rsidRDefault="00804D3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2. Способ сортировки: по возрастанию кода ЗВ (колонка 1)</w:t>
            </w:r>
          </w:p>
        </w:tc>
      </w:tr>
    </w:tbl>
    <w:p w14:paraId="285A6392" w14:textId="77777777" w:rsidR="00602AB1" w:rsidRPr="00993B79" w:rsidRDefault="00602AB1" w:rsidP="00602AB1">
      <w:pPr>
        <w:rPr>
          <w:color w:val="000000"/>
          <w:sz w:val="22"/>
        </w:rPr>
      </w:pPr>
    </w:p>
    <w:p w14:paraId="285A6393" w14:textId="77777777" w:rsidR="000A58EF" w:rsidRDefault="000A58EF" w:rsidP="00602AB1">
      <w:pPr>
        <w:rPr>
          <w:color w:val="000000"/>
          <w:sz w:val="22"/>
        </w:rPr>
      </w:pPr>
    </w:p>
    <w:p w14:paraId="285A6394" w14:textId="77777777" w:rsidR="008B0374" w:rsidRPr="00993B79" w:rsidRDefault="000C5E29" w:rsidP="00DF38E3">
      <w:pPr>
        <w:jc w:val="center"/>
        <w:rPr>
          <w:color w:val="000000"/>
          <w:sz w:val="22"/>
        </w:rPr>
      </w:pPr>
      <w:r w:rsidRPr="00DF38E3">
        <w:rPr>
          <w:color w:val="000000"/>
          <w:sz w:val="22"/>
        </w:rPr>
        <w:t>Список отходов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5"/>
        <w:gridCol w:w="2621"/>
        <w:gridCol w:w="8248"/>
        <w:gridCol w:w="3911"/>
      </w:tblGrid>
      <w:tr w:rsidR="00DF38E3" w14:paraId="285A6399" w14:textId="77777777" w:rsidTr="00DF38E3">
        <w:trPr>
          <w:trHeight w:val="253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395" w14:textId="77777777" w:rsidR="00DF38E3" w:rsidRDefault="00DF38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№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396" w14:textId="77777777" w:rsidR="00DF38E3" w:rsidRDefault="00DF38E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Код</w:t>
            </w:r>
          </w:p>
        </w:tc>
        <w:tc>
          <w:tcPr>
            <w:tcW w:w="8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397" w14:textId="77777777" w:rsidR="00DF38E3" w:rsidRDefault="00DF38E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Наименование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398" w14:textId="77777777" w:rsidR="00DF38E3" w:rsidRDefault="00DF38E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Лимит</w:t>
            </w:r>
          </w:p>
        </w:tc>
      </w:tr>
      <w:tr w:rsidR="00DF38E3" w14:paraId="285A639E" w14:textId="77777777" w:rsidTr="00DF38E3">
        <w:trPr>
          <w:trHeight w:val="268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39A" w14:textId="77777777" w:rsidR="00DF38E3" w:rsidRDefault="00DF38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39B" w14:textId="77777777" w:rsidR="00DF38E3" w:rsidRDefault="00DF38E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23 03 01</w:t>
            </w:r>
          </w:p>
        </w:tc>
        <w:tc>
          <w:tcPr>
            <w:tcW w:w="8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39C" w14:textId="77777777" w:rsidR="00DF38E3" w:rsidRDefault="00DF38E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ТБО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39D" w14:textId="77777777" w:rsidR="00DF38E3" w:rsidRDefault="00DF38E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58 т/год</w:t>
            </w:r>
          </w:p>
        </w:tc>
      </w:tr>
      <w:tr w:rsidR="00DF38E3" w14:paraId="285A63A3" w14:textId="77777777" w:rsidTr="00DF38E3">
        <w:trPr>
          <w:trHeight w:val="253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39F" w14:textId="77777777" w:rsidR="00DF38E3" w:rsidRDefault="00DF38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3A0" w14:textId="77777777" w:rsidR="00DF38E3" w:rsidRDefault="00DF38E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15 01 10*</w:t>
            </w:r>
          </w:p>
        </w:tc>
        <w:tc>
          <w:tcPr>
            <w:tcW w:w="8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3A1" w14:textId="77777777" w:rsidR="00DF38E3" w:rsidRDefault="00DF38E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Биг-бэги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3A2" w14:textId="77777777" w:rsidR="00DF38E3" w:rsidRDefault="00DF38E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130</w:t>
            </w:r>
          </w:p>
        </w:tc>
      </w:tr>
      <w:tr w:rsidR="00DF38E3" w14:paraId="285A63A8" w14:textId="77777777" w:rsidTr="00DF38E3">
        <w:trPr>
          <w:trHeight w:val="253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3A4" w14:textId="77777777" w:rsidR="00DF38E3" w:rsidRDefault="00DF38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3A5" w14:textId="77777777" w:rsidR="00DF38E3" w:rsidRDefault="00DF38E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16 01 03</w:t>
            </w:r>
          </w:p>
        </w:tc>
        <w:tc>
          <w:tcPr>
            <w:tcW w:w="8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3A6" w14:textId="77777777" w:rsidR="00DF38E3" w:rsidRDefault="00DF38E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Отработанные шины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3A7" w14:textId="77777777" w:rsidR="00DF38E3" w:rsidRDefault="00DF38E3">
            <w:pPr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</w:tr>
      <w:tr w:rsidR="00DF38E3" w14:paraId="285A63AD" w14:textId="77777777" w:rsidTr="00DF38E3">
        <w:trPr>
          <w:trHeight w:val="253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3A9" w14:textId="77777777" w:rsidR="00DF38E3" w:rsidRDefault="00DF38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3AA" w14:textId="77777777" w:rsidR="00DF38E3" w:rsidRDefault="00DF38E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15 02 02*</w:t>
            </w:r>
          </w:p>
        </w:tc>
        <w:tc>
          <w:tcPr>
            <w:tcW w:w="8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3AB" w14:textId="77777777" w:rsidR="00DF38E3" w:rsidRDefault="00DF38E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Промасленная ветошь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3AC" w14:textId="77777777" w:rsidR="00DF38E3" w:rsidRDefault="00DF38E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DF38E3" w14:paraId="285A63B2" w14:textId="77777777" w:rsidTr="00DF38E3">
        <w:trPr>
          <w:trHeight w:val="268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3AE" w14:textId="77777777" w:rsidR="00DF38E3" w:rsidRDefault="00DF38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3AF" w14:textId="77777777" w:rsidR="00DF38E3" w:rsidRDefault="00DF38E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16 01 07*</w:t>
            </w:r>
          </w:p>
        </w:tc>
        <w:tc>
          <w:tcPr>
            <w:tcW w:w="8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3B0" w14:textId="77777777" w:rsidR="00DF38E3" w:rsidRDefault="00DF38E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Отработанные масляные фильтры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3B1" w14:textId="77777777" w:rsidR="00DF38E3" w:rsidRDefault="00DF38E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</w:tr>
      <w:tr w:rsidR="00DF38E3" w14:paraId="285A63B7" w14:textId="77777777" w:rsidTr="00DF38E3">
        <w:trPr>
          <w:trHeight w:val="253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3B3" w14:textId="77777777" w:rsidR="00DF38E3" w:rsidRDefault="00DF38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3B4" w14:textId="77777777" w:rsidR="00DF38E3" w:rsidRDefault="00DF38E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15 02 03</w:t>
            </w:r>
          </w:p>
        </w:tc>
        <w:tc>
          <w:tcPr>
            <w:tcW w:w="8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3B5" w14:textId="77777777" w:rsidR="00DF38E3" w:rsidRDefault="00DF38E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Отработанные воздушные фильтры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3B6" w14:textId="77777777" w:rsidR="00DF38E3" w:rsidRDefault="00DF38E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0,4</w:t>
            </w:r>
          </w:p>
        </w:tc>
      </w:tr>
      <w:tr w:rsidR="00DF38E3" w14:paraId="285A63BC" w14:textId="77777777" w:rsidTr="00DF38E3">
        <w:trPr>
          <w:trHeight w:val="253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3B8" w14:textId="77777777" w:rsidR="00DF38E3" w:rsidRDefault="00DF38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3B9" w14:textId="77777777" w:rsidR="00DF38E3" w:rsidRDefault="00DF38E3">
            <w:pPr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15 02 02*</w:t>
            </w:r>
          </w:p>
        </w:tc>
        <w:tc>
          <w:tcPr>
            <w:tcW w:w="8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3BA" w14:textId="77777777" w:rsidR="00DF38E3" w:rsidRDefault="00DF38E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Топливные фильтры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3BB" w14:textId="77777777" w:rsidR="00DF38E3" w:rsidRDefault="00DF38E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0,2</w:t>
            </w:r>
          </w:p>
        </w:tc>
      </w:tr>
      <w:tr w:rsidR="00DF38E3" w14:paraId="285A63C1" w14:textId="77777777" w:rsidTr="00DF38E3">
        <w:trPr>
          <w:trHeight w:val="253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3BD" w14:textId="77777777" w:rsidR="00DF38E3" w:rsidRDefault="00DF38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3BE" w14:textId="77777777" w:rsidR="00DF38E3" w:rsidRDefault="00DF38E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16 01 17</w:t>
            </w:r>
          </w:p>
        </w:tc>
        <w:tc>
          <w:tcPr>
            <w:tcW w:w="8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3BF" w14:textId="77777777" w:rsidR="00DF38E3" w:rsidRDefault="00DF38E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Лом черных металлов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3C0" w14:textId="77777777" w:rsidR="00DF38E3" w:rsidRDefault="00DF38E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4,5</w:t>
            </w:r>
          </w:p>
        </w:tc>
      </w:tr>
      <w:tr w:rsidR="00DF38E3" w14:paraId="285A63C6" w14:textId="77777777" w:rsidTr="00DF38E3">
        <w:trPr>
          <w:trHeight w:val="268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3C2" w14:textId="77777777" w:rsidR="00DF38E3" w:rsidRDefault="00DF38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3C3" w14:textId="77777777" w:rsidR="00DF38E3" w:rsidRDefault="00DF38E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16 01 18</w:t>
            </w:r>
          </w:p>
        </w:tc>
        <w:tc>
          <w:tcPr>
            <w:tcW w:w="8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3C4" w14:textId="77777777" w:rsidR="00DF38E3" w:rsidRDefault="00DF38E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Лом цветных металлов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3C5" w14:textId="77777777" w:rsidR="00DF38E3" w:rsidRDefault="00DF38E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DF38E3" w14:paraId="285A63CB" w14:textId="77777777" w:rsidTr="00DF38E3">
        <w:trPr>
          <w:trHeight w:val="521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3C7" w14:textId="77777777" w:rsidR="00DF38E3" w:rsidRDefault="00DF38E3">
            <w:pPr>
              <w:ind w:left="-120"/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3C8" w14:textId="77777777" w:rsidR="00DF38E3" w:rsidRDefault="00DF38E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17 05 03*</w:t>
            </w:r>
          </w:p>
        </w:tc>
        <w:tc>
          <w:tcPr>
            <w:tcW w:w="8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3C9" w14:textId="77777777" w:rsidR="00DF38E3" w:rsidRDefault="00DF38E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Песок, щебень, грунт загрязненный нефтепродуктами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3CA" w14:textId="77777777" w:rsidR="00DF38E3" w:rsidRDefault="00DF38E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DF38E3" w14:paraId="285A63D0" w14:textId="77777777" w:rsidTr="00DF38E3">
        <w:trPr>
          <w:trHeight w:val="521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3CC" w14:textId="77777777" w:rsidR="00DF38E3" w:rsidRDefault="00DF38E3">
            <w:pPr>
              <w:ind w:left="-120"/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3CD" w14:textId="77777777" w:rsidR="00DF38E3" w:rsidRDefault="00DF38E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15 01 10*</w:t>
            </w:r>
          </w:p>
        </w:tc>
        <w:tc>
          <w:tcPr>
            <w:tcW w:w="8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3CE" w14:textId="77777777" w:rsidR="00DF38E3" w:rsidRDefault="00DF38E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Полипропиленовые мешки из-под реагентов (меняется кодировка)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3CF" w14:textId="77777777" w:rsidR="00DF38E3" w:rsidRDefault="00DF38E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23,2</w:t>
            </w:r>
          </w:p>
        </w:tc>
      </w:tr>
      <w:tr w:rsidR="00DF38E3" w14:paraId="285A63D5" w14:textId="77777777" w:rsidTr="00DF38E3">
        <w:trPr>
          <w:trHeight w:val="253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3D1" w14:textId="77777777" w:rsidR="00DF38E3" w:rsidRDefault="00DF38E3">
            <w:pPr>
              <w:ind w:left="-120"/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3D2" w14:textId="77777777" w:rsidR="00DF38E3" w:rsidRDefault="00DF38E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15 01 10*</w:t>
            </w:r>
          </w:p>
        </w:tc>
        <w:tc>
          <w:tcPr>
            <w:tcW w:w="8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3D3" w14:textId="77777777" w:rsidR="00DF38E3" w:rsidRDefault="00DF38E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Загрязненная гофротара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3D4" w14:textId="77777777" w:rsidR="00DF38E3" w:rsidRDefault="00DF38E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DF38E3" w14:paraId="285A63DA" w14:textId="77777777" w:rsidTr="00DF38E3">
        <w:trPr>
          <w:trHeight w:val="253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3D6" w14:textId="77777777" w:rsidR="00DF38E3" w:rsidRDefault="00DF38E3">
            <w:pPr>
              <w:ind w:left="-120"/>
              <w:jc w:val="center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3D7" w14:textId="77777777" w:rsidR="00DF38E3" w:rsidRDefault="00DF38E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15 01 10*</w:t>
            </w:r>
          </w:p>
        </w:tc>
        <w:tc>
          <w:tcPr>
            <w:tcW w:w="8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3D8" w14:textId="77777777" w:rsidR="00DF38E3" w:rsidRDefault="00DF38E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Тара из-под масел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3D9" w14:textId="77777777" w:rsidR="00DF38E3" w:rsidRDefault="00DF38E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DF38E3" w14:paraId="285A63DF" w14:textId="77777777" w:rsidTr="00DF38E3">
        <w:trPr>
          <w:trHeight w:val="253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3DB" w14:textId="77777777" w:rsidR="00DF38E3" w:rsidRDefault="00DF38E3">
            <w:pPr>
              <w:ind w:left="-120"/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3DC" w14:textId="77777777" w:rsidR="00DF38E3" w:rsidRDefault="00DF38E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13 02 08*</w:t>
            </w:r>
          </w:p>
        </w:tc>
        <w:tc>
          <w:tcPr>
            <w:tcW w:w="8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3DD" w14:textId="77777777" w:rsidR="00DF38E3" w:rsidRDefault="00DF38E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Отработанные масла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3DE" w14:textId="77777777" w:rsidR="00DF38E3" w:rsidRDefault="00DF38E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DF38E3" w14:paraId="285A63E4" w14:textId="77777777" w:rsidTr="00DF38E3">
        <w:trPr>
          <w:trHeight w:val="521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3E0" w14:textId="77777777" w:rsidR="00DF38E3" w:rsidRDefault="00DF38E3">
            <w:pPr>
              <w:ind w:left="-120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3E1" w14:textId="77777777" w:rsidR="00DF38E3" w:rsidRDefault="00DF38E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12 01 99</w:t>
            </w:r>
          </w:p>
        </w:tc>
        <w:tc>
          <w:tcPr>
            <w:tcW w:w="8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3E2" w14:textId="77777777" w:rsidR="00DF38E3" w:rsidRDefault="00DF38E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Отходы абразивных материалов в виде кругов и пыли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3E3" w14:textId="77777777" w:rsidR="00DF38E3" w:rsidRDefault="00DF38E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</w:tr>
      <w:tr w:rsidR="00DF38E3" w14:paraId="285A63E9" w14:textId="77777777" w:rsidTr="00DF38E3">
        <w:trPr>
          <w:trHeight w:val="521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3E5" w14:textId="77777777" w:rsidR="00DF38E3" w:rsidRDefault="00DF38E3">
            <w:pPr>
              <w:ind w:left="-120"/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3E6" w14:textId="77777777" w:rsidR="00DF38E3" w:rsidRDefault="00DF38E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12 01 13</w:t>
            </w:r>
          </w:p>
        </w:tc>
        <w:tc>
          <w:tcPr>
            <w:tcW w:w="8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3E7" w14:textId="77777777" w:rsidR="00DF38E3" w:rsidRDefault="00DF38E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Остатки и огарки сварочных электродов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3E8" w14:textId="77777777" w:rsidR="00DF38E3" w:rsidRDefault="00DF38E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0,1</w:t>
            </w:r>
          </w:p>
        </w:tc>
      </w:tr>
      <w:tr w:rsidR="00DF38E3" w14:paraId="285A63EE" w14:textId="77777777" w:rsidTr="00DF38E3">
        <w:trPr>
          <w:trHeight w:val="521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3EA" w14:textId="77777777" w:rsidR="00DF38E3" w:rsidRDefault="00DF38E3">
            <w:pPr>
              <w:ind w:left="-120"/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3EB" w14:textId="77777777" w:rsidR="00DF38E3" w:rsidRDefault="00DF38E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19 08 13*</w:t>
            </w:r>
          </w:p>
        </w:tc>
        <w:tc>
          <w:tcPr>
            <w:tcW w:w="8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3EC" w14:textId="77777777" w:rsidR="00DF38E3" w:rsidRDefault="00DF38E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Твердый осадок с очистных сооружений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3ED" w14:textId="77777777" w:rsidR="00DF38E3" w:rsidRDefault="00DF38E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</w:tr>
      <w:tr w:rsidR="00DF38E3" w14:paraId="285A63F3" w14:textId="77777777" w:rsidTr="00DF38E3">
        <w:trPr>
          <w:trHeight w:val="253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3EF" w14:textId="77777777" w:rsidR="00DF38E3" w:rsidRDefault="00DF38E3">
            <w:pPr>
              <w:ind w:left="-120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3F0" w14:textId="77777777" w:rsidR="00DF38E3" w:rsidRDefault="00DF38E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16 07 09*</w:t>
            </w:r>
          </w:p>
        </w:tc>
        <w:tc>
          <w:tcPr>
            <w:tcW w:w="8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3F1" w14:textId="77777777" w:rsidR="00DF38E3" w:rsidRDefault="00DF38E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Нефтешлам от очистки сточных вод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3F2" w14:textId="77777777" w:rsidR="00DF38E3" w:rsidRDefault="00DF38E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 т/год</w:t>
            </w:r>
          </w:p>
        </w:tc>
      </w:tr>
      <w:tr w:rsidR="00DF38E3" w14:paraId="285A63F8" w14:textId="77777777" w:rsidTr="00DF38E3">
        <w:trPr>
          <w:trHeight w:val="521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3F4" w14:textId="77777777" w:rsidR="00DF38E3" w:rsidRDefault="00DF38E3">
            <w:pPr>
              <w:ind w:left="-120"/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3F5" w14:textId="77777777" w:rsidR="00DF38E3" w:rsidRDefault="00DF38E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16 06 01*</w:t>
            </w:r>
          </w:p>
        </w:tc>
        <w:tc>
          <w:tcPr>
            <w:tcW w:w="8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3F6" w14:textId="77777777" w:rsidR="00DF38E3" w:rsidRDefault="00DF38E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Отработанные неповреждённые аккумуляторы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3F7" w14:textId="77777777" w:rsidR="00DF38E3" w:rsidRDefault="00DF38E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 т/год</w:t>
            </w:r>
          </w:p>
        </w:tc>
      </w:tr>
      <w:tr w:rsidR="00DF38E3" w14:paraId="285A63FD" w14:textId="77777777" w:rsidTr="00DF38E3">
        <w:trPr>
          <w:trHeight w:val="268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3F9" w14:textId="77777777" w:rsidR="00DF38E3" w:rsidRDefault="00DF38E3">
            <w:pPr>
              <w:ind w:left="-120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3FA" w14:textId="77777777" w:rsidR="00DF38E3" w:rsidRDefault="00DF38E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15 01 03</w:t>
            </w:r>
          </w:p>
        </w:tc>
        <w:tc>
          <w:tcPr>
            <w:tcW w:w="8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3FB" w14:textId="77777777" w:rsidR="00DF38E3" w:rsidRDefault="00DF38E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Древесные отходы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3FC" w14:textId="77777777" w:rsidR="00DF38E3" w:rsidRDefault="00DF38E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DF38E3" w14:paraId="285A6402" w14:textId="77777777" w:rsidTr="00DF38E3">
        <w:trPr>
          <w:trHeight w:val="253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3FE" w14:textId="77777777" w:rsidR="00DF38E3" w:rsidRPr="006474A6" w:rsidRDefault="00DF38E3">
            <w:pPr>
              <w:ind w:left="-120"/>
              <w:jc w:val="center"/>
              <w:rPr>
                <w:color w:val="000000"/>
              </w:rPr>
            </w:pPr>
            <w:r w:rsidRPr="006474A6">
              <w:rPr>
                <w:color w:val="000000"/>
              </w:rPr>
              <w:t>21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3FF" w14:textId="77777777" w:rsidR="00DF38E3" w:rsidRPr="006474A6" w:rsidRDefault="00DF38E3">
            <w:pPr>
              <w:jc w:val="both"/>
              <w:rPr>
                <w:color w:val="000000"/>
              </w:rPr>
            </w:pPr>
            <w:r w:rsidRPr="006474A6">
              <w:rPr>
                <w:color w:val="000000"/>
              </w:rPr>
              <w:t>17 09 04</w:t>
            </w:r>
          </w:p>
        </w:tc>
        <w:tc>
          <w:tcPr>
            <w:tcW w:w="8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400" w14:textId="77777777" w:rsidR="00DF38E3" w:rsidRPr="006474A6" w:rsidRDefault="00DF38E3">
            <w:pPr>
              <w:jc w:val="both"/>
              <w:rPr>
                <w:color w:val="000000"/>
              </w:rPr>
            </w:pPr>
            <w:r w:rsidRPr="006474A6">
              <w:rPr>
                <w:color w:val="000000"/>
              </w:rPr>
              <w:t>Строительные отходы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A6401" w14:textId="77777777" w:rsidR="00DF38E3" w:rsidRPr="006474A6" w:rsidRDefault="00DF38E3">
            <w:pPr>
              <w:jc w:val="both"/>
              <w:rPr>
                <w:color w:val="000000"/>
              </w:rPr>
            </w:pPr>
            <w:r w:rsidRPr="006474A6">
              <w:rPr>
                <w:color w:val="000000"/>
              </w:rPr>
              <w:t>50</w:t>
            </w:r>
          </w:p>
        </w:tc>
      </w:tr>
      <w:tr w:rsidR="00630830" w14:paraId="64962947" w14:textId="77777777" w:rsidTr="00DF38E3">
        <w:trPr>
          <w:trHeight w:val="253"/>
        </w:trPr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5C95" w14:textId="5F3B11EF" w:rsidR="00630830" w:rsidRPr="006474A6" w:rsidRDefault="00630830">
            <w:pPr>
              <w:ind w:left="-120"/>
              <w:jc w:val="center"/>
              <w:rPr>
                <w:color w:val="000000"/>
              </w:rPr>
            </w:pPr>
            <w:r>
              <w:rPr>
                <w:color w:val="000000"/>
              </w:rPr>
              <w:t>22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29E50" w14:textId="6FD889D1" w:rsidR="00630830" w:rsidRPr="006474A6" w:rsidRDefault="0041728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16 07 09*</w:t>
            </w:r>
          </w:p>
        </w:tc>
        <w:tc>
          <w:tcPr>
            <w:tcW w:w="8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04943" w14:textId="4171B647" w:rsidR="00630830" w:rsidRPr="006474A6" w:rsidRDefault="006B1D85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Нефтешлам от зачистки резервуаров</w:t>
            </w:r>
          </w:p>
        </w:tc>
        <w:tc>
          <w:tcPr>
            <w:tcW w:w="3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863F" w14:textId="70E569E6" w:rsidR="00630830" w:rsidRPr="006474A6" w:rsidRDefault="008946E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10  т/год</w:t>
            </w:r>
          </w:p>
        </w:tc>
      </w:tr>
    </w:tbl>
    <w:p w14:paraId="285A6403" w14:textId="77777777" w:rsidR="008B0374" w:rsidRPr="00993B79" w:rsidRDefault="008B0374" w:rsidP="00602AB1">
      <w:pPr>
        <w:rPr>
          <w:color w:val="000000"/>
          <w:sz w:val="22"/>
        </w:rPr>
      </w:pPr>
    </w:p>
    <w:p w14:paraId="285A6404" w14:textId="77777777" w:rsidR="00602AB1" w:rsidRPr="00993B79" w:rsidRDefault="00602AB1" w:rsidP="00602AB1">
      <w:pPr>
        <w:jc w:val="center"/>
        <w:rPr>
          <w:color w:val="000000"/>
          <w:sz w:val="22"/>
        </w:rPr>
      </w:pPr>
    </w:p>
    <w:sectPr w:rsidR="00602AB1" w:rsidRPr="00993B79" w:rsidSect="008B037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851" w:right="567" w:bottom="567" w:left="56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A56A12" w14:textId="77777777" w:rsidR="00F43ADD" w:rsidRDefault="00F43ADD" w:rsidP="00602AB1">
      <w:r>
        <w:separator/>
      </w:r>
    </w:p>
  </w:endnote>
  <w:endnote w:type="continuationSeparator" w:id="0">
    <w:p w14:paraId="25A37F57" w14:textId="77777777" w:rsidR="00F43ADD" w:rsidRDefault="00F43ADD" w:rsidP="00602A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A640B" w14:textId="6F3F08ED" w:rsidR="000C5E29" w:rsidRDefault="00572CF8">
    <w:pPr>
      <w:pStyle w:val="a5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0466FAC" wp14:editId="6F1172B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46075" cy="336550"/>
              <wp:effectExtent l="0" t="0" r="15875" b="0"/>
              <wp:wrapNone/>
              <wp:docPr id="2073593462" name="Надпись 2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6075" cy="336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00A9A3B" w14:textId="21CB902B" w:rsidR="00572CF8" w:rsidRPr="00572CF8" w:rsidRDefault="00572CF8" w:rsidP="00572CF8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72CF8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0"/>
                              <w:szCs w:val="20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466FAC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alt="Public" style="position:absolute;margin-left:0;margin-top:0;width:27.25pt;height:26.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" filled="f" stroked="f">
              <v:textbox style="mso-fit-shape-to-text:t" inset="0,0,0,15pt">
                <w:txbxContent>
                  <w:p w14:paraId="300A9A3B" w14:textId="21CB902B" w:rsidR="00572CF8" w:rsidRPr="00572CF8" w:rsidRDefault="00572CF8" w:rsidP="00572CF8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0"/>
                        <w:szCs w:val="20"/>
                      </w:rPr>
                    </w:pPr>
                    <w:r w:rsidRPr="00572CF8">
                      <w:rPr>
                        <w:rFonts w:ascii="Arial" w:eastAsia="Arial" w:hAnsi="Arial" w:cs="Arial"/>
                        <w:noProof/>
                        <w:color w:val="000000"/>
                        <w:sz w:val="20"/>
                        <w:szCs w:val="20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A640C" w14:textId="79AC9D13" w:rsidR="000C5E29" w:rsidRDefault="00572CF8">
    <w:pPr>
      <w:pStyle w:val="a5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6E12D07E" wp14:editId="1846BA24">
              <wp:simplePos x="357809" y="6933537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46075" cy="336550"/>
              <wp:effectExtent l="0" t="0" r="15875" b="0"/>
              <wp:wrapNone/>
              <wp:docPr id="1787095337" name="Надпись 3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6075" cy="336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666FE59" w14:textId="483879EB" w:rsidR="00572CF8" w:rsidRPr="00572CF8" w:rsidRDefault="00572CF8" w:rsidP="00572CF8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72CF8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0"/>
                              <w:szCs w:val="20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12D07E" id="_x0000_t202" coordsize="21600,21600" o:spt="202" path="m,l,21600r21600,l21600,xe">
              <v:stroke joinstyle="miter"/>
              <v:path gradientshapeok="t" o:connecttype="rect"/>
            </v:shapetype>
            <v:shape id="Надпись 3" o:spid="_x0000_s1027" type="#_x0000_t202" alt="Public" style="position:absolute;margin-left:0;margin-top:0;width:27.25pt;height:26.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" filled="f" stroked="f">
              <v:textbox style="mso-fit-shape-to-text:t" inset="0,0,0,15pt">
                <w:txbxContent>
                  <w:p w14:paraId="5666FE59" w14:textId="483879EB" w:rsidR="00572CF8" w:rsidRPr="00572CF8" w:rsidRDefault="00572CF8" w:rsidP="00572CF8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0"/>
                        <w:szCs w:val="20"/>
                      </w:rPr>
                    </w:pPr>
                    <w:r w:rsidRPr="00572CF8">
                      <w:rPr>
                        <w:rFonts w:ascii="Arial" w:eastAsia="Arial" w:hAnsi="Arial" w:cs="Arial"/>
                        <w:noProof/>
                        <w:color w:val="000000"/>
                        <w:sz w:val="20"/>
                        <w:szCs w:val="20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A640E" w14:textId="59F31E5A" w:rsidR="000C5E29" w:rsidRDefault="00572CF8">
    <w:pPr>
      <w:pStyle w:val="a5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EE0466C" wp14:editId="36E40EFD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346075" cy="336550"/>
              <wp:effectExtent l="0" t="0" r="15875" b="0"/>
              <wp:wrapNone/>
              <wp:docPr id="696472532" name="Надпись 1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6075" cy="3365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41DCD0A" w14:textId="664FE640" w:rsidR="00572CF8" w:rsidRPr="00572CF8" w:rsidRDefault="00572CF8" w:rsidP="00572CF8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572CF8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20"/>
                              <w:szCs w:val="20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E0466C"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8" type="#_x0000_t202" alt="Public" style="position:absolute;margin-left:0;margin-top:0;width:27.25pt;height:26.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" filled="f" stroked="f">
              <v:textbox style="mso-fit-shape-to-text:t" inset="0,0,0,15pt">
                <w:txbxContent>
                  <w:p w14:paraId="641DCD0A" w14:textId="664FE640" w:rsidR="00572CF8" w:rsidRPr="00572CF8" w:rsidRDefault="00572CF8" w:rsidP="00572CF8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20"/>
                        <w:szCs w:val="20"/>
                      </w:rPr>
                    </w:pPr>
                    <w:r w:rsidRPr="00572CF8">
                      <w:rPr>
                        <w:rFonts w:ascii="Arial" w:eastAsia="Arial" w:hAnsi="Arial" w:cs="Arial"/>
                        <w:noProof/>
                        <w:color w:val="000000"/>
                        <w:sz w:val="20"/>
                        <w:szCs w:val="20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F42B97" w14:textId="77777777" w:rsidR="00F43ADD" w:rsidRDefault="00F43ADD" w:rsidP="00602AB1">
      <w:r>
        <w:separator/>
      </w:r>
    </w:p>
  </w:footnote>
  <w:footnote w:type="continuationSeparator" w:id="0">
    <w:p w14:paraId="2261EA6A" w14:textId="77777777" w:rsidR="00F43ADD" w:rsidRDefault="00F43ADD" w:rsidP="00602A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A6409" w14:textId="77777777" w:rsidR="000C5E29" w:rsidRDefault="000C5E2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A640A" w14:textId="77777777" w:rsidR="000C5E29" w:rsidRDefault="000C5E29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A640D" w14:textId="77777777" w:rsidR="000C5E29" w:rsidRDefault="000C5E2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attachedTemplate r:id="rId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2AB1"/>
    <w:rsid w:val="000A58EF"/>
    <w:rsid w:val="000C5E29"/>
    <w:rsid w:val="00164B6A"/>
    <w:rsid w:val="001B268E"/>
    <w:rsid w:val="001D2C45"/>
    <w:rsid w:val="003350BD"/>
    <w:rsid w:val="003E05FC"/>
    <w:rsid w:val="00417280"/>
    <w:rsid w:val="004220F1"/>
    <w:rsid w:val="00541F84"/>
    <w:rsid w:val="00572CF8"/>
    <w:rsid w:val="005743EE"/>
    <w:rsid w:val="00602AB1"/>
    <w:rsid w:val="00630830"/>
    <w:rsid w:val="006474A6"/>
    <w:rsid w:val="006B1D85"/>
    <w:rsid w:val="00746CB3"/>
    <w:rsid w:val="00785194"/>
    <w:rsid w:val="00804D39"/>
    <w:rsid w:val="008946E2"/>
    <w:rsid w:val="008B0374"/>
    <w:rsid w:val="008C7CB5"/>
    <w:rsid w:val="00964F97"/>
    <w:rsid w:val="00972BA4"/>
    <w:rsid w:val="00983494"/>
    <w:rsid w:val="00993B79"/>
    <w:rsid w:val="009E149B"/>
    <w:rsid w:val="00C02135"/>
    <w:rsid w:val="00C763D5"/>
    <w:rsid w:val="00DF38E3"/>
    <w:rsid w:val="00F43ADD"/>
    <w:rsid w:val="00F61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5A528A"/>
  <w15:docId w15:val="{5482804F-725E-4A7A-92E7-5A565DEF0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02AB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02AB1"/>
    <w:rPr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602AB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02AB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99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0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1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2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1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RA\Tmp\IB18MTL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IB18MTLE</Template>
  <TotalTime>166</TotalTime>
  <Pages>76</Pages>
  <Words>22104</Words>
  <Characters>125996</Characters>
  <Application>Microsoft Office Word</Application>
  <DocSecurity>0</DocSecurity>
  <Lines>1049</Lines>
  <Paragraphs>295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Логос-Плюс</Company>
  <LinksUpToDate>false</LinksUpToDate>
  <CharactersWithSpaces>147805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Леонид</dc:creator>
  <cp:lastModifiedBy>Laura Kurmasheva</cp:lastModifiedBy>
  <cp:revision>16</cp:revision>
  <cp:lastPrinted>2026-07-15T11:50:00Z</cp:lastPrinted>
  <dcterms:created xsi:type="dcterms:W3CDTF">2026-07-08T15:51:00Z</dcterms:created>
  <dcterms:modified xsi:type="dcterms:W3CDTF">2026-08-17T05:30:00Z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298353d4,7b988676,6a84e929</vt:lpwstr>
  </property>
  <property fmtid="{D5CDD505-2E9C-101B-9397-08002B2CF9AE}" pid="3" name="ClassificationContentMarkingFooterFontProps">
    <vt:lpwstr>#000000,10,Arial</vt:lpwstr>
  </property>
  <property fmtid="{D5CDD505-2E9C-101B-9397-08002B2CF9AE}" pid="4" name="ClassificationContentMarkingFooterText">
    <vt:lpwstr>Public</vt:lpwstr>
  </property>
  <property fmtid="{D5CDD505-2E9C-101B-9397-08002B2CF9AE}" pid="5" name="MSIP_Label_99fa399c-8c29-4ed0-963a-e1cb22b444eb_Enabled">
    <vt:lpwstr>true</vt:lpwstr>
  </property>
  <property fmtid="{D5CDD505-2E9C-101B-9397-08002B2CF9AE}" pid="6" name="MSIP_Label_99fa399c-8c29-4ed0-963a-e1cb22b444eb_SetDate">
    <vt:lpwstr>2026-08-10T03:56:41Z</vt:lpwstr>
  </property>
  <property fmtid="{D5CDD505-2E9C-101B-9397-08002B2CF9AE}" pid="7" name="MSIP_Label_99fa399c-8c29-4ed0-963a-e1cb22b444eb_Method">
    <vt:lpwstr>Privileged</vt:lpwstr>
  </property>
  <property fmtid="{D5CDD505-2E9C-101B-9397-08002B2CF9AE}" pid="8" name="MSIP_Label_99fa399c-8c29-4ed0-963a-e1cb22b444eb_Name">
    <vt:lpwstr>Public</vt:lpwstr>
  </property>
  <property fmtid="{D5CDD505-2E9C-101B-9397-08002B2CF9AE}" pid="9" name="MSIP_Label_99fa399c-8c29-4ed0-963a-e1cb22b444eb_SiteId">
    <vt:lpwstr>a21a716e-fb9a-45c0-b997-e26360b0a3a1</vt:lpwstr>
  </property>
  <property fmtid="{D5CDD505-2E9C-101B-9397-08002B2CF9AE}" pid="10" name="MSIP_Label_99fa399c-8c29-4ed0-963a-e1cb22b444eb_ActionId">
    <vt:lpwstr>f989fa4e-4dcc-406e-8942-6d2f25d0cc97</vt:lpwstr>
  </property>
  <property fmtid="{D5CDD505-2E9C-101B-9397-08002B2CF9AE}" pid="11" name="MSIP_Label_99fa399c-8c29-4ed0-963a-e1cb22b444eb_ContentBits">
    <vt:lpwstr>2</vt:lpwstr>
  </property>
  <property fmtid="{D5CDD505-2E9C-101B-9397-08002B2CF9AE}" pid="12" name="MSIP_Label_99fa399c-8c29-4ed0-963a-e1cb22b444eb_Tag">
    <vt:lpwstr>10, 0, 1, 1</vt:lpwstr>
  </property>
</Properties>
</file>